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740A5" w14:textId="5FD904B0" w:rsidR="00163AAB" w:rsidRPr="0014583C" w:rsidRDefault="0014583C" w:rsidP="002C5175">
      <w:pPr>
        <w:pStyle w:val="Heading1"/>
        <w:rPr>
          <w:rStyle w:val="Placeholder"/>
          <w:b/>
          <w:bCs/>
          <w:sz w:val="40"/>
          <w:szCs w:val="56"/>
        </w:rPr>
      </w:pPr>
      <w:r w:rsidRPr="0014583C">
        <w:rPr>
          <w:rStyle w:val="Placeholder"/>
          <w:b/>
          <w:bCs/>
          <w:sz w:val="40"/>
          <w:szCs w:val="56"/>
        </w:rPr>
        <w:t>[</w:t>
      </w:r>
      <w:r w:rsidR="002C5175" w:rsidRPr="0014583C">
        <w:rPr>
          <w:rStyle w:val="Placeholder"/>
          <w:b/>
          <w:bCs/>
          <w:sz w:val="40"/>
          <w:szCs w:val="56"/>
        </w:rPr>
        <w:t>Notes to financial statements</w:t>
      </w:r>
      <w:r w:rsidRPr="0014583C">
        <w:rPr>
          <w:rStyle w:val="Placeholder"/>
          <w:b/>
          <w:bCs/>
          <w:sz w:val="40"/>
          <w:szCs w:val="56"/>
        </w:rPr>
        <w:t>]</w:t>
      </w:r>
    </w:p>
    <w:p w14:paraId="20F6ADE9" w14:textId="50DA1E03" w:rsidR="002C5175" w:rsidRDefault="002C5175" w:rsidP="008D62A3">
      <w:pPr>
        <w:pStyle w:val="UserInstructionSections"/>
      </w:pPr>
      <w:r>
        <w:t>User instructions:</w:t>
      </w:r>
    </w:p>
    <w:p w14:paraId="139D8F76" w14:textId="77777777" w:rsidR="002C5175" w:rsidRDefault="002C5175" w:rsidP="008D62A3">
      <w:pPr>
        <w:pStyle w:val="UserInstructions"/>
      </w:pPr>
      <w:r>
        <w:t xml:space="preserve">In </w:t>
      </w:r>
      <w:r w:rsidRPr="00F2627A">
        <w:rPr>
          <w:i/>
          <w:iCs/>
        </w:rPr>
        <w:t>GASB Statement No. 38</w:t>
      </w:r>
      <w:r>
        <w:t>, the GASB emphasized that disclosure of immaterial information can be misleading and cited the following guidance in NCGA Interpretation 6, paragraph 6:</w:t>
      </w:r>
    </w:p>
    <w:p w14:paraId="3C0505FB" w14:textId="77AB9917" w:rsidR="00BC59E4" w:rsidRDefault="002C5175" w:rsidP="00BC59E4">
      <w:pPr>
        <w:pStyle w:val="UserInstructions"/>
      </w:pPr>
      <w:r>
        <w:t xml:space="preserve">The notes to financial statements should not be cluttered with unnecessary and immaterial disclosures. Attendant circumstances and materiality must be considered in assessing the propriety of the notes to the financial </w:t>
      </w:r>
      <w:proofErr w:type="gramStart"/>
      <w:r>
        <w:t>statements</w:t>
      </w:r>
      <w:proofErr w:type="gramEnd"/>
      <w:r>
        <w:t xml:space="preserve"> disclosures.</w:t>
      </w:r>
    </w:p>
    <w:p w14:paraId="63895981" w14:textId="7E04AEFB" w:rsidR="002C5175" w:rsidRDefault="002C5175" w:rsidP="00BC59E4">
      <w:pPr>
        <w:pStyle w:val="Heading2"/>
      </w:pPr>
      <w:r w:rsidRPr="002C5175">
        <w:t>Note</w:t>
      </w:r>
      <w:r w:rsidR="00490882">
        <w:t xml:space="preserve"> </w:t>
      </w:r>
      <w:r w:rsidRPr="002C5175">
        <w:t>1</w:t>
      </w:r>
      <w:r w:rsidR="00E06EB1">
        <w:t xml:space="preserve"> </w:t>
      </w:r>
      <w:r w:rsidR="0067758C">
        <w:t>–</w:t>
      </w:r>
      <w:r w:rsidR="00E06EB1">
        <w:t xml:space="preserve"> </w:t>
      </w:r>
      <w:r w:rsidRPr="002C5175">
        <w:t>Summary of significant accounting policies</w:t>
      </w:r>
    </w:p>
    <w:p w14:paraId="4CA3F7C8" w14:textId="1D9D3F2D" w:rsidR="002C5175" w:rsidRDefault="002C5175" w:rsidP="008D62A3">
      <w:pPr>
        <w:pStyle w:val="BodyCopy"/>
      </w:pPr>
      <w:r w:rsidRPr="002C5175">
        <w:rPr>
          <w:rStyle w:val="Placeholder"/>
        </w:rPr>
        <w:t>[County</w:t>
      </w:r>
      <w:r w:rsidR="009000F6">
        <w:rPr>
          <w:rStyle w:val="Placeholder"/>
        </w:rPr>
        <w:t xml:space="preserve"> name</w:t>
      </w:r>
      <w:r w:rsidRPr="002C5175">
        <w:rPr>
          <w:rStyle w:val="Placeholder"/>
        </w:rPr>
        <w:t>]</w:t>
      </w:r>
      <w:r>
        <w:t xml:space="preserve"> </w:t>
      </w:r>
      <w:r w:rsidR="009000F6" w:rsidRPr="009000F6">
        <w:t>County Community College District’s accounting policies conform to U.S. generally accepted accounting principles applicable to public institutions engaged only in business-type activities adopted by the Governmental Accounting Standards Board (GASB).</w:t>
      </w:r>
    </w:p>
    <w:p w14:paraId="4BC76C11" w14:textId="77777777" w:rsidR="003E4F2B" w:rsidRPr="003E4F2B" w:rsidRDefault="003E4F2B" w:rsidP="003E4F2B">
      <w:pPr>
        <w:pStyle w:val="BodyCopy"/>
        <w:rPr>
          <w:rStyle w:val="UpdatedThisYear"/>
        </w:rPr>
      </w:pPr>
      <w:r w:rsidRPr="003E4F2B">
        <w:rPr>
          <w:rStyle w:val="UpdatedThisYear"/>
        </w:rPr>
        <w:t xml:space="preserve">For the year ended June 30, 2026, the District implemented the provisions of </w:t>
      </w:r>
      <w:r w:rsidRPr="00F2627A">
        <w:rPr>
          <w:rStyle w:val="UpdatedThisYear"/>
          <w:i/>
          <w:iCs/>
        </w:rPr>
        <w:t>GASB Statement No. 103—</w:t>
      </w:r>
      <w:r w:rsidRPr="003E4F2B">
        <w:rPr>
          <w:rStyle w:val="UpdatedThisYear"/>
          <w:i/>
          <w:iCs/>
        </w:rPr>
        <w:t>Financial Reporting Model Improvements</w:t>
      </w:r>
      <w:r w:rsidRPr="003E4F2B">
        <w:rPr>
          <w:rStyle w:val="UpdatedThisYear"/>
        </w:rPr>
        <w:t>. This statement establishes new accounting and financial reporting requirements—or modifies existing requirements—related to (1) management’s discussion and analysis; (2) unusual or infrequent items; (3) presentation of the statement of revenues, expenses, and changes in net position; (4) information about major component units in the basic financial statements; and (5) financial trends information in the statistical section.</w:t>
      </w:r>
    </w:p>
    <w:p w14:paraId="3C899CD8" w14:textId="77777777" w:rsidR="003E4F2B" w:rsidRPr="003E4F2B" w:rsidRDefault="003E4F2B" w:rsidP="003E4F2B">
      <w:pPr>
        <w:pStyle w:val="BodyCopy"/>
        <w:rPr>
          <w:rStyle w:val="UpdatedThisYear"/>
        </w:rPr>
      </w:pPr>
      <w:r w:rsidRPr="003E4F2B">
        <w:rPr>
          <w:rStyle w:val="UpdatedThisYear"/>
        </w:rPr>
        <w:t xml:space="preserve">For the year </w:t>
      </w:r>
      <w:proofErr w:type="gramStart"/>
      <w:r w:rsidRPr="003E4F2B">
        <w:rPr>
          <w:rStyle w:val="UpdatedThisYear"/>
        </w:rPr>
        <w:t>ended</w:t>
      </w:r>
      <w:proofErr w:type="gramEnd"/>
      <w:r w:rsidRPr="003E4F2B">
        <w:rPr>
          <w:rStyle w:val="UpdatedThisYear"/>
        </w:rPr>
        <w:t xml:space="preserve"> June 30, 2026, the District also implemented the provisions of </w:t>
      </w:r>
      <w:r w:rsidRPr="00F2627A">
        <w:rPr>
          <w:rStyle w:val="UpdatedThisYear"/>
          <w:i/>
          <w:iCs/>
        </w:rPr>
        <w:t>GASB Statement No. 104—</w:t>
      </w:r>
      <w:r w:rsidRPr="003E4F2B">
        <w:rPr>
          <w:rStyle w:val="UpdatedThisYear"/>
          <w:i/>
          <w:iCs/>
        </w:rPr>
        <w:t>Disclosure of Certain Capital Assets</w:t>
      </w:r>
      <w:r w:rsidRPr="003E4F2B">
        <w:rPr>
          <w:rStyle w:val="UpdatedThisYear"/>
        </w:rPr>
        <w:t xml:space="preserve">. This statement requires information about the following capital assets and related amortization to be disclosed separately: (1) lease assets, by major class of underlying asset; (2) intangible right-to-use assets recognized by an operator, by major class of underlying partnership asset; (3) subscription assets; and (4) other intangible assets, by major class of asset. This statement also requires additional disclosures for capital </w:t>
      </w:r>
      <w:proofErr w:type="gramStart"/>
      <w:r w:rsidRPr="003E4F2B">
        <w:rPr>
          <w:rStyle w:val="UpdatedThisYear"/>
        </w:rPr>
        <w:t>assets held</w:t>
      </w:r>
      <w:proofErr w:type="gramEnd"/>
      <w:r w:rsidRPr="003E4F2B">
        <w:rPr>
          <w:rStyle w:val="UpdatedThisYear"/>
        </w:rPr>
        <w:t xml:space="preserve"> for sale. </w:t>
      </w:r>
    </w:p>
    <w:p w14:paraId="4B4F6CE9" w14:textId="0652EE0D" w:rsidR="00C75218" w:rsidRDefault="003E4F2B" w:rsidP="003E4F2B">
      <w:pPr>
        <w:pStyle w:val="BodyCopy"/>
        <w:rPr>
          <w:rStyle w:val="UpdatedThisYear"/>
        </w:rPr>
      </w:pPr>
      <w:r w:rsidRPr="003E4F2B">
        <w:rPr>
          <w:rStyle w:val="UpdatedThisYear"/>
        </w:rPr>
        <w:t>The District’s basic financial statements, disclosures, required supplementary information, and supplementary information, as applicable, have been modified to reflect the requirements of these new standards.</w:t>
      </w:r>
    </w:p>
    <w:p w14:paraId="3D8F0609" w14:textId="77777777" w:rsidR="00C75218" w:rsidRDefault="00C75218">
      <w:pPr>
        <w:rPr>
          <w:rStyle w:val="UpdatedThisYear"/>
          <w:rFonts w:ascii="Arial" w:hAnsi="Arial"/>
        </w:rPr>
      </w:pPr>
      <w:r>
        <w:rPr>
          <w:rStyle w:val="UpdatedThisYear"/>
        </w:rPr>
        <w:br w:type="page"/>
      </w:r>
    </w:p>
    <w:p w14:paraId="7BF4096F" w14:textId="77777777" w:rsidR="002C5175" w:rsidRDefault="002C5175" w:rsidP="008D62A3">
      <w:pPr>
        <w:pStyle w:val="UserInstructionSections"/>
      </w:pPr>
      <w:r>
        <w:lastRenderedPageBreak/>
        <w:t>User instructions:</w:t>
      </w:r>
    </w:p>
    <w:p w14:paraId="5DB8D295" w14:textId="6FBC5824" w:rsidR="002C5175" w:rsidRDefault="002C5175" w:rsidP="008D62A3">
      <w:pPr>
        <w:pStyle w:val="UserInstructions"/>
      </w:pPr>
      <w:r>
        <w:t>Modify accordingly—</w:t>
      </w:r>
      <w:r w:rsidR="00D77FE9" w:rsidRPr="00D77FE9">
        <w:t xml:space="preserve"> include any new accounting standards adopted that had a material effect on the District’s financial statements and a brief description of their impact on the District’s financial statements</w:t>
      </w:r>
      <w:r>
        <w:t>.</w:t>
      </w:r>
    </w:p>
    <w:p w14:paraId="49514BB1" w14:textId="7724332E" w:rsidR="00F32C11" w:rsidRDefault="00F32C11" w:rsidP="004A1465">
      <w:pPr>
        <w:pStyle w:val="Heading3"/>
      </w:pPr>
      <w:r w:rsidRPr="00F32C11">
        <w:t>A. Reporting entity</w:t>
      </w:r>
    </w:p>
    <w:p w14:paraId="0BD42657" w14:textId="4175DC9B" w:rsidR="00C711CB" w:rsidRDefault="00C711CB" w:rsidP="00C711CB">
      <w:pPr>
        <w:pStyle w:val="BodyCopy"/>
      </w:pPr>
      <w:r>
        <w:t xml:space="preserve">The District is a special-purpose government that a separately elected governing body governs. It is legally separate and fiscally independent of other </w:t>
      </w:r>
      <w:proofErr w:type="gramStart"/>
      <w:r>
        <w:t>state</w:t>
      </w:r>
      <w:proofErr w:type="gramEnd"/>
      <w:r>
        <w:t xml:space="preserve"> and local governments. The accompanying financial statements present the activities of the District (the primary government) and its discretely presented component unit, the </w:t>
      </w:r>
      <w:r w:rsidR="00D7258C" w:rsidRPr="00D7258C">
        <w:rPr>
          <w:rStyle w:val="Placeholder"/>
        </w:rPr>
        <w:t>[Foundation name]</w:t>
      </w:r>
      <w:r>
        <w:t xml:space="preserve"> Foundation.</w:t>
      </w:r>
    </w:p>
    <w:p w14:paraId="64CF9C03" w14:textId="3F77B631" w:rsidR="00C711CB" w:rsidRDefault="00C711CB" w:rsidP="00C711CB">
      <w:pPr>
        <w:pStyle w:val="BodyCopy"/>
      </w:pPr>
      <w:r>
        <w:t xml:space="preserve">The </w:t>
      </w:r>
      <w:r w:rsidR="00D7258C" w:rsidRPr="00D7258C">
        <w:rPr>
          <w:rStyle w:val="Placeholder"/>
        </w:rPr>
        <w:t>[Foundation name]</w:t>
      </w:r>
      <w:r w:rsidR="00D7258C">
        <w:t xml:space="preserve"> </w:t>
      </w:r>
      <w:r>
        <w:t xml:space="preserve">Foundation is a legally separate, tax-exempt organization. It acts primarily as a fund-raising organization that receives gifts and bequests, administers those resources, and disburses payments to or on behalf of the District for scholarships, </w:t>
      </w:r>
      <w:r w:rsidR="00DF045C">
        <w:rPr>
          <w:rStyle w:val="Placeholder"/>
        </w:rPr>
        <w:t>[</w:t>
      </w:r>
      <w:r w:rsidRPr="00DF045C">
        <w:rPr>
          <w:rStyle w:val="Placeholder"/>
        </w:rPr>
        <w:t>modify as appropriate</w:t>
      </w:r>
      <w:r w:rsidR="00DF045C">
        <w:rPr>
          <w:rStyle w:val="Placeholder"/>
        </w:rPr>
        <w:t>]</w:t>
      </w:r>
      <w:r>
        <w:t xml:space="preserve">. Although the District does not control the timing or </w:t>
      </w:r>
      <w:proofErr w:type="gramStart"/>
      <w:r>
        <w:t>amount</w:t>
      </w:r>
      <w:proofErr w:type="gramEnd"/>
      <w:r>
        <w:t xml:space="preserve"> of receipts from the Foundation, the Foundation’s restricted resources can be used only by or for the benefit of the District or its constituents. Consequently, the Foundation is considered a component unit of the District and is </w:t>
      </w:r>
      <w:proofErr w:type="gramStart"/>
      <w:r>
        <w:t>discretely</w:t>
      </w:r>
      <w:proofErr w:type="gramEnd"/>
      <w:r>
        <w:t xml:space="preserve"> presented in the District’s financial statements.</w:t>
      </w:r>
    </w:p>
    <w:p w14:paraId="0BA11914" w14:textId="77777777" w:rsidR="00C711CB" w:rsidRDefault="00C711CB" w:rsidP="00C711CB">
      <w:pPr>
        <w:pStyle w:val="BodyCopy"/>
      </w:pPr>
      <w:r>
        <w:t>For financial reporting purposes, the Foundation follows the Financial Accounting Standards Board statements for not-for-profit organizations. As such, certain revenue recognition criteria and presentation features are different from GASB revenue recognition criteria and presentation features. No modifications have been made to the Foundation’s financial information included in the District’s financial report. Accordingly, those financial statements have been reported on separate pages following the District’s respective counterpart financial statements. For financial reporting purposes, only the Foundation’s statements of financial position and activities are included in the District’s financial statements as required by generally accepted accounting principles for public colleges and universities. The Foundation has a June 30 year-end.</w:t>
      </w:r>
    </w:p>
    <w:p w14:paraId="3E4BBCA7" w14:textId="35E18425" w:rsidR="00C75218" w:rsidRDefault="00C711CB" w:rsidP="00C711CB">
      <w:pPr>
        <w:pStyle w:val="BodyCopy"/>
      </w:pPr>
      <w:r>
        <w:t xml:space="preserve">During the year ended June 30, </w:t>
      </w:r>
      <w:r w:rsidRPr="00DF045C">
        <w:rPr>
          <w:rStyle w:val="UpdatedThisYear"/>
        </w:rPr>
        <w:t>2026</w:t>
      </w:r>
      <w:r>
        <w:t>, the Foundation distributed $</w:t>
      </w:r>
      <w:r w:rsidR="00DF045C" w:rsidRPr="00DF045C">
        <w:rPr>
          <w:rStyle w:val="Placeholder"/>
        </w:rPr>
        <w:t>[XX]</w:t>
      </w:r>
      <w:r>
        <w:t xml:space="preserve"> to the District for both restricted and unrestricted purposes. Complete financial statements for the Foundation are not available </w:t>
      </w:r>
      <w:r w:rsidR="00DF045C" w:rsidRPr="00DF045C">
        <w:rPr>
          <w:rStyle w:val="Placeholder"/>
        </w:rPr>
        <w:t>[</w:t>
      </w:r>
      <w:r w:rsidRPr="00DF045C">
        <w:rPr>
          <w:rStyle w:val="Placeholder"/>
        </w:rPr>
        <w:t>OR</w:t>
      </w:r>
      <w:r w:rsidR="00DF045C" w:rsidRPr="00DF045C">
        <w:rPr>
          <w:rStyle w:val="Placeholder"/>
        </w:rPr>
        <w:t>]</w:t>
      </w:r>
      <w:r>
        <w:t xml:space="preserve"> can be obtained from </w:t>
      </w:r>
      <w:r w:rsidR="00DF045C" w:rsidRPr="00DF045C">
        <w:rPr>
          <w:rStyle w:val="Placeholder"/>
        </w:rPr>
        <w:t>[</w:t>
      </w:r>
      <w:r w:rsidR="008B3B5E">
        <w:rPr>
          <w:rStyle w:val="Placeholder"/>
        </w:rPr>
        <w:t>add address or website</w:t>
      </w:r>
      <w:r w:rsidR="00DF045C" w:rsidRPr="00DF045C">
        <w:rPr>
          <w:rStyle w:val="Placeholder"/>
        </w:rPr>
        <w:t>]</w:t>
      </w:r>
      <w:r>
        <w:t>.</w:t>
      </w:r>
    </w:p>
    <w:p w14:paraId="11F3F673" w14:textId="77777777" w:rsidR="00C75218" w:rsidRDefault="00C75218">
      <w:pPr>
        <w:rPr>
          <w:rFonts w:ascii="Arial" w:hAnsi="Arial"/>
        </w:rPr>
      </w:pPr>
      <w:r>
        <w:br w:type="page"/>
      </w:r>
    </w:p>
    <w:p w14:paraId="6CC42137" w14:textId="77777777" w:rsidR="00DF045C" w:rsidRDefault="00DF045C" w:rsidP="00DF045C">
      <w:pPr>
        <w:pStyle w:val="UserInstructionSections"/>
      </w:pPr>
      <w:r>
        <w:lastRenderedPageBreak/>
        <w:t>User instructions:</w:t>
      </w:r>
    </w:p>
    <w:p w14:paraId="7A9128D5" w14:textId="2A612B3A" w:rsidR="00C711CB" w:rsidRDefault="00C711CB" w:rsidP="00DF045C">
      <w:pPr>
        <w:pStyle w:val="UserInstructions"/>
      </w:pPr>
      <w:r>
        <w:t>If the District holds a majority equity interest in a legally separate organization that does not meet the definition of an investment, the holding of the majority equity interest results in the District being financially accountable for the organization and, therefore, the District should report the legally separate organization as a component unit. (</w:t>
      </w:r>
      <w:r w:rsidRPr="002B085B">
        <w:rPr>
          <w:i/>
          <w:iCs/>
        </w:rPr>
        <w:t>GASB Statement No. 90</w:t>
      </w:r>
      <w:r>
        <w:t xml:space="preserve">) Also, if the District has a defined contribution pension plan, defined contribution OPEB plan, or </w:t>
      </w:r>
      <w:proofErr w:type="spellStart"/>
      <w:proofErr w:type="gramStart"/>
      <w:r>
        <w:t>an other</w:t>
      </w:r>
      <w:proofErr w:type="spellEnd"/>
      <w:proofErr w:type="gramEnd"/>
      <w:r>
        <w:t xml:space="preserve"> employee benefit plan (for example, certain Internal Revenue Code Section 457 plans) that has a governing board, the District should evaluate whether the plan is a component unit under </w:t>
      </w:r>
      <w:r w:rsidRPr="002B085B">
        <w:rPr>
          <w:i/>
          <w:iCs/>
        </w:rPr>
        <w:t>GASB Statement No. 14</w:t>
      </w:r>
      <w:r>
        <w:t xml:space="preserve"> and a fiduciary activity under </w:t>
      </w:r>
      <w:r w:rsidRPr="002B085B">
        <w:rPr>
          <w:i/>
          <w:iCs/>
        </w:rPr>
        <w:t>GASB Statement No. 84</w:t>
      </w:r>
      <w:r>
        <w:t>. Such plans that do not have a governing board are not component units. (</w:t>
      </w:r>
      <w:r w:rsidRPr="002B085B">
        <w:rPr>
          <w:i/>
          <w:iCs/>
        </w:rPr>
        <w:t>GASB Statement No. 97</w:t>
      </w:r>
      <w:r>
        <w:t xml:space="preserve">) </w:t>
      </w:r>
    </w:p>
    <w:p w14:paraId="2A29CC25" w14:textId="2DD86F3D" w:rsidR="00B96A9D" w:rsidRDefault="00C711CB" w:rsidP="00DF045C">
      <w:pPr>
        <w:pStyle w:val="UserInstructions"/>
      </w:pPr>
      <w:r>
        <w:t xml:space="preserve">If the District has additional component units, the District should include a brief description of the component units and their relationships to the District. This disclosure should include a discussion of the rationale for including each component unit in the financial reporting entity and whether it is discretely presented, blended, or included in the fiduciary fund financial statements. The notes should also include information about how the separate financial statements for the individual component units may be obtained. </w:t>
      </w:r>
      <w:r w:rsidRPr="00174B7B">
        <w:rPr>
          <w:i/>
          <w:iCs/>
        </w:rPr>
        <w:t>GASB Cod. §2600.122</w:t>
      </w:r>
    </w:p>
    <w:p w14:paraId="4F44EA12" w14:textId="77777777" w:rsidR="00FB2B37" w:rsidRDefault="00FB2B37" w:rsidP="004A1465">
      <w:pPr>
        <w:pStyle w:val="Heading3"/>
      </w:pPr>
      <w:r>
        <w:t>B. Basis of presentation and accounting</w:t>
      </w:r>
    </w:p>
    <w:p w14:paraId="21D4A35C" w14:textId="0B25FFC7" w:rsidR="00FB2B37" w:rsidRPr="00FB2B37" w:rsidRDefault="00FB2B37" w:rsidP="00FB2B37">
      <w:pPr>
        <w:pStyle w:val="BodyCopy"/>
        <w:rPr>
          <w:rStyle w:val="Placeholder"/>
        </w:rPr>
      </w:pPr>
      <w:r w:rsidRPr="00FB2B37">
        <w:rPr>
          <w:rStyle w:val="Placeholder"/>
        </w:rPr>
        <w:t>[If the District reports fiduciary activities in fiduciary fund financial statements, the District should modify this section to also address the fiduciary fund financial statements, see footnote 2 on the statement of net position and footnote 1 on the statement of cash flows.]</w:t>
      </w:r>
    </w:p>
    <w:p w14:paraId="758BCCB2" w14:textId="77777777" w:rsidR="00FB2B37" w:rsidRDefault="00FB2B37" w:rsidP="00FB2B37">
      <w:pPr>
        <w:pStyle w:val="BodyCopy"/>
      </w:pPr>
      <w:r>
        <w:t>The financial statements include a statement of net position; a statement of revenues, expenses, and changes in net position; and a statement of cash flows.</w:t>
      </w:r>
    </w:p>
    <w:p w14:paraId="0F38C56C" w14:textId="234C8DE0" w:rsidR="00FB2B37" w:rsidRDefault="00FB2B37" w:rsidP="00FB2B37">
      <w:pPr>
        <w:pStyle w:val="BodyCopy"/>
      </w:pPr>
      <w:r>
        <w:t xml:space="preserve">A statement of net position provides information about the District’s assets, deferred outflows of resources, liabilities, deferred inflows of resources, and net position at the end of the year. Assets and liabilities are classified as either current or noncurrent. Net position is classified according to external donor restrictions or availability of assets to satisfy the District’s obligations. Net investment in capital assets represents the value of capital assets, net of accumulated depreciation/amortization, less any outstanding liabilities incurred to acquire or construct the assets. Nonexpendable restricted net position includes gifts that have been received for endowment purposes and federal contributions for the Federal Perkins Loan Program, the corpus of which cannot be expended. </w:t>
      </w:r>
      <w:r w:rsidRPr="00FB2B37">
        <w:rPr>
          <w:rStyle w:val="Placeholder"/>
        </w:rPr>
        <w:t xml:space="preserve">[Modify the preceding sentence as </w:t>
      </w:r>
      <w:r w:rsidRPr="00FB2B37">
        <w:rPr>
          <w:rStyle w:val="Placeholder"/>
        </w:rPr>
        <w:lastRenderedPageBreak/>
        <w:t>appropriate.]</w:t>
      </w:r>
      <w:r w:rsidRPr="00FB2B37">
        <w:t xml:space="preserve"> </w:t>
      </w:r>
      <w:r>
        <w:t>Expendable restricted net position represents grants, contracts, gifts, and other resources that have been externally restricted for specific purposes. Unrestricted net position consists of all other resources, including those that have been designated by management to be used for other than general operating purposes.</w:t>
      </w:r>
    </w:p>
    <w:p w14:paraId="0FFA8459" w14:textId="71C37AEC" w:rsidR="00FB2B37" w:rsidRPr="00FB2B37" w:rsidRDefault="00FB2B37" w:rsidP="00FB2B37">
      <w:pPr>
        <w:pStyle w:val="BodyCopy"/>
        <w:rPr>
          <w:rStyle w:val="UpdatedThisYear"/>
        </w:rPr>
      </w:pPr>
      <w:r>
        <w:t xml:space="preserve">A statement of revenues, expenses, and changes in net position provides information about the District’s financial activities during the year. Revenues and expenses are classified as either operating or nonoperating. </w:t>
      </w:r>
      <w:r w:rsidRPr="00FB2B37">
        <w:rPr>
          <w:rStyle w:val="UpdatedThisYear"/>
        </w:rPr>
        <w:t xml:space="preserve">Operating revenues and expenses are revenues and expenses other than </w:t>
      </w:r>
      <w:proofErr w:type="gramStart"/>
      <w:r w:rsidRPr="00FB2B37">
        <w:rPr>
          <w:rStyle w:val="UpdatedThisYear"/>
        </w:rPr>
        <w:t>nonoperating</w:t>
      </w:r>
      <w:proofErr w:type="gramEnd"/>
      <w:r w:rsidRPr="00FB2B37">
        <w:rPr>
          <w:rStyle w:val="UpdatedThisYear"/>
        </w:rPr>
        <w:t xml:space="preserve"> revenues and expenses. Nonoperating revenues and expenses are (a) subsidies received and provided, (b) contributions to </w:t>
      </w:r>
      <w:proofErr w:type="gramStart"/>
      <w:r w:rsidRPr="00FB2B37">
        <w:rPr>
          <w:rStyle w:val="UpdatedThisYear"/>
        </w:rPr>
        <w:t>permanent and</w:t>
      </w:r>
      <w:proofErr w:type="gramEnd"/>
      <w:r w:rsidRPr="00FB2B37">
        <w:rPr>
          <w:rStyle w:val="UpdatedThisYear"/>
        </w:rPr>
        <w:t xml:space="preserve"> term endowments, (c) revenues and expenses related to financing, (d) resources from the disposal of capital assets and inventory, and (e) investment income and expenses. Subsidies are defined as (1) resources received from another party (a) for which the District does not provide goods and services to the other party and (b) that directly or indirectly keep the District’s current or future fees and charges lower than they would be otherwise; and (2) resources provided to another party (a) for which the other party does not provide goods and services to the District and (b) that are recoverable through the District’s current or future pricing policies. If the subsidy is restricted solely for capital purposes (e.g., to build or purchase capital assets), it is a capital subsidy reported in other nonoperating revenues and expenses. </w:t>
      </w:r>
      <w:r w:rsidRPr="00FB2B37">
        <w:rPr>
          <w:rStyle w:val="Placeholder"/>
        </w:rPr>
        <w:t xml:space="preserve">[Modify as appropriate in accordance with </w:t>
      </w:r>
      <w:r w:rsidRPr="00A039FC">
        <w:rPr>
          <w:rStyle w:val="Placeholder"/>
          <w:i/>
          <w:iCs/>
        </w:rPr>
        <w:t>GASB Statement No. 103, paragraph 13</w:t>
      </w:r>
      <w:r w:rsidRPr="00FB2B37">
        <w:rPr>
          <w:rStyle w:val="Placeholder"/>
        </w:rPr>
        <w:t>. Revenues or expenses that otherwise would be classified as nonoperating should be classified as operating revenues or operating expenses if those transactions constitute the District’s principal ongoing operations.]</w:t>
      </w:r>
    </w:p>
    <w:p w14:paraId="18B40215" w14:textId="77777777" w:rsidR="00FB2B37" w:rsidRDefault="00FB2B37" w:rsidP="00FB2B37">
      <w:pPr>
        <w:pStyle w:val="BodyCopy"/>
      </w:pPr>
      <w:r>
        <w:t xml:space="preserve">A statement </w:t>
      </w:r>
      <w:proofErr w:type="gramStart"/>
      <w:r>
        <w:t>of</w:t>
      </w:r>
      <w:proofErr w:type="gramEnd"/>
      <w:r>
        <w:t xml:space="preserve"> cash flows provides information about the District’s sources and uses of cash and cash equivalents during the year. Increases and decreases in cash and cash equivalents are classified as either operating, noncapital financing, capital financing, or investing.</w:t>
      </w:r>
    </w:p>
    <w:p w14:paraId="4CC09880" w14:textId="77777777" w:rsidR="00FB2B37" w:rsidRDefault="00FB2B37" w:rsidP="00FB2B37">
      <w:pPr>
        <w:pStyle w:val="BodyCopy"/>
      </w:pPr>
      <w:r>
        <w:t>The financial statements are presented using the economic resources measurement focus and the accrual basis of accounting. Revenues are recorded when earned, and expenses are recorded at the time liabilities are incurred, regardless of when the related cash flows take place. Property taxes are recognized as revenue in the year for which they are levied. State appropriations are recognized as revenue in the year in which the appropriation is first made available for use. Grants and donations are recognized as revenue as soon as all eligibility requirements the provider imposed have been met.</w:t>
      </w:r>
    </w:p>
    <w:p w14:paraId="13A73B2C" w14:textId="0B32D6F7" w:rsidR="00FB2B37" w:rsidRPr="00FB2B37" w:rsidRDefault="00FB2B37" w:rsidP="00FB2B37">
      <w:pPr>
        <w:pStyle w:val="BodyCopy"/>
        <w:rPr>
          <w:rStyle w:val="Placeholder"/>
        </w:rPr>
      </w:pPr>
      <w:r w:rsidRPr="00FB2B37">
        <w:rPr>
          <w:rStyle w:val="Placeholder"/>
        </w:rPr>
        <w:t>[The District should disclose its policy for eliminating internal activity.]</w:t>
      </w:r>
    </w:p>
    <w:p w14:paraId="2C1B39B4" w14:textId="599DEAC7" w:rsidR="00FB2B37" w:rsidRDefault="00FB2B37" w:rsidP="00FB2B37">
      <w:pPr>
        <w:pStyle w:val="BodyCopy"/>
        <w:rPr>
          <w:rStyle w:val="Placeholder"/>
        </w:rPr>
      </w:pPr>
      <w:r w:rsidRPr="00FB2B37">
        <w:rPr>
          <w:rStyle w:val="Placeholder"/>
        </w:rPr>
        <w:t xml:space="preserve">[If both unrestricted and restricted net </w:t>
      </w:r>
      <w:proofErr w:type="gramStart"/>
      <w:r w:rsidRPr="00FB2B37">
        <w:rPr>
          <w:rStyle w:val="Placeholder"/>
        </w:rPr>
        <w:t>position</w:t>
      </w:r>
      <w:proofErr w:type="gramEnd"/>
      <w:r w:rsidRPr="00FB2B37">
        <w:rPr>
          <w:rStyle w:val="Placeholder"/>
        </w:rPr>
        <w:t xml:space="preserve"> are available prior to expenditure, the District should disclose its policy concerning which resources are used first.]</w:t>
      </w:r>
    </w:p>
    <w:p w14:paraId="6BD75453" w14:textId="77777777" w:rsidR="001F62D6" w:rsidRDefault="001F62D6" w:rsidP="004A1465">
      <w:pPr>
        <w:pStyle w:val="Heading3"/>
      </w:pPr>
      <w:r>
        <w:lastRenderedPageBreak/>
        <w:t>C. Cash and investments</w:t>
      </w:r>
    </w:p>
    <w:p w14:paraId="3ECAD6C2" w14:textId="0172D1C0" w:rsidR="001F62D6" w:rsidRDefault="001F62D6" w:rsidP="001F62D6">
      <w:pPr>
        <w:pStyle w:val="BodyCopy"/>
      </w:pPr>
      <w:r>
        <w:t xml:space="preserve">For the statement of cash flows, the District’s cash and cash equivalents are considered to be cash on hand, demand deposits, cash and investments held by the County Treasurer, investments in the State Treasurer’s Local Government Investment Pool, and only those highly liquid investments with a maturity of 3 months or less when purchased. </w:t>
      </w:r>
      <w:r w:rsidR="00C43836" w:rsidRPr="00C43836">
        <w:rPr>
          <w:rStyle w:val="Placeholder"/>
        </w:rPr>
        <w:t>[</w:t>
      </w:r>
      <w:r w:rsidRPr="00C43836">
        <w:rPr>
          <w:rStyle w:val="Placeholder"/>
        </w:rPr>
        <w:t>Modify as appropriate.</w:t>
      </w:r>
      <w:r w:rsidR="00C43836" w:rsidRPr="00C43836">
        <w:rPr>
          <w:rStyle w:val="Placeholder"/>
        </w:rPr>
        <w:t>]</w:t>
      </w:r>
    </w:p>
    <w:p w14:paraId="069DABD1" w14:textId="384BFDB6" w:rsidR="001F62D6" w:rsidRDefault="001F62D6" w:rsidP="001F62D6">
      <w:pPr>
        <w:pStyle w:val="BodyCopy"/>
      </w:pPr>
      <w:r>
        <w:t xml:space="preserve">All investments are stated at fair value. </w:t>
      </w:r>
      <w:r w:rsidR="00C43836" w:rsidRPr="00C43836">
        <w:rPr>
          <w:rStyle w:val="Placeholder"/>
        </w:rPr>
        <w:t>[</w:t>
      </w:r>
      <w:r w:rsidRPr="00C43836">
        <w:rPr>
          <w:rStyle w:val="Placeholder"/>
        </w:rPr>
        <w:t>Modify if the District has any investments that are not stated at fair value. The District should describe any investments not reported at fair value and its policy for valuing them.</w:t>
      </w:r>
      <w:r w:rsidR="00C43836" w:rsidRPr="00C43836">
        <w:rPr>
          <w:rStyle w:val="Placeholder"/>
        </w:rPr>
        <w:t>]</w:t>
      </w:r>
      <w:r w:rsidRPr="00C43836">
        <w:rPr>
          <w:rStyle w:val="Placeholder"/>
        </w:rPr>
        <w:t xml:space="preserve"> </w:t>
      </w:r>
    </w:p>
    <w:p w14:paraId="30F6165D" w14:textId="77777777" w:rsidR="001F62D6" w:rsidRDefault="001F62D6" w:rsidP="001F62D6">
      <w:pPr>
        <w:pStyle w:val="UserInstructionSections"/>
      </w:pPr>
      <w:r>
        <w:t>User instructions:</w:t>
      </w:r>
    </w:p>
    <w:p w14:paraId="69D53482" w14:textId="2D765DB8" w:rsidR="001F62D6" w:rsidRDefault="001F62D6" w:rsidP="001F62D6">
      <w:pPr>
        <w:pStyle w:val="UserInstructions"/>
      </w:pPr>
      <w:r>
        <w:t xml:space="preserve">Except as provided in </w:t>
      </w:r>
      <w:r w:rsidRPr="00A039FC">
        <w:rPr>
          <w:i/>
          <w:iCs/>
        </w:rPr>
        <w:t xml:space="preserve">GASB Statement No. 72, paragraph 69, and GASB Statement No. 90, paragraph 5, </w:t>
      </w:r>
      <w:r>
        <w:t>the District should report all investments at fair value. Exceptions to reporting investments at fair value include:</w:t>
      </w:r>
    </w:p>
    <w:p w14:paraId="334C5949" w14:textId="51FA13A1" w:rsidR="001F62D6" w:rsidRDefault="001F62D6" w:rsidP="001F62D6">
      <w:pPr>
        <w:pStyle w:val="UserInstructionBullets"/>
      </w:pPr>
      <w:proofErr w:type="gramStart"/>
      <w:r>
        <w:t>Nonparticipating</w:t>
      </w:r>
      <w:proofErr w:type="gramEnd"/>
      <w:r>
        <w:t xml:space="preserve"> interest-earning investment contracts should be stated at cost. </w:t>
      </w:r>
    </w:p>
    <w:p w14:paraId="130A1B3E" w14:textId="27430A97" w:rsidR="001F62D6" w:rsidRDefault="001F62D6" w:rsidP="001F62D6">
      <w:pPr>
        <w:pStyle w:val="UserInstructionBullets"/>
      </w:pPr>
      <w:r>
        <w:t>Money market investments and participating interest-earning investment contracts with a remaining maturity of 1 year or less at the time of purchase should be stated at amortized cost.</w:t>
      </w:r>
    </w:p>
    <w:p w14:paraId="05C3C536" w14:textId="1BECE933" w:rsidR="001F62D6" w:rsidRDefault="001F62D6" w:rsidP="001F62D6">
      <w:pPr>
        <w:pStyle w:val="UserInstructionBullets"/>
      </w:pPr>
      <w:r>
        <w:t>Majority equity interest in a legally separate organization.</w:t>
      </w:r>
    </w:p>
    <w:p w14:paraId="243CBC79" w14:textId="4271581F" w:rsidR="00FB2B37" w:rsidRDefault="001F62D6" w:rsidP="001F62D6">
      <w:pPr>
        <w:pStyle w:val="UserInstructions"/>
      </w:pPr>
      <w:r>
        <w:t xml:space="preserve">See </w:t>
      </w:r>
      <w:r w:rsidRPr="00A039FC">
        <w:rPr>
          <w:i/>
          <w:iCs/>
        </w:rPr>
        <w:t>GASB Statement No. 72, paragraph 69,</w:t>
      </w:r>
      <w:r>
        <w:t xml:space="preserve"> for additional exceptions.</w:t>
      </w:r>
    </w:p>
    <w:p w14:paraId="30D08196" w14:textId="77777777" w:rsidR="00C43836" w:rsidRDefault="00C43836" w:rsidP="004A1465">
      <w:pPr>
        <w:pStyle w:val="Heading3"/>
      </w:pPr>
      <w:r>
        <w:t>D. Inventories</w:t>
      </w:r>
    </w:p>
    <w:p w14:paraId="28536582" w14:textId="4A08135C" w:rsidR="00C43836" w:rsidRDefault="00C43836" w:rsidP="00C43836">
      <w:pPr>
        <w:pStyle w:val="BodyCopy"/>
      </w:pPr>
      <w:r>
        <w:t xml:space="preserve">Inventories are stated at the </w:t>
      </w:r>
      <w:proofErr w:type="gramStart"/>
      <w:r>
        <w:t>lower of</w:t>
      </w:r>
      <w:proofErr w:type="gramEnd"/>
      <w:r>
        <w:t xml:space="preserve"> cost (first-in, first-out method) or market.</w:t>
      </w:r>
    </w:p>
    <w:p w14:paraId="53020A40" w14:textId="77777777" w:rsidR="003E67A7" w:rsidRDefault="003E67A7" w:rsidP="004A1465">
      <w:pPr>
        <w:pStyle w:val="Heading3"/>
      </w:pPr>
      <w:r>
        <w:t>E. Capital assets</w:t>
      </w:r>
    </w:p>
    <w:p w14:paraId="105018B6" w14:textId="77777777" w:rsidR="003E67A7" w:rsidRDefault="003E67A7" w:rsidP="003E67A7">
      <w:pPr>
        <w:pStyle w:val="BodyCopy"/>
      </w:pPr>
      <w:r>
        <w:t>Capital assets are reported at actual cost (or estimated historical cost if historical records are not available). Donated assets are reported at acquisition value.</w:t>
      </w:r>
    </w:p>
    <w:p w14:paraId="6BD0C153" w14:textId="77777777" w:rsidR="003E67A7" w:rsidRDefault="003E67A7" w:rsidP="003E67A7">
      <w:pPr>
        <w:pStyle w:val="BodyCopy"/>
      </w:pPr>
      <w:r>
        <w:t>Capitalization thresholds (the dollar values above which asset acquisitions are added to the capital asset accounts), depreciation/amortization methods, and estimated useful lives of capital assets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890"/>
        <w:gridCol w:w="2700"/>
        <w:gridCol w:w="1795"/>
      </w:tblGrid>
      <w:tr w:rsidR="00062B6A" w:rsidRPr="001A4D7F" w14:paraId="1BE43ADD" w14:textId="77777777" w:rsidTr="00062B6A">
        <w:trPr>
          <w:tblHeader/>
        </w:trPr>
        <w:tc>
          <w:tcPr>
            <w:tcW w:w="3685" w:type="dxa"/>
            <w:vAlign w:val="bottom"/>
          </w:tcPr>
          <w:p w14:paraId="714CF9EE" w14:textId="77777777" w:rsidR="00062B6A" w:rsidRPr="001A4D7F" w:rsidRDefault="00062B6A">
            <w:pPr>
              <w:pStyle w:val="BodyCopy"/>
              <w:rPr>
                <w:sz w:val="18"/>
                <w:szCs w:val="18"/>
              </w:rPr>
            </w:pPr>
          </w:p>
        </w:tc>
        <w:tc>
          <w:tcPr>
            <w:tcW w:w="1890" w:type="dxa"/>
            <w:vAlign w:val="bottom"/>
          </w:tcPr>
          <w:p w14:paraId="311D085D" w14:textId="77777777" w:rsidR="00062B6A" w:rsidRPr="001A4D7F" w:rsidRDefault="00062B6A" w:rsidP="00062B6A">
            <w:pPr>
              <w:pStyle w:val="BodyCopy"/>
              <w:jc w:val="center"/>
              <w:rPr>
                <w:b/>
                <w:bCs/>
                <w:sz w:val="18"/>
                <w:szCs w:val="18"/>
              </w:rPr>
            </w:pPr>
            <w:r w:rsidRPr="001A4D7F">
              <w:rPr>
                <w:b/>
                <w:bCs/>
                <w:sz w:val="18"/>
                <w:szCs w:val="18"/>
              </w:rPr>
              <w:t>Capitalization threshold</w:t>
            </w:r>
          </w:p>
        </w:tc>
        <w:tc>
          <w:tcPr>
            <w:tcW w:w="2700" w:type="dxa"/>
            <w:vAlign w:val="bottom"/>
          </w:tcPr>
          <w:p w14:paraId="41D696A6" w14:textId="77777777" w:rsidR="00062B6A" w:rsidRPr="001A4D7F" w:rsidRDefault="00062B6A" w:rsidP="00062B6A">
            <w:pPr>
              <w:pStyle w:val="BodyCopy"/>
              <w:jc w:val="center"/>
              <w:rPr>
                <w:b/>
                <w:bCs/>
                <w:sz w:val="18"/>
                <w:szCs w:val="18"/>
              </w:rPr>
            </w:pPr>
            <w:r w:rsidRPr="001A4D7F">
              <w:rPr>
                <w:b/>
                <w:bCs/>
                <w:sz w:val="18"/>
                <w:szCs w:val="18"/>
              </w:rPr>
              <w:t>Depreciation/</w:t>
            </w:r>
            <w:r w:rsidRPr="001A4D7F">
              <w:rPr>
                <w:b/>
                <w:bCs/>
                <w:sz w:val="18"/>
                <w:szCs w:val="18"/>
              </w:rPr>
              <w:br/>
              <w:t>Amortization method</w:t>
            </w:r>
          </w:p>
        </w:tc>
        <w:tc>
          <w:tcPr>
            <w:tcW w:w="1795" w:type="dxa"/>
            <w:vAlign w:val="bottom"/>
          </w:tcPr>
          <w:p w14:paraId="605E475A" w14:textId="77777777" w:rsidR="00062B6A" w:rsidRPr="001A4D7F" w:rsidRDefault="00062B6A" w:rsidP="00062B6A">
            <w:pPr>
              <w:pStyle w:val="BodyCopy"/>
              <w:jc w:val="center"/>
              <w:rPr>
                <w:b/>
                <w:bCs/>
                <w:sz w:val="18"/>
                <w:szCs w:val="18"/>
              </w:rPr>
            </w:pPr>
            <w:r w:rsidRPr="001A4D7F">
              <w:rPr>
                <w:b/>
                <w:bCs/>
                <w:sz w:val="18"/>
                <w:szCs w:val="18"/>
              </w:rPr>
              <w:t xml:space="preserve">Estimated </w:t>
            </w:r>
            <w:r w:rsidRPr="001A4D7F">
              <w:rPr>
                <w:b/>
                <w:bCs/>
                <w:sz w:val="18"/>
                <w:szCs w:val="18"/>
              </w:rPr>
              <w:br/>
              <w:t>useful life</w:t>
            </w:r>
          </w:p>
        </w:tc>
      </w:tr>
      <w:tr w:rsidR="00062B6A" w:rsidRPr="001A4D7F" w14:paraId="6357B2F4" w14:textId="77777777">
        <w:tc>
          <w:tcPr>
            <w:tcW w:w="3685" w:type="dxa"/>
          </w:tcPr>
          <w:p w14:paraId="1DB2EABB" w14:textId="77777777" w:rsidR="00062B6A" w:rsidRPr="001A4D7F" w:rsidRDefault="00062B6A">
            <w:pPr>
              <w:pStyle w:val="BodyCopy"/>
              <w:rPr>
                <w:sz w:val="18"/>
                <w:szCs w:val="18"/>
              </w:rPr>
            </w:pPr>
            <w:r w:rsidRPr="001A4D7F">
              <w:rPr>
                <w:sz w:val="18"/>
                <w:szCs w:val="18"/>
              </w:rPr>
              <w:t>Land</w:t>
            </w:r>
          </w:p>
        </w:tc>
        <w:tc>
          <w:tcPr>
            <w:tcW w:w="1890" w:type="dxa"/>
          </w:tcPr>
          <w:p w14:paraId="73E3D57B" w14:textId="77777777" w:rsidR="00062B6A" w:rsidRPr="001A4D7F" w:rsidRDefault="00062B6A">
            <w:pPr>
              <w:pStyle w:val="BodyCopy"/>
              <w:rPr>
                <w:sz w:val="18"/>
                <w:szCs w:val="18"/>
              </w:rPr>
            </w:pPr>
          </w:p>
        </w:tc>
        <w:tc>
          <w:tcPr>
            <w:tcW w:w="2700" w:type="dxa"/>
          </w:tcPr>
          <w:p w14:paraId="0681CFD1" w14:textId="77777777" w:rsidR="00062B6A" w:rsidRPr="001A4D7F" w:rsidRDefault="00062B6A">
            <w:pPr>
              <w:pStyle w:val="BodyCopy"/>
              <w:rPr>
                <w:sz w:val="18"/>
                <w:szCs w:val="18"/>
              </w:rPr>
            </w:pPr>
          </w:p>
        </w:tc>
        <w:tc>
          <w:tcPr>
            <w:tcW w:w="1795" w:type="dxa"/>
          </w:tcPr>
          <w:p w14:paraId="3D0E296B" w14:textId="77777777" w:rsidR="00062B6A" w:rsidRPr="001A4D7F" w:rsidRDefault="00062B6A">
            <w:pPr>
              <w:pStyle w:val="BodyCopy"/>
              <w:rPr>
                <w:sz w:val="18"/>
                <w:szCs w:val="18"/>
              </w:rPr>
            </w:pPr>
          </w:p>
        </w:tc>
      </w:tr>
      <w:tr w:rsidR="00062B6A" w:rsidRPr="001A4D7F" w14:paraId="69571B8F" w14:textId="77777777">
        <w:tc>
          <w:tcPr>
            <w:tcW w:w="3685" w:type="dxa"/>
          </w:tcPr>
          <w:p w14:paraId="3679269D" w14:textId="77777777" w:rsidR="00062B6A" w:rsidRPr="001A4D7F" w:rsidRDefault="00062B6A">
            <w:pPr>
              <w:pStyle w:val="BodyCopy"/>
              <w:rPr>
                <w:sz w:val="18"/>
                <w:szCs w:val="18"/>
              </w:rPr>
            </w:pPr>
            <w:r w:rsidRPr="001A4D7F">
              <w:rPr>
                <w:sz w:val="18"/>
                <w:szCs w:val="18"/>
              </w:rPr>
              <w:t>Land improvements</w:t>
            </w:r>
          </w:p>
        </w:tc>
        <w:tc>
          <w:tcPr>
            <w:tcW w:w="1890" w:type="dxa"/>
          </w:tcPr>
          <w:p w14:paraId="60CB250F" w14:textId="77777777" w:rsidR="00062B6A" w:rsidRPr="001A4D7F" w:rsidRDefault="00062B6A">
            <w:pPr>
              <w:pStyle w:val="BodyCopy"/>
              <w:rPr>
                <w:sz w:val="18"/>
                <w:szCs w:val="18"/>
              </w:rPr>
            </w:pPr>
          </w:p>
        </w:tc>
        <w:tc>
          <w:tcPr>
            <w:tcW w:w="2700" w:type="dxa"/>
          </w:tcPr>
          <w:p w14:paraId="6C5989FC" w14:textId="77777777" w:rsidR="00062B6A" w:rsidRPr="001A4D7F" w:rsidRDefault="00062B6A">
            <w:pPr>
              <w:pStyle w:val="BodyCopy"/>
              <w:rPr>
                <w:sz w:val="18"/>
                <w:szCs w:val="18"/>
              </w:rPr>
            </w:pPr>
          </w:p>
        </w:tc>
        <w:tc>
          <w:tcPr>
            <w:tcW w:w="1795" w:type="dxa"/>
          </w:tcPr>
          <w:p w14:paraId="420F8B12" w14:textId="77777777" w:rsidR="00062B6A" w:rsidRPr="001A4D7F" w:rsidRDefault="00062B6A">
            <w:pPr>
              <w:pStyle w:val="BodyCopy"/>
              <w:rPr>
                <w:sz w:val="18"/>
                <w:szCs w:val="18"/>
              </w:rPr>
            </w:pPr>
          </w:p>
        </w:tc>
      </w:tr>
      <w:tr w:rsidR="00062B6A" w:rsidRPr="001A4D7F" w14:paraId="6A50D0AF" w14:textId="77777777">
        <w:tc>
          <w:tcPr>
            <w:tcW w:w="3685" w:type="dxa"/>
          </w:tcPr>
          <w:p w14:paraId="3D79163B" w14:textId="77777777" w:rsidR="00062B6A" w:rsidRPr="001A4D7F" w:rsidRDefault="00062B6A">
            <w:pPr>
              <w:pStyle w:val="BodyCopy"/>
              <w:rPr>
                <w:sz w:val="18"/>
                <w:szCs w:val="18"/>
              </w:rPr>
            </w:pPr>
            <w:r w:rsidRPr="001A4D7F">
              <w:rPr>
                <w:sz w:val="18"/>
                <w:szCs w:val="18"/>
              </w:rPr>
              <w:t>Buildings</w:t>
            </w:r>
          </w:p>
        </w:tc>
        <w:tc>
          <w:tcPr>
            <w:tcW w:w="1890" w:type="dxa"/>
          </w:tcPr>
          <w:p w14:paraId="6956B27E" w14:textId="77777777" w:rsidR="00062B6A" w:rsidRPr="001A4D7F" w:rsidRDefault="00062B6A">
            <w:pPr>
              <w:pStyle w:val="BodyCopy"/>
              <w:rPr>
                <w:sz w:val="18"/>
                <w:szCs w:val="18"/>
              </w:rPr>
            </w:pPr>
          </w:p>
        </w:tc>
        <w:tc>
          <w:tcPr>
            <w:tcW w:w="2700" w:type="dxa"/>
          </w:tcPr>
          <w:p w14:paraId="3E0A7C8A" w14:textId="77777777" w:rsidR="00062B6A" w:rsidRPr="001A4D7F" w:rsidRDefault="00062B6A">
            <w:pPr>
              <w:pStyle w:val="BodyCopy"/>
              <w:rPr>
                <w:sz w:val="18"/>
                <w:szCs w:val="18"/>
              </w:rPr>
            </w:pPr>
          </w:p>
        </w:tc>
        <w:tc>
          <w:tcPr>
            <w:tcW w:w="1795" w:type="dxa"/>
          </w:tcPr>
          <w:p w14:paraId="3358A222" w14:textId="77777777" w:rsidR="00062B6A" w:rsidRPr="001A4D7F" w:rsidRDefault="00062B6A">
            <w:pPr>
              <w:pStyle w:val="BodyCopy"/>
              <w:rPr>
                <w:sz w:val="18"/>
                <w:szCs w:val="18"/>
              </w:rPr>
            </w:pPr>
          </w:p>
        </w:tc>
      </w:tr>
      <w:tr w:rsidR="00062B6A" w:rsidRPr="001A4D7F" w14:paraId="5262A8C1" w14:textId="77777777">
        <w:tc>
          <w:tcPr>
            <w:tcW w:w="3685" w:type="dxa"/>
          </w:tcPr>
          <w:p w14:paraId="3962BDB7" w14:textId="77777777" w:rsidR="00062B6A" w:rsidRPr="001A4D7F" w:rsidRDefault="00062B6A">
            <w:pPr>
              <w:pStyle w:val="BodyCopy"/>
              <w:rPr>
                <w:sz w:val="18"/>
                <w:szCs w:val="18"/>
              </w:rPr>
            </w:pPr>
            <w:r w:rsidRPr="001A4D7F">
              <w:rPr>
                <w:sz w:val="18"/>
                <w:szCs w:val="18"/>
              </w:rPr>
              <w:t>Equipment</w:t>
            </w:r>
          </w:p>
        </w:tc>
        <w:tc>
          <w:tcPr>
            <w:tcW w:w="1890" w:type="dxa"/>
          </w:tcPr>
          <w:p w14:paraId="1C14DDCA" w14:textId="77777777" w:rsidR="00062B6A" w:rsidRPr="001A4D7F" w:rsidRDefault="00062B6A">
            <w:pPr>
              <w:pStyle w:val="BodyCopy"/>
              <w:rPr>
                <w:sz w:val="18"/>
                <w:szCs w:val="18"/>
              </w:rPr>
            </w:pPr>
          </w:p>
        </w:tc>
        <w:tc>
          <w:tcPr>
            <w:tcW w:w="2700" w:type="dxa"/>
          </w:tcPr>
          <w:p w14:paraId="678D4CB9" w14:textId="77777777" w:rsidR="00062B6A" w:rsidRPr="001A4D7F" w:rsidRDefault="00062B6A">
            <w:pPr>
              <w:pStyle w:val="BodyCopy"/>
              <w:rPr>
                <w:sz w:val="18"/>
                <w:szCs w:val="18"/>
              </w:rPr>
            </w:pPr>
          </w:p>
        </w:tc>
        <w:tc>
          <w:tcPr>
            <w:tcW w:w="1795" w:type="dxa"/>
          </w:tcPr>
          <w:p w14:paraId="32C533D8" w14:textId="77777777" w:rsidR="00062B6A" w:rsidRPr="001A4D7F" w:rsidRDefault="00062B6A">
            <w:pPr>
              <w:pStyle w:val="BodyCopy"/>
              <w:rPr>
                <w:sz w:val="18"/>
                <w:szCs w:val="18"/>
              </w:rPr>
            </w:pPr>
          </w:p>
        </w:tc>
      </w:tr>
      <w:tr w:rsidR="00062B6A" w:rsidRPr="001A4D7F" w14:paraId="1DBA6A4E" w14:textId="77777777">
        <w:tc>
          <w:tcPr>
            <w:tcW w:w="3685" w:type="dxa"/>
          </w:tcPr>
          <w:p w14:paraId="2DF0D24D" w14:textId="6B2A3C14" w:rsidR="00062B6A" w:rsidRPr="001A4D7F" w:rsidRDefault="00384B64">
            <w:pPr>
              <w:pStyle w:val="BodyCopy"/>
              <w:rPr>
                <w:sz w:val="18"/>
                <w:szCs w:val="18"/>
              </w:rPr>
            </w:pPr>
            <w:r w:rsidRPr="00384B64">
              <w:rPr>
                <w:sz w:val="18"/>
                <w:szCs w:val="18"/>
              </w:rPr>
              <w:t>Library books</w:t>
            </w:r>
          </w:p>
        </w:tc>
        <w:tc>
          <w:tcPr>
            <w:tcW w:w="1890" w:type="dxa"/>
          </w:tcPr>
          <w:p w14:paraId="0AC093D1" w14:textId="77777777" w:rsidR="00062B6A" w:rsidRPr="001A4D7F" w:rsidRDefault="00062B6A">
            <w:pPr>
              <w:pStyle w:val="BodyCopy"/>
              <w:rPr>
                <w:sz w:val="18"/>
                <w:szCs w:val="18"/>
              </w:rPr>
            </w:pPr>
          </w:p>
        </w:tc>
        <w:tc>
          <w:tcPr>
            <w:tcW w:w="2700" w:type="dxa"/>
          </w:tcPr>
          <w:p w14:paraId="18F3631D" w14:textId="77777777" w:rsidR="00062B6A" w:rsidRPr="001A4D7F" w:rsidRDefault="00062B6A">
            <w:pPr>
              <w:pStyle w:val="BodyCopy"/>
              <w:rPr>
                <w:sz w:val="18"/>
                <w:szCs w:val="18"/>
              </w:rPr>
            </w:pPr>
          </w:p>
        </w:tc>
        <w:tc>
          <w:tcPr>
            <w:tcW w:w="1795" w:type="dxa"/>
          </w:tcPr>
          <w:p w14:paraId="4C2E0D20" w14:textId="77777777" w:rsidR="00062B6A" w:rsidRPr="001A4D7F" w:rsidRDefault="00062B6A">
            <w:pPr>
              <w:pStyle w:val="BodyCopy"/>
              <w:rPr>
                <w:sz w:val="18"/>
                <w:szCs w:val="18"/>
              </w:rPr>
            </w:pPr>
          </w:p>
        </w:tc>
      </w:tr>
      <w:tr w:rsidR="00384B64" w:rsidRPr="001A4D7F" w14:paraId="47B47A67" w14:textId="77777777">
        <w:tc>
          <w:tcPr>
            <w:tcW w:w="3685" w:type="dxa"/>
          </w:tcPr>
          <w:p w14:paraId="4DC38D73" w14:textId="3FF7848C" w:rsidR="00384B64" w:rsidRPr="00384B64" w:rsidRDefault="00384B64">
            <w:pPr>
              <w:pStyle w:val="BodyCopy"/>
              <w:rPr>
                <w:sz w:val="18"/>
                <w:szCs w:val="18"/>
              </w:rPr>
            </w:pPr>
            <w:r w:rsidRPr="00384B64">
              <w:rPr>
                <w:sz w:val="18"/>
                <w:szCs w:val="18"/>
              </w:rPr>
              <w:t>Capitalized collections</w:t>
            </w:r>
          </w:p>
        </w:tc>
        <w:tc>
          <w:tcPr>
            <w:tcW w:w="1890" w:type="dxa"/>
          </w:tcPr>
          <w:p w14:paraId="62165C8D" w14:textId="77777777" w:rsidR="00384B64" w:rsidRPr="001A4D7F" w:rsidRDefault="00384B64">
            <w:pPr>
              <w:pStyle w:val="BodyCopy"/>
              <w:rPr>
                <w:sz w:val="18"/>
                <w:szCs w:val="18"/>
              </w:rPr>
            </w:pPr>
          </w:p>
        </w:tc>
        <w:tc>
          <w:tcPr>
            <w:tcW w:w="2700" w:type="dxa"/>
          </w:tcPr>
          <w:p w14:paraId="0EE97D05" w14:textId="77777777" w:rsidR="00384B64" w:rsidRPr="001A4D7F" w:rsidRDefault="00384B64">
            <w:pPr>
              <w:pStyle w:val="BodyCopy"/>
              <w:rPr>
                <w:sz w:val="18"/>
                <w:szCs w:val="18"/>
              </w:rPr>
            </w:pPr>
          </w:p>
        </w:tc>
        <w:tc>
          <w:tcPr>
            <w:tcW w:w="1795" w:type="dxa"/>
          </w:tcPr>
          <w:p w14:paraId="2E6DDC98" w14:textId="77777777" w:rsidR="00384B64" w:rsidRPr="001A4D7F" w:rsidRDefault="00384B64">
            <w:pPr>
              <w:pStyle w:val="BodyCopy"/>
              <w:rPr>
                <w:sz w:val="18"/>
                <w:szCs w:val="18"/>
              </w:rPr>
            </w:pPr>
          </w:p>
        </w:tc>
      </w:tr>
      <w:tr w:rsidR="00062B6A" w:rsidRPr="001A4D7F" w14:paraId="5B441877" w14:textId="77777777">
        <w:tc>
          <w:tcPr>
            <w:tcW w:w="3685" w:type="dxa"/>
          </w:tcPr>
          <w:p w14:paraId="138CF879" w14:textId="77777777" w:rsidR="00062B6A" w:rsidRPr="001A4D7F" w:rsidRDefault="00062B6A">
            <w:pPr>
              <w:pStyle w:val="BodyCopy"/>
              <w:rPr>
                <w:sz w:val="18"/>
                <w:szCs w:val="18"/>
              </w:rPr>
            </w:pPr>
            <w:r w:rsidRPr="001A4D7F">
              <w:rPr>
                <w:sz w:val="18"/>
                <w:szCs w:val="18"/>
              </w:rPr>
              <w:t xml:space="preserve">Intangibles: </w:t>
            </w:r>
            <w:r w:rsidRPr="001A4D7F">
              <w:rPr>
                <w:rStyle w:val="Placeholder"/>
                <w:sz w:val="18"/>
                <w:szCs w:val="18"/>
              </w:rPr>
              <w:t xml:space="preserve">[list by major categories, see </w:t>
            </w:r>
            <w:r w:rsidRPr="00200DF0">
              <w:rPr>
                <w:rStyle w:val="Placeholder"/>
                <w:i/>
                <w:iCs/>
                <w:sz w:val="18"/>
                <w:szCs w:val="18"/>
              </w:rPr>
              <w:t>GASB No. 104, paragraph 4]</w:t>
            </w:r>
          </w:p>
        </w:tc>
        <w:tc>
          <w:tcPr>
            <w:tcW w:w="1890" w:type="dxa"/>
          </w:tcPr>
          <w:p w14:paraId="2224EE09" w14:textId="77777777" w:rsidR="00062B6A" w:rsidRPr="001A4D7F" w:rsidRDefault="00062B6A">
            <w:pPr>
              <w:pStyle w:val="BodyCopy"/>
              <w:rPr>
                <w:sz w:val="18"/>
                <w:szCs w:val="18"/>
              </w:rPr>
            </w:pPr>
          </w:p>
        </w:tc>
        <w:tc>
          <w:tcPr>
            <w:tcW w:w="2700" w:type="dxa"/>
          </w:tcPr>
          <w:p w14:paraId="7DCC8BF5" w14:textId="77777777" w:rsidR="00062B6A" w:rsidRPr="001A4D7F" w:rsidRDefault="00062B6A">
            <w:pPr>
              <w:pStyle w:val="BodyCopy"/>
              <w:rPr>
                <w:sz w:val="18"/>
                <w:szCs w:val="18"/>
              </w:rPr>
            </w:pPr>
          </w:p>
        </w:tc>
        <w:tc>
          <w:tcPr>
            <w:tcW w:w="1795" w:type="dxa"/>
          </w:tcPr>
          <w:p w14:paraId="2B223B27" w14:textId="77777777" w:rsidR="00062B6A" w:rsidRPr="001A4D7F" w:rsidRDefault="00062B6A">
            <w:pPr>
              <w:pStyle w:val="BodyCopy"/>
              <w:rPr>
                <w:sz w:val="18"/>
                <w:szCs w:val="18"/>
              </w:rPr>
            </w:pPr>
          </w:p>
        </w:tc>
      </w:tr>
      <w:tr w:rsidR="00062B6A" w:rsidRPr="001A4D7F" w14:paraId="177E3086" w14:textId="77777777">
        <w:tc>
          <w:tcPr>
            <w:tcW w:w="3685" w:type="dxa"/>
          </w:tcPr>
          <w:p w14:paraId="5E6B6A24" w14:textId="77777777" w:rsidR="00062B6A" w:rsidRPr="001A4D7F" w:rsidRDefault="00062B6A" w:rsidP="00DB77AC">
            <w:pPr>
              <w:pStyle w:val="BodyCopy"/>
              <w:ind w:left="160"/>
              <w:rPr>
                <w:sz w:val="18"/>
                <w:szCs w:val="18"/>
              </w:rPr>
            </w:pPr>
            <w:r w:rsidRPr="001A4D7F">
              <w:rPr>
                <w:sz w:val="18"/>
                <w:szCs w:val="18"/>
              </w:rPr>
              <w:t xml:space="preserve">Software </w:t>
            </w:r>
            <w:r w:rsidRPr="001A4D7F">
              <w:rPr>
                <w:rStyle w:val="Placeholder"/>
                <w:sz w:val="18"/>
                <w:szCs w:val="18"/>
              </w:rPr>
              <w:t>[modify category as appropriate]</w:t>
            </w:r>
          </w:p>
        </w:tc>
        <w:tc>
          <w:tcPr>
            <w:tcW w:w="1890" w:type="dxa"/>
          </w:tcPr>
          <w:p w14:paraId="59D3C9E8" w14:textId="77777777" w:rsidR="00062B6A" w:rsidRPr="001A4D7F" w:rsidRDefault="00062B6A">
            <w:pPr>
              <w:pStyle w:val="BodyCopy"/>
              <w:rPr>
                <w:sz w:val="18"/>
                <w:szCs w:val="18"/>
              </w:rPr>
            </w:pPr>
          </w:p>
        </w:tc>
        <w:tc>
          <w:tcPr>
            <w:tcW w:w="2700" w:type="dxa"/>
          </w:tcPr>
          <w:p w14:paraId="2CF5B986" w14:textId="77777777" w:rsidR="00062B6A" w:rsidRPr="001A4D7F" w:rsidRDefault="00062B6A">
            <w:pPr>
              <w:pStyle w:val="BodyCopy"/>
              <w:rPr>
                <w:sz w:val="18"/>
                <w:szCs w:val="18"/>
              </w:rPr>
            </w:pPr>
          </w:p>
        </w:tc>
        <w:tc>
          <w:tcPr>
            <w:tcW w:w="1795" w:type="dxa"/>
          </w:tcPr>
          <w:p w14:paraId="69DB2743" w14:textId="77777777" w:rsidR="00062B6A" w:rsidRPr="001A4D7F" w:rsidRDefault="00062B6A">
            <w:pPr>
              <w:pStyle w:val="BodyCopy"/>
              <w:rPr>
                <w:sz w:val="18"/>
                <w:szCs w:val="18"/>
              </w:rPr>
            </w:pPr>
          </w:p>
        </w:tc>
      </w:tr>
      <w:tr w:rsidR="00062B6A" w:rsidRPr="001A4D7F" w14:paraId="093C17F6" w14:textId="77777777">
        <w:tc>
          <w:tcPr>
            <w:tcW w:w="3685" w:type="dxa"/>
          </w:tcPr>
          <w:p w14:paraId="5F184FD5" w14:textId="77777777" w:rsidR="00062B6A" w:rsidRPr="001A4D7F" w:rsidRDefault="00062B6A" w:rsidP="00DB77AC">
            <w:pPr>
              <w:pStyle w:val="BodyCopy"/>
              <w:ind w:left="160"/>
              <w:rPr>
                <w:sz w:val="18"/>
                <w:szCs w:val="18"/>
              </w:rPr>
            </w:pPr>
            <w:r w:rsidRPr="001A4D7F">
              <w:rPr>
                <w:sz w:val="18"/>
                <w:szCs w:val="18"/>
              </w:rPr>
              <w:t>Right-to-use subscription assets</w:t>
            </w:r>
          </w:p>
        </w:tc>
        <w:tc>
          <w:tcPr>
            <w:tcW w:w="1890" w:type="dxa"/>
          </w:tcPr>
          <w:p w14:paraId="42BB7F56" w14:textId="77777777" w:rsidR="00062B6A" w:rsidRPr="001A4D7F" w:rsidRDefault="00062B6A">
            <w:pPr>
              <w:pStyle w:val="BodyCopy"/>
              <w:rPr>
                <w:sz w:val="18"/>
                <w:szCs w:val="18"/>
              </w:rPr>
            </w:pPr>
          </w:p>
        </w:tc>
        <w:tc>
          <w:tcPr>
            <w:tcW w:w="2700" w:type="dxa"/>
          </w:tcPr>
          <w:p w14:paraId="2E10E1BB" w14:textId="77777777" w:rsidR="00062B6A" w:rsidRPr="001A4D7F" w:rsidRDefault="00062B6A">
            <w:pPr>
              <w:pStyle w:val="BodyCopy"/>
              <w:rPr>
                <w:sz w:val="18"/>
                <w:szCs w:val="18"/>
              </w:rPr>
            </w:pPr>
          </w:p>
        </w:tc>
        <w:tc>
          <w:tcPr>
            <w:tcW w:w="1795" w:type="dxa"/>
          </w:tcPr>
          <w:p w14:paraId="58B09474" w14:textId="77777777" w:rsidR="00062B6A" w:rsidRPr="001A4D7F" w:rsidRDefault="00062B6A">
            <w:pPr>
              <w:pStyle w:val="BodyCopy"/>
              <w:rPr>
                <w:sz w:val="18"/>
                <w:szCs w:val="18"/>
              </w:rPr>
            </w:pPr>
          </w:p>
        </w:tc>
      </w:tr>
      <w:tr w:rsidR="00062B6A" w:rsidRPr="001A4D7F" w14:paraId="3151E670" w14:textId="77777777">
        <w:tc>
          <w:tcPr>
            <w:tcW w:w="3685" w:type="dxa"/>
          </w:tcPr>
          <w:p w14:paraId="616FE878" w14:textId="77777777" w:rsidR="00062B6A" w:rsidRPr="001A4D7F" w:rsidRDefault="00062B6A" w:rsidP="00DB77AC">
            <w:pPr>
              <w:pStyle w:val="BodyCopy"/>
              <w:ind w:left="160"/>
              <w:rPr>
                <w:rFonts w:ascii="Swis721 Md BT" w:hAnsi="Swis721 Md BT"/>
                <w:i/>
                <w:iCs/>
                <w:color w:val="C00000"/>
                <w:sz w:val="18"/>
                <w:szCs w:val="18"/>
              </w:rPr>
            </w:pPr>
            <w:r w:rsidRPr="001A4D7F">
              <w:rPr>
                <w:sz w:val="18"/>
                <w:szCs w:val="18"/>
              </w:rPr>
              <w:t xml:space="preserve">Right-to-use lease assets: </w:t>
            </w:r>
            <w:r w:rsidRPr="001A4D7F">
              <w:rPr>
                <w:rStyle w:val="Placeholder"/>
                <w:sz w:val="18"/>
                <w:szCs w:val="18"/>
              </w:rPr>
              <w:t>[list my major underlying asset category]</w:t>
            </w:r>
          </w:p>
        </w:tc>
        <w:tc>
          <w:tcPr>
            <w:tcW w:w="1890" w:type="dxa"/>
          </w:tcPr>
          <w:p w14:paraId="1D3634F6" w14:textId="77777777" w:rsidR="00062B6A" w:rsidRPr="001A4D7F" w:rsidRDefault="00062B6A">
            <w:pPr>
              <w:pStyle w:val="BodyCopy"/>
              <w:rPr>
                <w:sz w:val="18"/>
                <w:szCs w:val="18"/>
              </w:rPr>
            </w:pPr>
          </w:p>
        </w:tc>
        <w:tc>
          <w:tcPr>
            <w:tcW w:w="2700" w:type="dxa"/>
          </w:tcPr>
          <w:p w14:paraId="439A9463" w14:textId="77777777" w:rsidR="00062B6A" w:rsidRPr="001A4D7F" w:rsidRDefault="00062B6A">
            <w:pPr>
              <w:pStyle w:val="BodyCopy"/>
              <w:rPr>
                <w:sz w:val="18"/>
                <w:szCs w:val="18"/>
              </w:rPr>
            </w:pPr>
          </w:p>
        </w:tc>
        <w:tc>
          <w:tcPr>
            <w:tcW w:w="1795" w:type="dxa"/>
          </w:tcPr>
          <w:p w14:paraId="1C3B7DB2" w14:textId="77777777" w:rsidR="00062B6A" w:rsidRPr="001A4D7F" w:rsidRDefault="00062B6A">
            <w:pPr>
              <w:pStyle w:val="BodyCopy"/>
              <w:rPr>
                <w:sz w:val="18"/>
                <w:szCs w:val="18"/>
              </w:rPr>
            </w:pPr>
          </w:p>
        </w:tc>
      </w:tr>
      <w:tr w:rsidR="00DB77AC" w:rsidRPr="001A4D7F" w14:paraId="1FED1A8D" w14:textId="77777777">
        <w:tc>
          <w:tcPr>
            <w:tcW w:w="3685" w:type="dxa"/>
          </w:tcPr>
          <w:p w14:paraId="0EEDEA89" w14:textId="0FF5D57F" w:rsidR="00DB77AC" w:rsidRPr="001A4D7F" w:rsidRDefault="00DB77AC" w:rsidP="00DB77AC">
            <w:pPr>
              <w:pStyle w:val="BodyCopy"/>
              <w:ind w:left="430"/>
              <w:rPr>
                <w:sz w:val="18"/>
                <w:szCs w:val="18"/>
              </w:rPr>
            </w:pPr>
            <w:r w:rsidRPr="00DB77AC">
              <w:rPr>
                <w:sz w:val="18"/>
                <w:szCs w:val="18"/>
              </w:rPr>
              <w:t>Land</w:t>
            </w:r>
          </w:p>
        </w:tc>
        <w:tc>
          <w:tcPr>
            <w:tcW w:w="1890" w:type="dxa"/>
          </w:tcPr>
          <w:p w14:paraId="584B50BA" w14:textId="77777777" w:rsidR="00DB77AC" w:rsidRPr="001A4D7F" w:rsidRDefault="00DB77AC">
            <w:pPr>
              <w:pStyle w:val="BodyCopy"/>
              <w:rPr>
                <w:sz w:val="18"/>
                <w:szCs w:val="18"/>
              </w:rPr>
            </w:pPr>
          </w:p>
        </w:tc>
        <w:tc>
          <w:tcPr>
            <w:tcW w:w="2700" w:type="dxa"/>
          </w:tcPr>
          <w:p w14:paraId="5C64C9EF" w14:textId="77777777" w:rsidR="00DB77AC" w:rsidRPr="001A4D7F" w:rsidRDefault="00DB77AC">
            <w:pPr>
              <w:pStyle w:val="BodyCopy"/>
              <w:rPr>
                <w:sz w:val="18"/>
                <w:szCs w:val="18"/>
              </w:rPr>
            </w:pPr>
          </w:p>
        </w:tc>
        <w:tc>
          <w:tcPr>
            <w:tcW w:w="1795" w:type="dxa"/>
          </w:tcPr>
          <w:p w14:paraId="21A3B1EA" w14:textId="77777777" w:rsidR="00DB77AC" w:rsidRPr="001A4D7F" w:rsidRDefault="00DB77AC">
            <w:pPr>
              <w:pStyle w:val="BodyCopy"/>
              <w:rPr>
                <w:sz w:val="18"/>
                <w:szCs w:val="18"/>
              </w:rPr>
            </w:pPr>
          </w:p>
        </w:tc>
      </w:tr>
      <w:tr w:rsidR="00DB77AC" w:rsidRPr="001A4D7F" w14:paraId="737C039D" w14:textId="77777777">
        <w:tc>
          <w:tcPr>
            <w:tcW w:w="3685" w:type="dxa"/>
          </w:tcPr>
          <w:p w14:paraId="1B49D47C" w14:textId="3E0BE163" w:rsidR="00DB77AC" w:rsidRPr="001A4D7F" w:rsidRDefault="00DB77AC" w:rsidP="00DB77AC">
            <w:pPr>
              <w:pStyle w:val="BodyCopy"/>
              <w:ind w:left="430"/>
              <w:rPr>
                <w:sz w:val="18"/>
                <w:szCs w:val="18"/>
              </w:rPr>
            </w:pPr>
            <w:r w:rsidRPr="00DB77AC">
              <w:rPr>
                <w:sz w:val="18"/>
                <w:szCs w:val="18"/>
              </w:rPr>
              <w:t>Land improvements</w:t>
            </w:r>
          </w:p>
        </w:tc>
        <w:tc>
          <w:tcPr>
            <w:tcW w:w="1890" w:type="dxa"/>
          </w:tcPr>
          <w:p w14:paraId="7A69500A" w14:textId="77777777" w:rsidR="00DB77AC" w:rsidRPr="001A4D7F" w:rsidRDefault="00DB77AC">
            <w:pPr>
              <w:pStyle w:val="BodyCopy"/>
              <w:rPr>
                <w:sz w:val="18"/>
                <w:szCs w:val="18"/>
              </w:rPr>
            </w:pPr>
          </w:p>
        </w:tc>
        <w:tc>
          <w:tcPr>
            <w:tcW w:w="2700" w:type="dxa"/>
          </w:tcPr>
          <w:p w14:paraId="35309C46" w14:textId="77777777" w:rsidR="00DB77AC" w:rsidRPr="001A4D7F" w:rsidRDefault="00DB77AC">
            <w:pPr>
              <w:pStyle w:val="BodyCopy"/>
              <w:rPr>
                <w:sz w:val="18"/>
                <w:szCs w:val="18"/>
              </w:rPr>
            </w:pPr>
          </w:p>
        </w:tc>
        <w:tc>
          <w:tcPr>
            <w:tcW w:w="1795" w:type="dxa"/>
          </w:tcPr>
          <w:p w14:paraId="24E80106" w14:textId="77777777" w:rsidR="00DB77AC" w:rsidRPr="001A4D7F" w:rsidRDefault="00DB77AC">
            <w:pPr>
              <w:pStyle w:val="BodyCopy"/>
              <w:rPr>
                <w:sz w:val="18"/>
                <w:szCs w:val="18"/>
              </w:rPr>
            </w:pPr>
          </w:p>
        </w:tc>
      </w:tr>
      <w:tr w:rsidR="00DB77AC" w:rsidRPr="001A4D7F" w14:paraId="2CFF2008" w14:textId="77777777">
        <w:tc>
          <w:tcPr>
            <w:tcW w:w="3685" w:type="dxa"/>
          </w:tcPr>
          <w:p w14:paraId="7D209F71" w14:textId="45BBECCE" w:rsidR="00DB77AC" w:rsidRPr="001A4D7F" w:rsidRDefault="00DB77AC" w:rsidP="00DB77AC">
            <w:pPr>
              <w:pStyle w:val="BodyCopy"/>
              <w:ind w:left="430"/>
              <w:rPr>
                <w:sz w:val="18"/>
                <w:szCs w:val="18"/>
              </w:rPr>
            </w:pPr>
            <w:r w:rsidRPr="00DB77AC">
              <w:rPr>
                <w:sz w:val="18"/>
                <w:szCs w:val="18"/>
              </w:rPr>
              <w:t>Buildings</w:t>
            </w:r>
          </w:p>
        </w:tc>
        <w:tc>
          <w:tcPr>
            <w:tcW w:w="1890" w:type="dxa"/>
          </w:tcPr>
          <w:p w14:paraId="6791A0F1" w14:textId="77777777" w:rsidR="00DB77AC" w:rsidRPr="001A4D7F" w:rsidRDefault="00DB77AC">
            <w:pPr>
              <w:pStyle w:val="BodyCopy"/>
              <w:rPr>
                <w:sz w:val="18"/>
                <w:szCs w:val="18"/>
              </w:rPr>
            </w:pPr>
          </w:p>
        </w:tc>
        <w:tc>
          <w:tcPr>
            <w:tcW w:w="2700" w:type="dxa"/>
          </w:tcPr>
          <w:p w14:paraId="58D83729" w14:textId="77777777" w:rsidR="00DB77AC" w:rsidRPr="001A4D7F" w:rsidRDefault="00DB77AC">
            <w:pPr>
              <w:pStyle w:val="BodyCopy"/>
              <w:rPr>
                <w:sz w:val="18"/>
                <w:szCs w:val="18"/>
              </w:rPr>
            </w:pPr>
          </w:p>
        </w:tc>
        <w:tc>
          <w:tcPr>
            <w:tcW w:w="1795" w:type="dxa"/>
          </w:tcPr>
          <w:p w14:paraId="79C8F22A" w14:textId="77777777" w:rsidR="00DB77AC" w:rsidRPr="001A4D7F" w:rsidRDefault="00DB77AC">
            <w:pPr>
              <w:pStyle w:val="BodyCopy"/>
              <w:rPr>
                <w:sz w:val="18"/>
                <w:szCs w:val="18"/>
              </w:rPr>
            </w:pPr>
          </w:p>
        </w:tc>
      </w:tr>
      <w:tr w:rsidR="00DB77AC" w:rsidRPr="001A4D7F" w14:paraId="61793386" w14:textId="77777777">
        <w:tc>
          <w:tcPr>
            <w:tcW w:w="3685" w:type="dxa"/>
          </w:tcPr>
          <w:p w14:paraId="527CA69A" w14:textId="79B02DB7" w:rsidR="00DB77AC" w:rsidRPr="001A4D7F" w:rsidRDefault="00DB77AC" w:rsidP="00DB77AC">
            <w:pPr>
              <w:pStyle w:val="BodyCopy"/>
              <w:ind w:left="430"/>
              <w:rPr>
                <w:sz w:val="18"/>
                <w:szCs w:val="18"/>
              </w:rPr>
            </w:pPr>
            <w:r w:rsidRPr="00DB77AC">
              <w:rPr>
                <w:sz w:val="18"/>
                <w:szCs w:val="18"/>
              </w:rPr>
              <w:t>Equipment</w:t>
            </w:r>
          </w:p>
        </w:tc>
        <w:tc>
          <w:tcPr>
            <w:tcW w:w="1890" w:type="dxa"/>
          </w:tcPr>
          <w:p w14:paraId="131037AB" w14:textId="77777777" w:rsidR="00DB77AC" w:rsidRPr="001A4D7F" w:rsidRDefault="00DB77AC">
            <w:pPr>
              <w:pStyle w:val="BodyCopy"/>
              <w:rPr>
                <w:sz w:val="18"/>
                <w:szCs w:val="18"/>
              </w:rPr>
            </w:pPr>
          </w:p>
        </w:tc>
        <w:tc>
          <w:tcPr>
            <w:tcW w:w="2700" w:type="dxa"/>
          </w:tcPr>
          <w:p w14:paraId="703446CD" w14:textId="77777777" w:rsidR="00DB77AC" w:rsidRPr="001A4D7F" w:rsidRDefault="00DB77AC">
            <w:pPr>
              <w:pStyle w:val="BodyCopy"/>
              <w:rPr>
                <w:sz w:val="18"/>
                <w:szCs w:val="18"/>
              </w:rPr>
            </w:pPr>
          </w:p>
        </w:tc>
        <w:tc>
          <w:tcPr>
            <w:tcW w:w="1795" w:type="dxa"/>
          </w:tcPr>
          <w:p w14:paraId="208D22B5" w14:textId="77777777" w:rsidR="00DB77AC" w:rsidRPr="001A4D7F" w:rsidRDefault="00DB77AC">
            <w:pPr>
              <w:pStyle w:val="BodyCopy"/>
              <w:rPr>
                <w:sz w:val="18"/>
                <w:szCs w:val="18"/>
              </w:rPr>
            </w:pPr>
          </w:p>
        </w:tc>
      </w:tr>
    </w:tbl>
    <w:p w14:paraId="5ADFF4ED" w14:textId="77777777" w:rsidR="003E67A7" w:rsidRDefault="003E67A7" w:rsidP="00384EE1">
      <w:pPr>
        <w:pStyle w:val="BodyCopy"/>
        <w:spacing w:before="240"/>
      </w:pPr>
      <w:r>
        <w:t>Intangible right-to-use lease assets are amortized over the shorter of the lease term or the useful life of the underlying asset, unless the lease contains a purchase option that the District has determined is reasonably certain of being exercised―then the lease asset is amortized over the useful life of the underlying asset.</w:t>
      </w:r>
    </w:p>
    <w:p w14:paraId="76BA1F0F" w14:textId="5CC419EA" w:rsidR="003E67A7" w:rsidRDefault="003E67A7" w:rsidP="003E67A7">
      <w:pPr>
        <w:pStyle w:val="BodyCopy"/>
      </w:pPr>
      <w:r>
        <w:t>Intangible right-to-use subscription assets are amortized over the shorter of the subscription term or the useful life of the underlying IT assets.</w:t>
      </w:r>
    </w:p>
    <w:p w14:paraId="37099B18" w14:textId="77777777" w:rsidR="0038124C" w:rsidRDefault="0038124C" w:rsidP="004A1465">
      <w:pPr>
        <w:pStyle w:val="Heading3"/>
      </w:pPr>
      <w:r>
        <w:t>F. Postemployment benefits</w:t>
      </w:r>
    </w:p>
    <w:p w14:paraId="13EC0CBE" w14:textId="068FC89B" w:rsidR="0038124C" w:rsidRDefault="0038124C" w:rsidP="0038124C">
      <w:pPr>
        <w:pStyle w:val="BodyCopy"/>
      </w:pPr>
      <w:r>
        <w:t xml:space="preserve">For purposes of measuring the net pension and other postemployment benefits (OPEB) asset and liabilities, deferred outflows of resources and deferred inflows of resources related to pensions and OPEB, and pension and OPEB expense, information about the plans’ fiduciary net position and additions to/deductions from the plans’ fiduciary net position have been determined on the same basis as they are reported by the plan. For this purpose, benefit payments (including refunds of employee contributions) are recognized when </w:t>
      </w:r>
      <w:proofErr w:type="gramStart"/>
      <w:r>
        <w:t>due</w:t>
      </w:r>
      <w:proofErr w:type="gramEnd"/>
      <w:r>
        <w:t xml:space="preserve"> and payable in accordance with the benefit terms. Investments are reported </w:t>
      </w:r>
      <w:proofErr w:type="gramStart"/>
      <w:r>
        <w:t>at</w:t>
      </w:r>
      <w:proofErr w:type="gramEnd"/>
      <w:r>
        <w:t xml:space="preserve"> fair value.</w:t>
      </w:r>
    </w:p>
    <w:p w14:paraId="3B7F3395" w14:textId="77777777" w:rsidR="00310B19" w:rsidRDefault="00310B19" w:rsidP="004A1465">
      <w:pPr>
        <w:pStyle w:val="Heading3"/>
      </w:pPr>
      <w:r>
        <w:lastRenderedPageBreak/>
        <w:t>G. Investment earnings</w:t>
      </w:r>
    </w:p>
    <w:p w14:paraId="19EAB4F8" w14:textId="77777777" w:rsidR="00310B19" w:rsidRDefault="00310B19" w:rsidP="00310B19">
      <w:pPr>
        <w:pStyle w:val="BodyCopy"/>
      </w:pPr>
      <w:r>
        <w:t xml:space="preserve">Investment earnings </w:t>
      </w:r>
      <w:proofErr w:type="gramStart"/>
      <w:r>
        <w:t>is</w:t>
      </w:r>
      <w:proofErr w:type="gramEnd"/>
      <w:r>
        <w:t xml:space="preserve"> composed of interest, dividends, and net changes in the fair value of applicable investments.</w:t>
      </w:r>
    </w:p>
    <w:p w14:paraId="5C2D5FC4" w14:textId="77777777" w:rsidR="00310B19" w:rsidRDefault="00310B19" w:rsidP="004A1465">
      <w:pPr>
        <w:pStyle w:val="Heading3"/>
      </w:pPr>
      <w:r>
        <w:t>H. Scholarship allowances</w:t>
      </w:r>
    </w:p>
    <w:p w14:paraId="18654F59" w14:textId="53BFBB97" w:rsidR="00310B19" w:rsidRDefault="00310B19" w:rsidP="00310B19">
      <w:pPr>
        <w:pStyle w:val="BodyCopy"/>
      </w:pPr>
      <w:r>
        <w:t>A scholarship allowance is the difference between the stated charge for goods and services the District provides and the amount that the student or third parties making payments on the student’s behalf pays. Accordingly, some types of student financial aid, such as Pell grants and scholarships the District awards, are considered scholarship allowances. These allowances are netted against tuition and fees revenues in the statement of revenues, expenses, and changes in net position.</w:t>
      </w:r>
    </w:p>
    <w:p w14:paraId="48DEDB68" w14:textId="77777777" w:rsidR="00B94E0B" w:rsidRDefault="00B94E0B" w:rsidP="00B94E0B">
      <w:pPr>
        <w:pStyle w:val="Heading2"/>
      </w:pPr>
      <w:r>
        <w:t>I. Compensated absences</w:t>
      </w:r>
    </w:p>
    <w:p w14:paraId="289412ED" w14:textId="280F3E7D" w:rsidR="00B94E0B" w:rsidRPr="00B94E0B" w:rsidRDefault="00B94E0B" w:rsidP="00B94E0B">
      <w:pPr>
        <w:pStyle w:val="BodyCopy"/>
        <w:rPr>
          <w:rStyle w:val="Placeholder"/>
        </w:rPr>
      </w:pPr>
      <w:r>
        <w:t xml:space="preserve">Compensated absences payable consists of </w:t>
      </w:r>
      <w:r w:rsidRPr="00B94E0B">
        <w:rPr>
          <w:rStyle w:val="Placeholder"/>
        </w:rPr>
        <w:t xml:space="preserve">[District should disclose the types of compensated absences accrued as a liability in the financial statements and any significant policies the District applies concerning their recognition and measurement of the liability, including flow assumptions for leave usage—examples include vacation [or annual] leave, sick leave, paid time off [PTO], holidays, parental leave, bereavement leave, and certain types of sabbatical leave.]  </w:t>
      </w:r>
    </w:p>
    <w:p w14:paraId="6EF524AE" w14:textId="67F07020" w:rsidR="00B94E0B" w:rsidRPr="00B94E0B" w:rsidRDefault="00B94E0B" w:rsidP="00B94E0B">
      <w:pPr>
        <w:pStyle w:val="BodyCopy"/>
        <w:rPr>
          <w:rStyle w:val="Placeholder"/>
        </w:rPr>
      </w:pPr>
      <w:r w:rsidRPr="00200DF0">
        <w:rPr>
          <w:rStyle w:val="Placeholder"/>
          <w:i/>
          <w:iCs/>
        </w:rPr>
        <w:t>[GASB Statement No. 101</w:t>
      </w:r>
      <w:r w:rsidRPr="00B94E0B">
        <w:rPr>
          <w:rStyle w:val="Placeholder"/>
        </w:rPr>
        <w:t xml:space="preserve"> requires that liabilities for compensated absences be recognized for [1] leave that has not been used and [2] leave that has been used but not yet paid in cash or settled through noncash means. A liability should be recognized for leave that has not been used if [a] the leave is attributable to services already rendered, [b] the leave accumulates, and [c] the leave is more likely than not to be used for time off or otherwise paid in cash or settled through noncash means.]</w:t>
      </w:r>
    </w:p>
    <w:p w14:paraId="607CF957" w14:textId="77777777" w:rsidR="0029787F" w:rsidRDefault="0029787F" w:rsidP="004A1465">
      <w:pPr>
        <w:pStyle w:val="Heading3"/>
      </w:pPr>
      <w:r>
        <w:t>J. Leases and subscription-based information technology arrangements</w:t>
      </w:r>
    </w:p>
    <w:p w14:paraId="35766901" w14:textId="77777777" w:rsidR="0029787F" w:rsidRPr="000844EF" w:rsidRDefault="0029787F" w:rsidP="0029787F">
      <w:pPr>
        <w:pStyle w:val="Heading4"/>
        <w:rPr>
          <w:color w:val="auto"/>
        </w:rPr>
      </w:pPr>
      <w:r w:rsidRPr="000844EF">
        <w:rPr>
          <w:color w:val="auto"/>
        </w:rPr>
        <w:t>Leases</w:t>
      </w:r>
    </w:p>
    <w:p w14:paraId="1AA72282" w14:textId="5BC029A7" w:rsidR="0029787F" w:rsidRDefault="0029787F" w:rsidP="0029787F">
      <w:pPr>
        <w:pStyle w:val="BodyCopy"/>
      </w:pPr>
      <w:r>
        <w:t>As lessee, the District recognizes lease liabilities with an initial, individual value of $</w:t>
      </w:r>
      <w:r w:rsidR="00AD4440" w:rsidRPr="00AD4440">
        <w:rPr>
          <w:rStyle w:val="Placeholder"/>
        </w:rPr>
        <w:t>[XX]</w:t>
      </w:r>
      <w:r w:rsidRPr="00AD4440">
        <w:t xml:space="preserve"> </w:t>
      </w:r>
      <w:r>
        <w:t xml:space="preserve">or more. The District uses its estimated incremental borrowing rate to measure lease liabilities unless it can readily determine the interest rate implicit in the lease. The District's estimated </w:t>
      </w:r>
      <w:r>
        <w:lastRenderedPageBreak/>
        <w:t xml:space="preserve">incremental borrowing rate is based on </w:t>
      </w:r>
      <w:r w:rsidR="00AD4440" w:rsidRPr="00AD4440">
        <w:rPr>
          <w:rStyle w:val="Placeholder"/>
        </w:rPr>
        <w:t>[</w:t>
      </w:r>
      <w:r w:rsidRPr="00AD4440">
        <w:rPr>
          <w:rStyle w:val="Placeholder"/>
        </w:rPr>
        <w:t>describe how the District determined its estimated incremental borrowing rate</w:t>
      </w:r>
      <w:r w:rsidR="00AD4440" w:rsidRPr="00AD4440">
        <w:rPr>
          <w:rStyle w:val="Placeholder"/>
        </w:rPr>
        <w:t>]</w:t>
      </w:r>
      <w:r>
        <w:t>.</w:t>
      </w:r>
    </w:p>
    <w:p w14:paraId="6D6D42A3" w14:textId="0380BC40" w:rsidR="0029787F" w:rsidRDefault="0029787F" w:rsidP="0029787F">
      <w:pPr>
        <w:pStyle w:val="BodyCopy"/>
      </w:pPr>
      <w:r>
        <w:t xml:space="preserve">As lessor, the District recognizes lease receivables with an initial, individual value of </w:t>
      </w:r>
      <w:r w:rsidR="00AD4440">
        <w:t>$</w:t>
      </w:r>
      <w:r w:rsidR="00AD4440" w:rsidRPr="00AD4440">
        <w:rPr>
          <w:rStyle w:val="Placeholder"/>
        </w:rPr>
        <w:t>[XX]</w:t>
      </w:r>
      <w:r>
        <w:t xml:space="preserve"> or more. If there is no stated rate in the lease contract (or if the stated rate is not the rate the District charges the lessee) and the implicit rate cannot be determined, the District uses its own estimated incremental borrowing rate as the discount rate to measure lease receivables. The District's estimated incremental borrowing rate is calculated as described above.</w:t>
      </w:r>
    </w:p>
    <w:p w14:paraId="13A24E52" w14:textId="77777777" w:rsidR="0029787F" w:rsidRPr="000844EF" w:rsidRDefault="0029787F" w:rsidP="00AD4440">
      <w:pPr>
        <w:pStyle w:val="Heading4"/>
        <w:rPr>
          <w:color w:val="auto"/>
        </w:rPr>
      </w:pPr>
      <w:r w:rsidRPr="000844EF">
        <w:rPr>
          <w:color w:val="auto"/>
        </w:rPr>
        <w:t>Subscription-based information technology arrangements</w:t>
      </w:r>
    </w:p>
    <w:p w14:paraId="18622D84" w14:textId="47DC168F" w:rsidR="0029787F" w:rsidRDefault="0029787F" w:rsidP="0029787F">
      <w:pPr>
        <w:pStyle w:val="BodyCopy"/>
      </w:pPr>
      <w:r>
        <w:t xml:space="preserve">The District recognizes subscription liabilities with an initial, individual value of </w:t>
      </w:r>
      <w:r w:rsidR="00AD4440">
        <w:t>$</w:t>
      </w:r>
      <w:r w:rsidR="00AD4440" w:rsidRPr="00AD4440">
        <w:rPr>
          <w:rStyle w:val="Placeholder"/>
        </w:rPr>
        <w:t>[XX]</w:t>
      </w:r>
      <w:r w:rsidR="00AD4440">
        <w:t xml:space="preserve"> </w:t>
      </w:r>
      <w:r>
        <w:t>or more. The District uses its estimated incremental borrowing rate to measure subscription liabilities unless it can readily determine the interest rate implicit in the arrangement. The District's estimated incremental borrowing rate is calculated as described above.</w:t>
      </w:r>
    </w:p>
    <w:p w14:paraId="47E9A3C8" w14:textId="4CE1DA2D" w:rsidR="00D179B4" w:rsidRDefault="00FB0303" w:rsidP="00D179B4">
      <w:pPr>
        <w:pStyle w:val="Heading2"/>
      </w:pPr>
      <w:r>
        <w:t xml:space="preserve">Note </w:t>
      </w:r>
      <w:r w:rsidRPr="0002560A">
        <w:rPr>
          <w:rStyle w:val="Placeholder"/>
          <w:b/>
          <w:bCs/>
          <w:sz w:val="32"/>
          <w:szCs w:val="36"/>
        </w:rPr>
        <w:t>[X]</w:t>
      </w:r>
      <w:r w:rsidR="00E06EB1">
        <w:t xml:space="preserve"> – </w:t>
      </w:r>
      <w:r w:rsidR="00D179B4">
        <w:t>Accounting changes and error corrections</w:t>
      </w:r>
    </w:p>
    <w:p w14:paraId="693D0B11" w14:textId="77777777" w:rsidR="00D179B4" w:rsidRDefault="00D179B4" w:rsidP="00D179B4">
      <w:pPr>
        <w:pStyle w:val="UserInstructionSections"/>
      </w:pPr>
      <w:r>
        <w:t>User instructions:</w:t>
      </w:r>
    </w:p>
    <w:p w14:paraId="65DE7C17" w14:textId="77777777" w:rsidR="00D179B4" w:rsidRDefault="00D179B4" w:rsidP="00D179B4">
      <w:pPr>
        <w:pStyle w:val="UserInstructions"/>
        <w:numPr>
          <w:ilvl w:val="0"/>
          <w:numId w:val="6"/>
        </w:numPr>
        <w:spacing w:after="240"/>
        <w:ind w:left="723"/>
      </w:pPr>
      <w:r>
        <w:t xml:space="preserve">Accounting changes are (a) changes in accounting principles, (b) changes in accounting estimates, and (c) changes to or within the financial reporting entity (see </w:t>
      </w:r>
      <w:r w:rsidRPr="00200DF0">
        <w:rPr>
          <w:i/>
          <w:iCs/>
        </w:rPr>
        <w:t>GASB Statement No. 100, paragraphs 4 through 11,</w:t>
      </w:r>
      <w:r>
        <w:t xml:space="preserve"> for specific definitions).</w:t>
      </w:r>
    </w:p>
    <w:p w14:paraId="234B744B" w14:textId="77777777" w:rsidR="00D179B4" w:rsidRPr="00064FBC" w:rsidRDefault="00D179B4" w:rsidP="00D179B4">
      <w:pPr>
        <w:pStyle w:val="UserInstructionSections"/>
      </w:pPr>
      <w:r w:rsidRPr="00064FBC">
        <w:t>(a)</w:t>
      </w:r>
      <w:r w:rsidRPr="00064FBC">
        <w:tab/>
        <w:t>Change in accounting principle</w:t>
      </w:r>
    </w:p>
    <w:p w14:paraId="20B93757" w14:textId="77777777" w:rsidR="00D179B4" w:rsidRPr="00DB2731" w:rsidRDefault="00D179B4" w:rsidP="00D179B4">
      <w:pPr>
        <w:pStyle w:val="UserInstructionSections"/>
        <w:rPr>
          <w:sz w:val="24"/>
        </w:rPr>
      </w:pPr>
      <w:r w:rsidRPr="00DB2731">
        <w:rPr>
          <w:sz w:val="24"/>
        </w:rPr>
        <w:t>Financial reporting (</w:t>
      </w:r>
      <w:r w:rsidRPr="0069538B">
        <w:rPr>
          <w:i/>
          <w:iCs/>
          <w:sz w:val="24"/>
        </w:rPr>
        <w:t>GASB Statement No. 100, paragraph 15</w:t>
      </w:r>
      <w:r w:rsidRPr="00DB2731">
        <w:rPr>
          <w:sz w:val="24"/>
        </w:rPr>
        <w:t xml:space="preserve">): </w:t>
      </w:r>
      <w:r w:rsidRPr="00DB2731">
        <w:rPr>
          <w:b w:val="0"/>
          <w:bCs w:val="0"/>
          <w:sz w:val="24"/>
        </w:rPr>
        <w:t>A change in accounting principle should be reported retroactively by restating beginning net position, fund balance, or fund net position, as applicable, for the cumulative effect, if any, of the change to the newly adopted accounting principle on prior periods.</w:t>
      </w:r>
    </w:p>
    <w:p w14:paraId="7C8CD320" w14:textId="77777777" w:rsidR="00D179B4" w:rsidRPr="00B65AEA" w:rsidRDefault="00D179B4" w:rsidP="00D179B4">
      <w:pPr>
        <w:pStyle w:val="UserInstructionSections"/>
        <w:rPr>
          <w:sz w:val="24"/>
          <w:szCs w:val="22"/>
        </w:rPr>
      </w:pPr>
      <w:r w:rsidRPr="00B65AEA">
        <w:rPr>
          <w:sz w:val="24"/>
          <w:szCs w:val="22"/>
        </w:rPr>
        <w:t>Disclosure requirements (</w:t>
      </w:r>
      <w:r w:rsidRPr="0069538B">
        <w:rPr>
          <w:i/>
          <w:iCs/>
          <w:sz w:val="24"/>
          <w:szCs w:val="22"/>
        </w:rPr>
        <w:t>GASB Statement No. 100, paragraphs 17, 29 and 32-34</w:t>
      </w:r>
      <w:r w:rsidRPr="00B65AEA">
        <w:rPr>
          <w:sz w:val="24"/>
          <w:szCs w:val="22"/>
        </w:rPr>
        <w:t>):</w:t>
      </w:r>
    </w:p>
    <w:p w14:paraId="418C809D" w14:textId="77777777" w:rsidR="00D179B4" w:rsidRDefault="00D179B4" w:rsidP="00D179B4">
      <w:pPr>
        <w:pStyle w:val="UserInstructionBullets"/>
      </w:pPr>
      <w:r>
        <w:t xml:space="preserve">The note disclosures required by </w:t>
      </w:r>
      <w:r w:rsidRPr="00F60896">
        <w:rPr>
          <w:i/>
          <w:iCs/>
        </w:rPr>
        <w:t>GASB Statement No. 100</w:t>
      </w:r>
      <w:r>
        <w:t xml:space="preserve"> should correspond to the reporting units. Each separate column in the basic financial statements, except for the total columns, is a reporting unit. Further, these disclosures should be made in the reporting period in which the accounting change occurs.</w:t>
      </w:r>
    </w:p>
    <w:p w14:paraId="462EE8F7" w14:textId="77777777" w:rsidR="00D179B4" w:rsidRDefault="00D179B4" w:rsidP="00D179B4">
      <w:pPr>
        <w:pStyle w:val="UserInstructionBullets"/>
      </w:pPr>
      <w:r>
        <w:t xml:space="preserve">The nature of the change in accounting principle, including (1) identification of the financial statement line items (excluding totals and subtotals) affected by the </w:t>
      </w:r>
      <w:r>
        <w:lastRenderedPageBreak/>
        <w:t>application of the new accounting principle and (2) for the implementation of a new pronouncement, identification of the pronouncement that was implemented.</w:t>
      </w:r>
    </w:p>
    <w:p w14:paraId="10AC3515" w14:textId="77777777" w:rsidR="00D179B4" w:rsidRDefault="00D179B4" w:rsidP="00D179B4">
      <w:pPr>
        <w:pStyle w:val="UserInstructionBullets"/>
      </w:pPr>
      <w:r>
        <w:t xml:space="preserve">Except for the implementation of a new pronouncement, the reason for the change in accounting principle, </w:t>
      </w:r>
      <w:proofErr w:type="gramStart"/>
      <w:r>
        <w:t>including</w:t>
      </w:r>
      <w:proofErr w:type="gramEnd"/>
      <w:r>
        <w:t xml:space="preserve"> an explanation of why the newly adopted accounting principle is preferable.</w:t>
      </w:r>
    </w:p>
    <w:p w14:paraId="397D28F1" w14:textId="77777777" w:rsidR="00D179B4" w:rsidRDefault="00D179B4" w:rsidP="00D179B4">
      <w:pPr>
        <w:pStyle w:val="UserInstructionBullets"/>
      </w:pPr>
      <w:r>
        <w:t xml:space="preserve">The effects on beginning net position, fund balance, or fund net position, as applicable. Those effects should be disclosed in a tabular format that reconciles beginning balances as previously reported to beginning balances as adjusted or restated for each reporting unit. If the government has separately displayed in the financial statements the effects of </w:t>
      </w:r>
      <w:r w:rsidRPr="00981954">
        <w:rPr>
          <w:b/>
          <w:bCs/>
        </w:rPr>
        <w:t>each</w:t>
      </w:r>
      <w:r>
        <w:t xml:space="preserve"> accounting change or error correction by reporting unit, those effects need not be repeated in notes to financial statements. See the illustrative table at the end of this section for an example.</w:t>
      </w:r>
    </w:p>
    <w:p w14:paraId="119875E1" w14:textId="77777777" w:rsidR="00D179B4" w:rsidRDefault="00D179B4" w:rsidP="00D179B4">
      <w:pPr>
        <w:pStyle w:val="UserInstructionBullets"/>
      </w:pPr>
      <w:r>
        <w:t xml:space="preserve">For a change in accounting principle that does not have an effect on beginning net position, fund balance, or fund net position but that results in a </w:t>
      </w:r>
      <w:r w:rsidRPr="00981954">
        <w:rPr>
          <w:b/>
          <w:bCs/>
        </w:rPr>
        <w:t>reclassification</w:t>
      </w:r>
      <w:r>
        <w:t xml:space="preserve"> in the financial statements, the disclosures required by </w:t>
      </w:r>
      <w:r w:rsidRPr="00F60896">
        <w:rPr>
          <w:i/>
          <w:iCs/>
        </w:rPr>
        <w:t>GASB Statement No. 100, paragraphs 17a and 17b,</w:t>
      </w:r>
      <w:r>
        <w:t xml:space="preserve"> should be included in the notes to financial statements. </w:t>
      </w:r>
    </w:p>
    <w:p w14:paraId="20EEE16D" w14:textId="77777777" w:rsidR="00D179B4" w:rsidRPr="00064FBC" w:rsidRDefault="00D179B4" w:rsidP="00D179B4">
      <w:pPr>
        <w:pStyle w:val="UserInstructionSections"/>
      </w:pPr>
      <w:r w:rsidRPr="00064FBC">
        <w:t>(b)</w:t>
      </w:r>
      <w:r w:rsidRPr="00064FBC">
        <w:tab/>
        <w:t>Change in accounting estimate</w:t>
      </w:r>
    </w:p>
    <w:p w14:paraId="074ADE47" w14:textId="77777777" w:rsidR="00D179B4" w:rsidRPr="00981954" w:rsidRDefault="00D179B4" w:rsidP="00D179B4">
      <w:pPr>
        <w:pStyle w:val="UserInstructionSections"/>
        <w:rPr>
          <w:sz w:val="24"/>
          <w:szCs w:val="22"/>
        </w:rPr>
      </w:pPr>
      <w:r w:rsidRPr="00981954">
        <w:rPr>
          <w:sz w:val="24"/>
          <w:szCs w:val="22"/>
        </w:rPr>
        <w:t>Financial reporting (</w:t>
      </w:r>
      <w:r w:rsidRPr="00F60896">
        <w:rPr>
          <w:i/>
          <w:iCs/>
          <w:sz w:val="24"/>
          <w:szCs w:val="22"/>
        </w:rPr>
        <w:t>GASB Statement No. 100, paragraph 20</w:t>
      </w:r>
      <w:r w:rsidRPr="00981954">
        <w:rPr>
          <w:sz w:val="24"/>
          <w:szCs w:val="22"/>
        </w:rPr>
        <w:t xml:space="preserve">): </w:t>
      </w:r>
      <w:r w:rsidRPr="00981954">
        <w:rPr>
          <w:b w:val="0"/>
          <w:bCs w:val="0"/>
          <w:sz w:val="24"/>
          <w:szCs w:val="22"/>
        </w:rPr>
        <w:t xml:space="preserve">A change in accounting </w:t>
      </w:r>
      <w:proofErr w:type="gramStart"/>
      <w:r w:rsidRPr="00981954">
        <w:rPr>
          <w:b w:val="0"/>
          <w:bCs w:val="0"/>
          <w:sz w:val="24"/>
          <w:szCs w:val="22"/>
        </w:rPr>
        <w:t>estimate</w:t>
      </w:r>
      <w:proofErr w:type="gramEnd"/>
      <w:r w:rsidRPr="00981954">
        <w:rPr>
          <w:b w:val="0"/>
          <w:bCs w:val="0"/>
          <w:sz w:val="24"/>
          <w:szCs w:val="22"/>
        </w:rPr>
        <w:t xml:space="preserve"> should be reported prospectively by recognizing the change in accounting </w:t>
      </w:r>
      <w:proofErr w:type="gramStart"/>
      <w:r w:rsidRPr="00981954">
        <w:rPr>
          <w:b w:val="0"/>
          <w:bCs w:val="0"/>
          <w:sz w:val="24"/>
          <w:szCs w:val="22"/>
        </w:rPr>
        <w:t>estimate</w:t>
      </w:r>
      <w:proofErr w:type="gramEnd"/>
      <w:r w:rsidRPr="00981954">
        <w:rPr>
          <w:b w:val="0"/>
          <w:bCs w:val="0"/>
          <w:sz w:val="24"/>
          <w:szCs w:val="22"/>
        </w:rPr>
        <w:t xml:space="preserve"> in the reporting period in which the change occurs.</w:t>
      </w:r>
    </w:p>
    <w:p w14:paraId="5E3E0ECD" w14:textId="77777777" w:rsidR="00D179B4" w:rsidRPr="00981954" w:rsidRDefault="00D179B4" w:rsidP="00D179B4">
      <w:pPr>
        <w:pStyle w:val="UserInstructionSections"/>
        <w:rPr>
          <w:sz w:val="24"/>
          <w:szCs w:val="22"/>
        </w:rPr>
      </w:pPr>
      <w:r w:rsidRPr="00981954">
        <w:rPr>
          <w:sz w:val="24"/>
          <w:szCs w:val="22"/>
        </w:rPr>
        <w:t>Disclosure requirements (</w:t>
      </w:r>
      <w:r w:rsidRPr="00F34D42">
        <w:rPr>
          <w:i/>
          <w:iCs/>
          <w:sz w:val="24"/>
          <w:szCs w:val="22"/>
        </w:rPr>
        <w:t>GASB Statement No. 100, paragraphs 21 and 33-34</w:t>
      </w:r>
      <w:r w:rsidRPr="00981954">
        <w:rPr>
          <w:sz w:val="24"/>
          <w:szCs w:val="22"/>
        </w:rPr>
        <w:t xml:space="preserve">): </w:t>
      </w:r>
    </w:p>
    <w:p w14:paraId="0DCAB37B" w14:textId="77777777" w:rsidR="00D179B4" w:rsidRDefault="00D179B4" w:rsidP="00D179B4">
      <w:pPr>
        <w:pStyle w:val="UserInstructionBullets"/>
      </w:pPr>
      <w:r>
        <w:t xml:space="preserve">The note disclosures required by </w:t>
      </w:r>
      <w:r w:rsidRPr="00F34D42">
        <w:rPr>
          <w:i/>
          <w:iCs/>
        </w:rPr>
        <w:t>GASB Statement No. 100</w:t>
      </w:r>
      <w:r>
        <w:t xml:space="preserve"> should correspond to the reporting units. Each separate column in the basic financial statements, except for the total columns, is a reporting unit. Further, these disclosures should be made in the reporting period in which the accounting change occurs.</w:t>
      </w:r>
    </w:p>
    <w:p w14:paraId="34542377" w14:textId="77777777" w:rsidR="00D179B4" w:rsidRDefault="00D179B4" w:rsidP="00D179B4">
      <w:pPr>
        <w:pStyle w:val="UserInstructionBullets"/>
      </w:pPr>
      <w:r>
        <w:t xml:space="preserve">A government should disclose the following in notes to financial statements in each circumstance in which a change </w:t>
      </w:r>
      <w:r w:rsidRPr="00090AEE">
        <w:rPr>
          <w:b/>
          <w:bCs/>
        </w:rPr>
        <w:t>to</w:t>
      </w:r>
      <w:r>
        <w:t xml:space="preserve"> an input (that is, a change </w:t>
      </w:r>
      <w:r w:rsidRPr="00090AEE">
        <w:rPr>
          <w:b/>
          <w:bCs/>
        </w:rPr>
        <w:t>to</w:t>
      </w:r>
      <w:r>
        <w:t xml:space="preserve"> the data, assumptions, or measurement methodologies) has a significant effect on the accounting estimate:</w:t>
      </w:r>
    </w:p>
    <w:p w14:paraId="1AE16566" w14:textId="77777777" w:rsidR="00D179B4" w:rsidRDefault="00D179B4" w:rsidP="00D179B4">
      <w:pPr>
        <w:pStyle w:val="UserIntructionBulletsL2"/>
      </w:pPr>
      <w:r>
        <w:t>o</w:t>
      </w:r>
      <w:r>
        <w:tab/>
        <w:t>The nature of the change in accounting estimate, including identification of the financial statement line items (excluding totals and subtotals) affected.</w:t>
      </w:r>
    </w:p>
    <w:p w14:paraId="53FBB360" w14:textId="77777777" w:rsidR="00D179B4" w:rsidRDefault="00D179B4" w:rsidP="00D179B4">
      <w:pPr>
        <w:pStyle w:val="UserIntructionBulletsL2"/>
      </w:pPr>
      <w:r>
        <w:t>o</w:t>
      </w:r>
      <w:r>
        <w:tab/>
        <w:t xml:space="preserve">If the change in accounting estimate results from a change in measurement methodology, (1) the reason for the change in measurement methodology and (2) except in circumstances in which the change in measurement methodology is </w:t>
      </w:r>
      <w:r>
        <w:lastRenderedPageBreak/>
        <w:t>required by a GASB pronouncement, an explanation of why the new measurement methodology is preferable.</w:t>
      </w:r>
    </w:p>
    <w:p w14:paraId="7A1D41FD" w14:textId="77777777" w:rsidR="00D179B4" w:rsidRPr="00064FBC" w:rsidRDefault="00D179B4" w:rsidP="00C75218">
      <w:pPr>
        <w:pStyle w:val="UserInstructionSections"/>
        <w:rPr>
          <w:szCs w:val="28"/>
        </w:rPr>
      </w:pPr>
      <w:r w:rsidRPr="00064FBC">
        <w:rPr>
          <w:szCs w:val="28"/>
        </w:rPr>
        <w:t>(c)</w:t>
      </w:r>
      <w:r w:rsidRPr="00064FBC">
        <w:rPr>
          <w:szCs w:val="28"/>
        </w:rPr>
        <w:tab/>
        <w:t>Change to or within the financial reporting entity</w:t>
      </w:r>
    </w:p>
    <w:p w14:paraId="4F797820" w14:textId="77777777" w:rsidR="00D179B4" w:rsidRPr="00F675D6" w:rsidRDefault="00D179B4" w:rsidP="00D179B4">
      <w:pPr>
        <w:pStyle w:val="UserInstructionSections"/>
        <w:rPr>
          <w:b w:val="0"/>
          <w:bCs w:val="0"/>
          <w:sz w:val="24"/>
          <w:szCs w:val="22"/>
        </w:rPr>
      </w:pPr>
      <w:r w:rsidRPr="00F675D6">
        <w:rPr>
          <w:sz w:val="24"/>
          <w:szCs w:val="22"/>
        </w:rPr>
        <w:t>Financial reporting (</w:t>
      </w:r>
      <w:r w:rsidRPr="00F34D42">
        <w:rPr>
          <w:i/>
          <w:iCs/>
          <w:sz w:val="24"/>
          <w:szCs w:val="22"/>
        </w:rPr>
        <w:t>GASB Statement No. 100, paragraph 22</w:t>
      </w:r>
      <w:r w:rsidRPr="00F675D6">
        <w:rPr>
          <w:sz w:val="24"/>
          <w:szCs w:val="22"/>
        </w:rPr>
        <w:t xml:space="preserve">): </w:t>
      </w:r>
      <w:r w:rsidRPr="00F675D6">
        <w:rPr>
          <w:b w:val="0"/>
          <w:bCs w:val="0"/>
          <w:sz w:val="24"/>
          <w:szCs w:val="22"/>
        </w:rPr>
        <w:t xml:space="preserve">Report a change to or within the financial reporting entity by adjusting the current reporting period’s beginning net position, fund balance, or fund net position, as applicable, for the effect of the change as if the change occurred as of the beginning of the reporting period. </w:t>
      </w:r>
    </w:p>
    <w:p w14:paraId="02024F27" w14:textId="77777777" w:rsidR="00D179B4" w:rsidRPr="00F675D6" w:rsidRDefault="00D179B4" w:rsidP="00D179B4">
      <w:pPr>
        <w:pStyle w:val="UserInstructionSections"/>
        <w:rPr>
          <w:sz w:val="24"/>
          <w:szCs w:val="22"/>
        </w:rPr>
      </w:pPr>
      <w:r w:rsidRPr="00F675D6">
        <w:rPr>
          <w:sz w:val="24"/>
          <w:szCs w:val="22"/>
        </w:rPr>
        <w:t>Disclosure requirements (</w:t>
      </w:r>
      <w:r w:rsidRPr="00F34D42">
        <w:rPr>
          <w:i/>
          <w:iCs/>
          <w:sz w:val="24"/>
          <w:szCs w:val="22"/>
        </w:rPr>
        <w:t>GASB Statement No. 100, paragraphs 23 and 32-34</w:t>
      </w:r>
      <w:r w:rsidRPr="00F675D6">
        <w:rPr>
          <w:sz w:val="24"/>
          <w:szCs w:val="22"/>
        </w:rPr>
        <w:t xml:space="preserve">): </w:t>
      </w:r>
    </w:p>
    <w:p w14:paraId="2DA33162" w14:textId="77777777" w:rsidR="00D179B4" w:rsidRDefault="00D179B4" w:rsidP="00D179B4">
      <w:pPr>
        <w:pStyle w:val="UserInstructionBullets"/>
      </w:pPr>
      <w:r>
        <w:t xml:space="preserve">The note disclosures required by </w:t>
      </w:r>
      <w:r w:rsidRPr="00F34D42">
        <w:rPr>
          <w:i/>
          <w:iCs/>
        </w:rPr>
        <w:t>GASB Statement No. 100</w:t>
      </w:r>
      <w:r>
        <w:t xml:space="preserve"> should correspond to the reporting units. Each separate column in the basic financial statements, except for the total columns, is a reporting unit. Further, these disclosures should be made in the reporting period in which the accounting change occurs.</w:t>
      </w:r>
    </w:p>
    <w:p w14:paraId="68AA4881" w14:textId="77777777" w:rsidR="00D179B4" w:rsidRDefault="00D179B4" w:rsidP="00D179B4">
      <w:pPr>
        <w:pStyle w:val="UserInstructionBullets"/>
      </w:pPr>
      <w:r>
        <w:t>The nature of the change to or within the financial reporting entity.</w:t>
      </w:r>
    </w:p>
    <w:p w14:paraId="67AC6DC7" w14:textId="77777777" w:rsidR="00D179B4" w:rsidRDefault="00D179B4" w:rsidP="00D179B4">
      <w:pPr>
        <w:pStyle w:val="UserInstructionBullets"/>
      </w:pPr>
      <w:r>
        <w:t>The reason for the change to or within the financial reporting entity, except in circumstances in which a change in a fund’s presentation results only from meeting or not meeting the quantitative threshold for major funds in paragraph 76 of Statement 34, as amended.</w:t>
      </w:r>
    </w:p>
    <w:p w14:paraId="5CFC613B" w14:textId="77777777" w:rsidR="00D179B4" w:rsidRDefault="00D179B4" w:rsidP="00D179B4">
      <w:pPr>
        <w:pStyle w:val="UserInstructionBullets"/>
      </w:pPr>
      <w:r>
        <w:t>The effects on beginning net position, fund balance, or fund net position, as applicable. Those effects should be disclosed in a tabular format that reconciles beginning balances as previously reported to beginning balances as adjusted or restated for each reporting unit. If the government has separately displayed in the financial statements the effects of each accounting change or error correction by reporting unit, those effects need not be repeated in notes to financial statements. See the illustrative table at the end of this section for an example.</w:t>
      </w:r>
    </w:p>
    <w:p w14:paraId="592AEA86" w14:textId="77777777" w:rsidR="00D179B4" w:rsidRDefault="00D179B4" w:rsidP="0042513E">
      <w:pPr>
        <w:pStyle w:val="UserInstructions"/>
        <w:spacing w:before="240"/>
        <w:ind w:left="648" w:hanging="360"/>
      </w:pPr>
      <w:r>
        <w:t>2.</w:t>
      </w:r>
      <w:r>
        <w:tab/>
      </w:r>
      <w:r w:rsidRPr="005E206F">
        <w:rPr>
          <w:b/>
          <w:bCs/>
        </w:rPr>
        <w:t>Error correction—</w:t>
      </w:r>
      <w:r>
        <w:t xml:space="preserve">An error results from mathematical mistakes, mistakes in the application of accounting principles, or oversight or misuse of facts that existed at the time the financial statements were issued about conditions that existed as of the financial statement date. Facts that existed at the time the financial statements were issued are those facts that could reasonably be expected to have been obtained and </w:t>
      </w:r>
      <w:proofErr w:type="gramStart"/>
      <w:r>
        <w:t>taken into account</w:t>
      </w:r>
      <w:proofErr w:type="gramEnd"/>
      <w:r>
        <w:t xml:space="preserve"> at that time about conditions that existed as of the financial statement date. A change from (a) applying an accounting principle that is not generally accepted to transactions or other events that previously were significant to (b) applying a generally accepted accounting principle to those transactions or other events is an error correction. (</w:t>
      </w:r>
      <w:r w:rsidRPr="00F34D42">
        <w:rPr>
          <w:i/>
          <w:iCs/>
        </w:rPr>
        <w:t>GASB Statement No. 100, paragraphs 12 and 13</w:t>
      </w:r>
      <w:r>
        <w:t>)</w:t>
      </w:r>
    </w:p>
    <w:p w14:paraId="5E740B91" w14:textId="77777777" w:rsidR="00D179B4" w:rsidRPr="00F675D6" w:rsidRDefault="00D179B4" w:rsidP="00D179B4">
      <w:pPr>
        <w:pStyle w:val="UserInstructionSections"/>
        <w:rPr>
          <w:b w:val="0"/>
          <w:bCs w:val="0"/>
          <w:sz w:val="24"/>
          <w:szCs w:val="22"/>
        </w:rPr>
      </w:pPr>
      <w:r w:rsidRPr="00F675D6">
        <w:rPr>
          <w:sz w:val="24"/>
          <w:szCs w:val="22"/>
        </w:rPr>
        <w:lastRenderedPageBreak/>
        <w:t>Financial reporting (</w:t>
      </w:r>
      <w:r w:rsidRPr="00164247">
        <w:rPr>
          <w:i/>
          <w:iCs/>
          <w:sz w:val="24"/>
          <w:szCs w:val="22"/>
        </w:rPr>
        <w:t>GASB Statement No. 100, paragraph 25</w:t>
      </w:r>
      <w:r w:rsidRPr="00F675D6">
        <w:rPr>
          <w:sz w:val="24"/>
          <w:szCs w:val="22"/>
        </w:rPr>
        <w:t xml:space="preserve">): </w:t>
      </w:r>
      <w:r w:rsidRPr="00F675D6">
        <w:rPr>
          <w:b w:val="0"/>
          <w:bCs w:val="0"/>
          <w:sz w:val="24"/>
          <w:szCs w:val="22"/>
        </w:rPr>
        <w:t>An error correction should be reported retroactively by restating beginning net position, fund balance, and fund net position, as applicable, for the cumulative effect of the error correction on prior periods.</w:t>
      </w:r>
    </w:p>
    <w:p w14:paraId="24ECA14E" w14:textId="77777777" w:rsidR="00D179B4" w:rsidRPr="00F675D6" w:rsidRDefault="00D179B4" w:rsidP="00D179B4">
      <w:pPr>
        <w:pStyle w:val="UserInstructionSections"/>
        <w:rPr>
          <w:sz w:val="24"/>
          <w:szCs w:val="22"/>
        </w:rPr>
      </w:pPr>
      <w:r w:rsidRPr="00F675D6">
        <w:rPr>
          <w:sz w:val="24"/>
          <w:szCs w:val="22"/>
        </w:rPr>
        <w:t>Disclosure requirements (</w:t>
      </w:r>
      <w:r w:rsidRPr="00164247">
        <w:rPr>
          <w:i/>
          <w:iCs/>
          <w:sz w:val="24"/>
          <w:szCs w:val="22"/>
        </w:rPr>
        <w:t>GASB Statement No. 100, paragraphs 27, 30, and 32-34</w:t>
      </w:r>
      <w:r w:rsidRPr="00F675D6">
        <w:rPr>
          <w:sz w:val="24"/>
          <w:szCs w:val="22"/>
        </w:rPr>
        <w:t>):</w:t>
      </w:r>
    </w:p>
    <w:p w14:paraId="24F4E8D5" w14:textId="77777777" w:rsidR="00D179B4" w:rsidRDefault="00D179B4" w:rsidP="00D179B4">
      <w:pPr>
        <w:pStyle w:val="UserInstructionBullets"/>
      </w:pPr>
      <w:r>
        <w:t xml:space="preserve">The note disclosures required by </w:t>
      </w:r>
      <w:r w:rsidRPr="00164247">
        <w:rPr>
          <w:i/>
          <w:iCs/>
        </w:rPr>
        <w:t>GASB Statement No. 100</w:t>
      </w:r>
      <w:r>
        <w:t xml:space="preserve"> should correspond to the reporting units. Each separate column in the basic financial statements, except for the total columns, is a reporting unit. Further, these disclosures should be made in the reporting period in which the error is discovered and corrected.</w:t>
      </w:r>
    </w:p>
    <w:p w14:paraId="6294EF65" w14:textId="77777777" w:rsidR="00D179B4" w:rsidRDefault="00D179B4" w:rsidP="00D179B4">
      <w:pPr>
        <w:pStyle w:val="UserInstructionBullets"/>
      </w:pPr>
      <w:r>
        <w:t>The nature of the error and its correction, including the periods affected by the error and identification of the financial statement line items (excluding totals and subtotals) affected by the error in prior periods.</w:t>
      </w:r>
    </w:p>
    <w:p w14:paraId="06B0E27E" w14:textId="77777777" w:rsidR="00D179B4" w:rsidRDefault="00D179B4" w:rsidP="00D179B4">
      <w:pPr>
        <w:pStyle w:val="UserInstructionBullets"/>
      </w:pPr>
      <w:r>
        <w:t>For financial statements that present a single period, the effect on the prior period’s change in net position, fund balance, or fund net position, as applicable, had the error not occurred.</w:t>
      </w:r>
    </w:p>
    <w:p w14:paraId="4AEDA55C" w14:textId="77777777" w:rsidR="00D179B4" w:rsidRDefault="00D179B4" w:rsidP="00D179B4">
      <w:pPr>
        <w:pStyle w:val="UserInstructionBullets"/>
      </w:pPr>
      <w:r>
        <w:t xml:space="preserve">The effects on beginning net position, fund balance, or fund net position, as applicable. Those effects should be disclosed in a tabular format that reconciles beginning balances as previously reported to beginning balances as adjusted or restated for </w:t>
      </w:r>
      <w:r w:rsidRPr="00124F3A">
        <w:rPr>
          <w:b/>
          <w:bCs/>
        </w:rPr>
        <w:t>each</w:t>
      </w:r>
      <w:r>
        <w:t xml:space="preserve"> reporting unit. If the government has separately displayed in the financial statements the effects of each accounting change or error correction by reporting unit, those effects need not be repeated in notes to financial statements. See the illustrative table at the end of this section for an example.</w:t>
      </w:r>
    </w:p>
    <w:p w14:paraId="19ED8CFF" w14:textId="77777777" w:rsidR="00D179B4" w:rsidRDefault="00D179B4" w:rsidP="00D179B4">
      <w:pPr>
        <w:pStyle w:val="UserInstructionBullets"/>
      </w:pPr>
      <w:r>
        <w:t xml:space="preserve">For an error correction that does not </w:t>
      </w:r>
      <w:proofErr w:type="gramStart"/>
      <w:r>
        <w:t>have an effect on</w:t>
      </w:r>
      <w:proofErr w:type="gramEnd"/>
      <w:r>
        <w:t xml:space="preserve"> beginning net position, fund balance, or fund net position but that results in a </w:t>
      </w:r>
      <w:r w:rsidRPr="00124F3A">
        <w:rPr>
          <w:b/>
          <w:bCs/>
        </w:rPr>
        <w:t>reclassification</w:t>
      </w:r>
      <w:r>
        <w:t xml:space="preserve"> in the financial statements, the disclosures required by </w:t>
      </w:r>
      <w:r w:rsidRPr="00164247">
        <w:rPr>
          <w:i/>
          <w:iCs/>
        </w:rPr>
        <w:t>GASB Statement No. 100, paragraph 27a</w:t>
      </w:r>
      <w:r>
        <w:t xml:space="preserve">, should be included in the notes to financial statements. </w:t>
      </w:r>
    </w:p>
    <w:p w14:paraId="4946CC8E" w14:textId="77777777" w:rsidR="00D179B4" w:rsidRDefault="00D179B4" w:rsidP="00D179B4">
      <w:pPr>
        <w:pStyle w:val="UserInstructions"/>
      </w:pPr>
      <w:r>
        <w:t xml:space="preserve">When a material misstatement (error) is discovered </w:t>
      </w:r>
      <w:proofErr w:type="gramStart"/>
      <w:r>
        <w:t>subsequent to</w:t>
      </w:r>
      <w:proofErr w:type="gramEnd"/>
      <w:r>
        <w:t xml:space="preserve"> the issuance of the financial statements, management must take the following steps to ensure that anyone in receipt of the audited financial statements is informed of the situation, including that the audited financial statements are not to be relied upon. Management’s steps may include the following, see AU-C §560:</w:t>
      </w:r>
    </w:p>
    <w:p w14:paraId="3C224D16" w14:textId="77777777" w:rsidR="00D179B4" w:rsidRDefault="00D179B4" w:rsidP="00D179B4">
      <w:pPr>
        <w:pStyle w:val="UserInstructionBullets"/>
      </w:pPr>
      <w:r>
        <w:t>Notification to anyone who is known to be relying or who is likely to rely on the financial statements that the auditors’ report and financial statements are not to be relied upon and that revised financial statements, together with a new auditors’ report, will be issued.</w:t>
      </w:r>
    </w:p>
    <w:p w14:paraId="0AF4153E" w14:textId="77777777" w:rsidR="00D179B4" w:rsidRDefault="00D179B4" w:rsidP="00D179B4">
      <w:pPr>
        <w:pStyle w:val="UserInstructionBullets"/>
      </w:pPr>
      <w:r>
        <w:lastRenderedPageBreak/>
        <w:t>Issuing, as soon as practicable, revised financial statements with appropriate disclosure of the misstatement.</w:t>
      </w:r>
    </w:p>
    <w:p w14:paraId="50DFB39B" w14:textId="77777777" w:rsidR="00D179B4" w:rsidRDefault="00D179B4" w:rsidP="00D179B4">
      <w:pPr>
        <w:pStyle w:val="UserInstructionBullets"/>
      </w:pPr>
      <w:r>
        <w:t>Issuing the subsequent year’s financial statements with the appropriate disclosure of the misstatement. This is usually appropriate when issuance of the subsequent year’s financial statements is imminent.</w:t>
      </w:r>
    </w:p>
    <w:p w14:paraId="30FA111C" w14:textId="77777777" w:rsidR="00D179B4" w:rsidRDefault="00D179B4" w:rsidP="00D179B4">
      <w:pPr>
        <w:pStyle w:val="UserInstructions"/>
      </w:pPr>
      <w:r>
        <w:t>The auditor should include an emphasis-of-matter paragraph in the auditors’ report when there is an adjustment to correct a material misstatement in previously issued financial statements, see AU-C §708.</w:t>
      </w:r>
    </w:p>
    <w:p w14:paraId="046F23CF" w14:textId="77777777" w:rsidR="00D179B4" w:rsidRPr="00CC2D3E" w:rsidRDefault="00D179B4" w:rsidP="00D179B4">
      <w:pPr>
        <w:pStyle w:val="UserInstructions"/>
      </w:pPr>
      <w:r>
        <w:t xml:space="preserve">Illustrative example for adjustments to and restatements of beginning balances. For other illustrative disclosure examples, including an alternative tabular format to the presentation below, see </w:t>
      </w:r>
      <w:r w:rsidRPr="00EA13E9">
        <w:rPr>
          <w:i/>
          <w:iCs/>
        </w:rPr>
        <w:t>GASB Statement No. 100, Appendix C.</w:t>
      </w:r>
    </w:p>
    <w:p w14:paraId="25386F70" w14:textId="77777777" w:rsidR="002677FA" w:rsidRPr="000844EF" w:rsidRDefault="002677FA" w:rsidP="002677FA">
      <w:pPr>
        <w:pStyle w:val="Heading4"/>
        <w:rPr>
          <w:color w:val="auto"/>
        </w:rPr>
      </w:pPr>
      <w:r w:rsidRPr="000844EF">
        <w:rPr>
          <w:color w:val="auto"/>
        </w:rPr>
        <w:t>Adjustments to and restatements of beginning balances</w:t>
      </w:r>
    </w:p>
    <w:p w14:paraId="04BFAA01" w14:textId="09B84CD4" w:rsidR="00D179B4" w:rsidRDefault="002677FA" w:rsidP="002677FA">
      <w:pPr>
        <w:pStyle w:val="BodyCopy"/>
      </w:pPr>
      <w:r>
        <w:t xml:space="preserve">During fiscal year </w:t>
      </w:r>
      <w:r w:rsidRPr="002677FA">
        <w:rPr>
          <w:rStyle w:val="UpdatedThisYear"/>
        </w:rPr>
        <w:t>2026</w:t>
      </w:r>
      <w:r>
        <w:t>, accounting changes and error corrections resulted in adjustments to and restatements of beginning net position,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30"/>
        <w:gridCol w:w="1830"/>
        <w:gridCol w:w="1830"/>
      </w:tblGrid>
      <w:tr w:rsidR="008B6CBE" w:rsidRPr="00B45BC6" w14:paraId="5C90670D" w14:textId="77777777" w:rsidTr="008B6CBE">
        <w:trPr>
          <w:cantSplit/>
          <w:tblHeader/>
        </w:trPr>
        <w:tc>
          <w:tcPr>
            <w:tcW w:w="4590" w:type="dxa"/>
            <w:vAlign w:val="bottom"/>
          </w:tcPr>
          <w:p w14:paraId="32008F89" w14:textId="77777777" w:rsidR="008B6CBE" w:rsidRPr="00B45BC6" w:rsidRDefault="008B6CBE">
            <w:pPr>
              <w:pStyle w:val="BodyCopy"/>
              <w:rPr>
                <w:b/>
                <w:bCs/>
                <w:sz w:val="18"/>
                <w:szCs w:val="18"/>
              </w:rPr>
            </w:pPr>
          </w:p>
        </w:tc>
        <w:tc>
          <w:tcPr>
            <w:tcW w:w="5490" w:type="dxa"/>
            <w:gridSpan w:val="3"/>
            <w:tcBorders>
              <w:bottom w:val="single" w:sz="12" w:space="0" w:color="auto"/>
            </w:tcBorders>
            <w:vAlign w:val="bottom"/>
          </w:tcPr>
          <w:p w14:paraId="511638DD" w14:textId="30A146C3" w:rsidR="008B6CBE" w:rsidRPr="003C4EB2" w:rsidRDefault="003F4282" w:rsidP="003F4282">
            <w:pPr>
              <w:pStyle w:val="BodyCopy"/>
              <w:jc w:val="center"/>
              <w:rPr>
                <w:b/>
                <w:bCs/>
                <w:sz w:val="18"/>
                <w:szCs w:val="18"/>
              </w:rPr>
            </w:pPr>
            <w:r w:rsidRPr="003F4282">
              <w:rPr>
                <w:b/>
                <w:bCs/>
                <w:sz w:val="18"/>
                <w:szCs w:val="18"/>
              </w:rPr>
              <w:t>Reporting units affected by adjustments to and restatements of beginning balances</w:t>
            </w:r>
          </w:p>
        </w:tc>
      </w:tr>
      <w:tr w:rsidR="003C4EB2" w:rsidRPr="00B45BC6" w14:paraId="12DA8461" w14:textId="77777777" w:rsidTr="008B6CBE">
        <w:trPr>
          <w:cantSplit/>
          <w:tblHeader/>
        </w:trPr>
        <w:tc>
          <w:tcPr>
            <w:tcW w:w="4590" w:type="dxa"/>
            <w:vAlign w:val="bottom"/>
          </w:tcPr>
          <w:p w14:paraId="667E9512" w14:textId="77777777" w:rsidR="003C4EB2" w:rsidRPr="00B45BC6" w:rsidRDefault="003C4EB2">
            <w:pPr>
              <w:pStyle w:val="BodyCopy"/>
              <w:rPr>
                <w:b/>
                <w:bCs/>
                <w:sz w:val="18"/>
                <w:szCs w:val="18"/>
              </w:rPr>
            </w:pPr>
          </w:p>
        </w:tc>
        <w:tc>
          <w:tcPr>
            <w:tcW w:w="1830" w:type="dxa"/>
            <w:tcBorders>
              <w:top w:val="single" w:sz="12" w:space="0" w:color="auto"/>
            </w:tcBorders>
            <w:vAlign w:val="bottom"/>
          </w:tcPr>
          <w:p w14:paraId="5ADE2684" w14:textId="055B6283" w:rsidR="003C4EB2" w:rsidRPr="00B45BC6" w:rsidRDefault="003C4EB2" w:rsidP="003C4EB2">
            <w:pPr>
              <w:pStyle w:val="BodyCopy"/>
              <w:jc w:val="center"/>
              <w:rPr>
                <w:b/>
                <w:bCs/>
                <w:sz w:val="18"/>
                <w:szCs w:val="18"/>
              </w:rPr>
            </w:pPr>
            <w:r w:rsidRPr="00E502AB">
              <w:rPr>
                <w:b/>
                <w:bCs/>
                <w:sz w:val="18"/>
                <w:szCs w:val="18"/>
              </w:rPr>
              <w:t>Business-type activities</w:t>
            </w:r>
          </w:p>
        </w:tc>
        <w:tc>
          <w:tcPr>
            <w:tcW w:w="1830" w:type="dxa"/>
            <w:tcBorders>
              <w:top w:val="single" w:sz="12" w:space="0" w:color="auto"/>
            </w:tcBorders>
            <w:vAlign w:val="bottom"/>
          </w:tcPr>
          <w:p w14:paraId="17787AA9" w14:textId="74D9573E" w:rsidR="003C4EB2" w:rsidRPr="00B45BC6" w:rsidRDefault="003C4EB2" w:rsidP="003C4EB2">
            <w:pPr>
              <w:pStyle w:val="BodyCopy"/>
              <w:jc w:val="center"/>
              <w:rPr>
                <w:b/>
                <w:bCs/>
                <w:sz w:val="18"/>
                <w:szCs w:val="18"/>
              </w:rPr>
            </w:pPr>
            <w:r w:rsidRPr="005A3839">
              <w:rPr>
                <w:rStyle w:val="TablePlaceholder"/>
                <w:b w:val="0"/>
                <w:bCs w:val="0"/>
              </w:rPr>
              <w:t>[Major]</w:t>
            </w:r>
            <w:r w:rsidRPr="005A3839">
              <w:rPr>
                <w:b/>
                <w:bCs/>
                <w:sz w:val="18"/>
                <w:szCs w:val="18"/>
              </w:rPr>
              <w:t xml:space="preserve"> component unit</w:t>
            </w:r>
          </w:p>
        </w:tc>
        <w:tc>
          <w:tcPr>
            <w:tcW w:w="1830" w:type="dxa"/>
            <w:tcBorders>
              <w:top w:val="single" w:sz="12" w:space="0" w:color="auto"/>
            </w:tcBorders>
            <w:vAlign w:val="bottom"/>
          </w:tcPr>
          <w:p w14:paraId="03442C69" w14:textId="0540FDC9" w:rsidR="003C4EB2" w:rsidRPr="00B45BC6" w:rsidRDefault="003C4EB2" w:rsidP="003C4EB2">
            <w:pPr>
              <w:pStyle w:val="BodyCopy"/>
              <w:jc w:val="center"/>
              <w:rPr>
                <w:b/>
                <w:bCs/>
                <w:sz w:val="18"/>
                <w:szCs w:val="18"/>
              </w:rPr>
            </w:pPr>
            <w:r w:rsidRPr="003C4EB2">
              <w:rPr>
                <w:b/>
                <w:bCs/>
                <w:sz w:val="18"/>
                <w:szCs w:val="18"/>
              </w:rPr>
              <w:t>Nonmajor component units</w:t>
            </w:r>
          </w:p>
        </w:tc>
      </w:tr>
      <w:tr w:rsidR="003C4EB2" w:rsidRPr="00B45BC6" w14:paraId="53F58F71" w14:textId="77777777" w:rsidTr="008B6CBE">
        <w:trPr>
          <w:cantSplit/>
        </w:trPr>
        <w:tc>
          <w:tcPr>
            <w:tcW w:w="4590" w:type="dxa"/>
            <w:vAlign w:val="bottom"/>
          </w:tcPr>
          <w:p w14:paraId="1D8216C7" w14:textId="6897C98E" w:rsidR="003C4EB2" w:rsidRPr="00B45BC6" w:rsidRDefault="003C4EB2" w:rsidP="003026CE">
            <w:pPr>
              <w:pStyle w:val="TableBody"/>
            </w:pPr>
            <w:r w:rsidRPr="00DC4240">
              <w:t xml:space="preserve">Net position as previously reported </w:t>
            </w:r>
            <w:proofErr w:type="gramStart"/>
            <w:r w:rsidRPr="00DC4240">
              <w:t>at</w:t>
            </w:r>
            <w:proofErr w:type="gramEnd"/>
            <w:r w:rsidRPr="00DC4240">
              <w:t xml:space="preserve"> June 30, </w:t>
            </w:r>
            <w:r w:rsidRPr="00DC4240">
              <w:rPr>
                <w:highlight w:val="yellow"/>
              </w:rPr>
              <w:t>202</w:t>
            </w:r>
            <w:r>
              <w:rPr>
                <w:highlight w:val="yellow"/>
              </w:rPr>
              <w:t>5</w:t>
            </w:r>
          </w:p>
        </w:tc>
        <w:tc>
          <w:tcPr>
            <w:tcW w:w="1830" w:type="dxa"/>
            <w:vAlign w:val="bottom"/>
          </w:tcPr>
          <w:p w14:paraId="22B08EEF" w14:textId="77777777" w:rsidR="003C4EB2" w:rsidRPr="00B45BC6" w:rsidRDefault="003C4EB2">
            <w:pPr>
              <w:pStyle w:val="BodyCopy"/>
              <w:rPr>
                <w:sz w:val="18"/>
                <w:szCs w:val="18"/>
              </w:rPr>
            </w:pPr>
            <w:r w:rsidRPr="00B45BC6">
              <w:rPr>
                <w:sz w:val="18"/>
                <w:szCs w:val="18"/>
              </w:rPr>
              <w:t>$</w:t>
            </w:r>
          </w:p>
        </w:tc>
        <w:tc>
          <w:tcPr>
            <w:tcW w:w="1830" w:type="dxa"/>
            <w:vAlign w:val="bottom"/>
          </w:tcPr>
          <w:p w14:paraId="6A683AF7" w14:textId="77777777" w:rsidR="003C4EB2" w:rsidRPr="00B45BC6" w:rsidRDefault="003C4EB2">
            <w:pPr>
              <w:pStyle w:val="BodyCopy"/>
              <w:rPr>
                <w:sz w:val="18"/>
                <w:szCs w:val="18"/>
              </w:rPr>
            </w:pPr>
            <w:r w:rsidRPr="00B45BC6">
              <w:rPr>
                <w:sz w:val="18"/>
                <w:szCs w:val="18"/>
              </w:rPr>
              <w:t>$</w:t>
            </w:r>
          </w:p>
        </w:tc>
        <w:tc>
          <w:tcPr>
            <w:tcW w:w="1830" w:type="dxa"/>
            <w:vAlign w:val="bottom"/>
          </w:tcPr>
          <w:p w14:paraId="3BAB1542" w14:textId="77777777" w:rsidR="003C4EB2" w:rsidRPr="00B45BC6" w:rsidRDefault="003C4EB2">
            <w:pPr>
              <w:pStyle w:val="BodyCopy"/>
              <w:rPr>
                <w:sz w:val="18"/>
                <w:szCs w:val="18"/>
              </w:rPr>
            </w:pPr>
            <w:r w:rsidRPr="00B45BC6">
              <w:rPr>
                <w:sz w:val="18"/>
                <w:szCs w:val="18"/>
              </w:rPr>
              <w:t>$</w:t>
            </w:r>
          </w:p>
        </w:tc>
      </w:tr>
      <w:tr w:rsidR="003026CE" w:rsidRPr="00B45BC6" w14:paraId="664A924E" w14:textId="77777777" w:rsidTr="008B6CBE">
        <w:trPr>
          <w:cantSplit/>
        </w:trPr>
        <w:tc>
          <w:tcPr>
            <w:tcW w:w="4590" w:type="dxa"/>
          </w:tcPr>
          <w:p w14:paraId="5BEFED3D" w14:textId="00715BC9" w:rsidR="003026CE" w:rsidRPr="003026CE" w:rsidRDefault="003026CE" w:rsidP="003026CE">
            <w:pPr>
              <w:pStyle w:val="TableBody"/>
              <w:rPr>
                <w:rStyle w:val="TablePlaceholder"/>
                <w:b w:val="0"/>
                <w:bCs/>
              </w:rPr>
            </w:pPr>
            <w:r w:rsidRPr="003026CE">
              <w:rPr>
                <w:rStyle w:val="TablePlaceholder"/>
                <w:b w:val="0"/>
                <w:bCs/>
              </w:rPr>
              <w:t>[List brief description of each change in accounting principle]</w:t>
            </w:r>
          </w:p>
        </w:tc>
        <w:tc>
          <w:tcPr>
            <w:tcW w:w="1830" w:type="dxa"/>
            <w:vAlign w:val="bottom"/>
          </w:tcPr>
          <w:p w14:paraId="1E6D2A1C" w14:textId="77777777" w:rsidR="003026CE" w:rsidRPr="00B45BC6" w:rsidRDefault="003026CE" w:rsidP="003026CE">
            <w:pPr>
              <w:pStyle w:val="BodyCopy"/>
              <w:rPr>
                <w:sz w:val="18"/>
                <w:szCs w:val="18"/>
              </w:rPr>
            </w:pPr>
          </w:p>
        </w:tc>
        <w:tc>
          <w:tcPr>
            <w:tcW w:w="1830" w:type="dxa"/>
            <w:vAlign w:val="bottom"/>
          </w:tcPr>
          <w:p w14:paraId="5CF52BB1" w14:textId="77777777" w:rsidR="003026CE" w:rsidRPr="00B45BC6" w:rsidRDefault="003026CE" w:rsidP="003026CE">
            <w:pPr>
              <w:pStyle w:val="BodyCopy"/>
              <w:rPr>
                <w:sz w:val="18"/>
                <w:szCs w:val="18"/>
              </w:rPr>
            </w:pPr>
          </w:p>
        </w:tc>
        <w:tc>
          <w:tcPr>
            <w:tcW w:w="1830" w:type="dxa"/>
            <w:vAlign w:val="bottom"/>
          </w:tcPr>
          <w:p w14:paraId="449A15FE" w14:textId="77777777" w:rsidR="003026CE" w:rsidRPr="00B45BC6" w:rsidRDefault="003026CE" w:rsidP="003026CE">
            <w:pPr>
              <w:pStyle w:val="BodyCopy"/>
              <w:rPr>
                <w:sz w:val="18"/>
                <w:szCs w:val="18"/>
              </w:rPr>
            </w:pPr>
          </w:p>
        </w:tc>
      </w:tr>
      <w:tr w:rsidR="003026CE" w:rsidRPr="00B45BC6" w14:paraId="0FE2E025" w14:textId="77777777" w:rsidTr="008B6CBE">
        <w:trPr>
          <w:cantSplit/>
        </w:trPr>
        <w:tc>
          <w:tcPr>
            <w:tcW w:w="4590" w:type="dxa"/>
          </w:tcPr>
          <w:p w14:paraId="7727E7E0" w14:textId="42741D89" w:rsidR="003026CE" w:rsidRPr="003026CE" w:rsidRDefault="003026CE" w:rsidP="003026CE">
            <w:pPr>
              <w:pStyle w:val="TableBody"/>
              <w:rPr>
                <w:rStyle w:val="TablePlaceholder"/>
                <w:b w:val="0"/>
                <w:bCs/>
              </w:rPr>
            </w:pPr>
            <w:r w:rsidRPr="003026CE">
              <w:rPr>
                <w:rStyle w:val="TablePlaceholder"/>
                <w:b w:val="0"/>
                <w:bCs/>
              </w:rPr>
              <w:t>[List brief description of each change to or within the financial reporting entity]</w:t>
            </w:r>
          </w:p>
        </w:tc>
        <w:tc>
          <w:tcPr>
            <w:tcW w:w="1830" w:type="dxa"/>
            <w:vAlign w:val="bottom"/>
          </w:tcPr>
          <w:p w14:paraId="50F780EC" w14:textId="77777777" w:rsidR="003026CE" w:rsidRPr="00B45BC6" w:rsidRDefault="003026CE" w:rsidP="003026CE">
            <w:pPr>
              <w:pStyle w:val="BodyCopy"/>
              <w:rPr>
                <w:sz w:val="18"/>
                <w:szCs w:val="18"/>
              </w:rPr>
            </w:pPr>
          </w:p>
        </w:tc>
        <w:tc>
          <w:tcPr>
            <w:tcW w:w="1830" w:type="dxa"/>
            <w:vAlign w:val="bottom"/>
          </w:tcPr>
          <w:p w14:paraId="4219C403" w14:textId="77777777" w:rsidR="003026CE" w:rsidRPr="00B45BC6" w:rsidRDefault="003026CE" w:rsidP="003026CE">
            <w:pPr>
              <w:pStyle w:val="BodyCopy"/>
              <w:rPr>
                <w:sz w:val="18"/>
                <w:szCs w:val="18"/>
              </w:rPr>
            </w:pPr>
          </w:p>
        </w:tc>
        <w:tc>
          <w:tcPr>
            <w:tcW w:w="1830" w:type="dxa"/>
            <w:vAlign w:val="bottom"/>
          </w:tcPr>
          <w:p w14:paraId="71817E9A" w14:textId="77777777" w:rsidR="003026CE" w:rsidRPr="00B45BC6" w:rsidRDefault="003026CE" w:rsidP="003026CE">
            <w:pPr>
              <w:pStyle w:val="BodyCopy"/>
              <w:rPr>
                <w:sz w:val="18"/>
                <w:szCs w:val="18"/>
              </w:rPr>
            </w:pPr>
          </w:p>
        </w:tc>
      </w:tr>
      <w:tr w:rsidR="003026CE" w:rsidRPr="00B45BC6" w14:paraId="39BB05CF" w14:textId="77777777" w:rsidTr="008B6CBE">
        <w:trPr>
          <w:cantSplit/>
        </w:trPr>
        <w:tc>
          <w:tcPr>
            <w:tcW w:w="4590" w:type="dxa"/>
          </w:tcPr>
          <w:p w14:paraId="0E8CCD80" w14:textId="48AEAF58" w:rsidR="003026CE" w:rsidRPr="003026CE" w:rsidRDefault="003026CE" w:rsidP="003026CE">
            <w:pPr>
              <w:pStyle w:val="TableBody"/>
              <w:rPr>
                <w:rStyle w:val="TablePlaceholder"/>
                <w:b w:val="0"/>
                <w:bCs/>
              </w:rPr>
            </w:pPr>
            <w:r w:rsidRPr="003026CE">
              <w:rPr>
                <w:rStyle w:val="TablePlaceholder"/>
                <w:b w:val="0"/>
                <w:bCs/>
              </w:rPr>
              <w:t>[List brief description of each error correction]</w:t>
            </w:r>
          </w:p>
        </w:tc>
        <w:tc>
          <w:tcPr>
            <w:tcW w:w="1830" w:type="dxa"/>
            <w:tcBorders>
              <w:bottom w:val="single" w:sz="4" w:space="0" w:color="auto"/>
            </w:tcBorders>
            <w:vAlign w:val="bottom"/>
          </w:tcPr>
          <w:p w14:paraId="4AB46D1C" w14:textId="77777777" w:rsidR="003026CE" w:rsidRPr="00B45BC6" w:rsidRDefault="003026CE" w:rsidP="003026CE">
            <w:pPr>
              <w:pStyle w:val="BodyCopy"/>
              <w:rPr>
                <w:sz w:val="18"/>
                <w:szCs w:val="18"/>
              </w:rPr>
            </w:pPr>
          </w:p>
        </w:tc>
        <w:tc>
          <w:tcPr>
            <w:tcW w:w="1830" w:type="dxa"/>
            <w:tcBorders>
              <w:bottom w:val="single" w:sz="4" w:space="0" w:color="auto"/>
            </w:tcBorders>
            <w:vAlign w:val="bottom"/>
          </w:tcPr>
          <w:p w14:paraId="06CA9B33" w14:textId="77777777" w:rsidR="003026CE" w:rsidRPr="00B45BC6" w:rsidRDefault="003026CE" w:rsidP="003026CE">
            <w:pPr>
              <w:pStyle w:val="BodyCopy"/>
              <w:rPr>
                <w:sz w:val="18"/>
                <w:szCs w:val="18"/>
              </w:rPr>
            </w:pPr>
          </w:p>
        </w:tc>
        <w:tc>
          <w:tcPr>
            <w:tcW w:w="1830" w:type="dxa"/>
            <w:tcBorders>
              <w:bottom w:val="single" w:sz="4" w:space="0" w:color="auto"/>
            </w:tcBorders>
            <w:vAlign w:val="bottom"/>
          </w:tcPr>
          <w:p w14:paraId="25B0A6B5" w14:textId="77777777" w:rsidR="003026CE" w:rsidRPr="00B45BC6" w:rsidRDefault="003026CE" w:rsidP="003026CE">
            <w:pPr>
              <w:pStyle w:val="BodyCopy"/>
              <w:rPr>
                <w:sz w:val="18"/>
                <w:szCs w:val="18"/>
              </w:rPr>
            </w:pPr>
          </w:p>
        </w:tc>
      </w:tr>
      <w:tr w:rsidR="003026CE" w:rsidRPr="00B45BC6" w14:paraId="436B392B" w14:textId="77777777" w:rsidTr="008B6CBE">
        <w:trPr>
          <w:cantSplit/>
        </w:trPr>
        <w:tc>
          <w:tcPr>
            <w:tcW w:w="4590" w:type="dxa"/>
          </w:tcPr>
          <w:p w14:paraId="56DAB00A" w14:textId="26D9C3E9" w:rsidR="003026CE" w:rsidRPr="00B45BC6" w:rsidRDefault="003026CE" w:rsidP="003026CE">
            <w:pPr>
              <w:pStyle w:val="TableBody"/>
            </w:pPr>
            <w:r w:rsidRPr="00233C62">
              <w:t>Net position as restated, June 30, 2025</w:t>
            </w:r>
          </w:p>
        </w:tc>
        <w:tc>
          <w:tcPr>
            <w:tcW w:w="1830" w:type="dxa"/>
            <w:tcBorders>
              <w:top w:val="single" w:sz="4" w:space="0" w:color="auto"/>
              <w:bottom w:val="double" w:sz="4" w:space="0" w:color="auto"/>
            </w:tcBorders>
            <w:vAlign w:val="bottom"/>
          </w:tcPr>
          <w:p w14:paraId="1EA0414F" w14:textId="77777777" w:rsidR="003026CE" w:rsidRPr="00B45BC6" w:rsidRDefault="003026CE" w:rsidP="003026CE">
            <w:pPr>
              <w:pStyle w:val="BodyCopy"/>
              <w:rPr>
                <w:sz w:val="18"/>
                <w:szCs w:val="18"/>
              </w:rPr>
            </w:pPr>
            <w:r w:rsidRPr="00B45BC6">
              <w:rPr>
                <w:sz w:val="18"/>
                <w:szCs w:val="18"/>
              </w:rPr>
              <w:t>$</w:t>
            </w:r>
          </w:p>
        </w:tc>
        <w:tc>
          <w:tcPr>
            <w:tcW w:w="1830" w:type="dxa"/>
            <w:tcBorders>
              <w:top w:val="single" w:sz="4" w:space="0" w:color="auto"/>
              <w:bottom w:val="double" w:sz="4" w:space="0" w:color="auto"/>
            </w:tcBorders>
            <w:vAlign w:val="bottom"/>
          </w:tcPr>
          <w:p w14:paraId="04F626BB" w14:textId="77777777" w:rsidR="003026CE" w:rsidRPr="00B45BC6" w:rsidRDefault="003026CE" w:rsidP="003026CE">
            <w:pPr>
              <w:pStyle w:val="BodyCopy"/>
              <w:rPr>
                <w:sz w:val="18"/>
                <w:szCs w:val="18"/>
              </w:rPr>
            </w:pPr>
            <w:r w:rsidRPr="00B45BC6">
              <w:rPr>
                <w:sz w:val="18"/>
                <w:szCs w:val="18"/>
              </w:rPr>
              <w:t>$</w:t>
            </w:r>
          </w:p>
        </w:tc>
        <w:tc>
          <w:tcPr>
            <w:tcW w:w="1830" w:type="dxa"/>
            <w:tcBorders>
              <w:top w:val="single" w:sz="4" w:space="0" w:color="auto"/>
              <w:bottom w:val="double" w:sz="4" w:space="0" w:color="auto"/>
            </w:tcBorders>
            <w:vAlign w:val="bottom"/>
          </w:tcPr>
          <w:p w14:paraId="72387BCB" w14:textId="77777777" w:rsidR="003026CE" w:rsidRPr="00B45BC6" w:rsidRDefault="003026CE" w:rsidP="003026CE">
            <w:pPr>
              <w:pStyle w:val="BodyCopy"/>
              <w:rPr>
                <w:sz w:val="18"/>
                <w:szCs w:val="18"/>
              </w:rPr>
            </w:pPr>
            <w:r w:rsidRPr="00B45BC6">
              <w:rPr>
                <w:sz w:val="18"/>
                <w:szCs w:val="18"/>
              </w:rPr>
              <w:t>$</w:t>
            </w:r>
          </w:p>
        </w:tc>
      </w:tr>
    </w:tbl>
    <w:p w14:paraId="3EA4A5CA" w14:textId="77777777" w:rsidR="00C75218" w:rsidRDefault="00C75218">
      <w:pPr>
        <w:rPr>
          <w:rFonts w:ascii="Arial" w:eastAsiaTheme="majorEastAsia" w:hAnsi="Arial" w:cstheme="majorBidi"/>
          <w:b/>
          <w:color w:val="000000" w:themeColor="text1"/>
          <w:sz w:val="32"/>
          <w:szCs w:val="28"/>
        </w:rPr>
      </w:pPr>
      <w:r>
        <w:br w:type="page"/>
      </w:r>
    </w:p>
    <w:p w14:paraId="600E9E83" w14:textId="1CE2AFC6" w:rsidR="00093360" w:rsidRDefault="00FB0303" w:rsidP="00093360">
      <w:pPr>
        <w:pStyle w:val="Heading2"/>
      </w:pPr>
      <w:r>
        <w:lastRenderedPageBreak/>
        <w:t xml:space="preserve">Note </w:t>
      </w:r>
      <w:r w:rsidRPr="0002560A">
        <w:rPr>
          <w:rStyle w:val="Placeholder"/>
          <w:b/>
          <w:bCs/>
          <w:sz w:val="32"/>
          <w:szCs w:val="36"/>
        </w:rPr>
        <w:t>[X]</w:t>
      </w:r>
      <w:r w:rsidR="00E06EB1">
        <w:t xml:space="preserve"> – </w:t>
      </w:r>
      <w:r w:rsidR="00093360">
        <w:t>Violations of finance-related legal and contractual provisions</w:t>
      </w:r>
    </w:p>
    <w:p w14:paraId="12B9C228" w14:textId="45FE7338" w:rsidR="00D3643E" w:rsidRDefault="00D3643E" w:rsidP="00D3643E">
      <w:pPr>
        <w:pStyle w:val="UserInstructionSections"/>
      </w:pPr>
      <w:r>
        <w:t>User instructions:</w:t>
      </w:r>
    </w:p>
    <w:p w14:paraId="41B20BE1" w14:textId="7094ACE5" w:rsidR="00925080" w:rsidRDefault="00093360" w:rsidP="00D3643E">
      <w:pPr>
        <w:pStyle w:val="UserInstructions"/>
      </w:pPr>
      <w:r>
        <w:t xml:space="preserve">Disclose any significant violations of finance-related legal and contractual provisions, for example, violations of A.R.S. requirements for collateralization of District deposits, violations of A.R.S. requirements governing District budgeting, including actual expenditures exceeding budgeted expenditures, and violations of bond covenants. See </w:t>
      </w:r>
      <w:r w:rsidRPr="00174B7B">
        <w:rPr>
          <w:i/>
          <w:iCs/>
        </w:rPr>
        <w:t>GASB Cod. §1200</w:t>
      </w:r>
      <w:r>
        <w:t xml:space="preserve"> for additional guidance. Also, disclose actions taken to address such violations as </w:t>
      </w:r>
      <w:r w:rsidRPr="00EA13E9">
        <w:rPr>
          <w:i/>
          <w:iCs/>
        </w:rPr>
        <w:t>GASB Statement No. 38, paragraph 9</w:t>
      </w:r>
      <w:r>
        <w:t>, requires.</w:t>
      </w:r>
    </w:p>
    <w:p w14:paraId="51BAF597" w14:textId="5F4D5FFE" w:rsidR="00295599" w:rsidRDefault="00FB0303" w:rsidP="00295599">
      <w:pPr>
        <w:pStyle w:val="Heading2"/>
      </w:pPr>
      <w:r>
        <w:t xml:space="preserve">Note </w:t>
      </w:r>
      <w:r w:rsidRPr="0002560A">
        <w:rPr>
          <w:rStyle w:val="Placeholder"/>
          <w:b/>
          <w:bCs/>
          <w:sz w:val="32"/>
          <w:szCs w:val="36"/>
        </w:rPr>
        <w:t>[X]</w:t>
      </w:r>
      <w:r w:rsidR="00E06EB1">
        <w:t xml:space="preserve"> – </w:t>
      </w:r>
      <w:r w:rsidR="00295599">
        <w:t>Deposits and investments</w:t>
      </w:r>
    </w:p>
    <w:p w14:paraId="3F98A295" w14:textId="77777777" w:rsidR="007C01A0" w:rsidRDefault="007C01A0" w:rsidP="007C01A0">
      <w:pPr>
        <w:pStyle w:val="UserInstructionSections"/>
      </w:pPr>
      <w:r>
        <w:t>User instructions:</w:t>
      </w:r>
    </w:p>
    <w:p w14:paraId="0C6C892F" w14:textId="2AD16EE9" w:rsidR="00295599" w:rsidRDefault="00295599" w:rsidP="007C01A0">
      <w:pPr>
        <w:pStyle w:val="UserInstructions"/>
      </w:pPr>
      <w:r>
        <w:t>If the District participates in the Arizona State Retirement System’s Contribution Prepayment Program (ASRS CPP) and places monies on deposit with the ASRS or establishes a 115 trust for future contribution payments, as long as those monies remain invested, prior to amortization against future contribution payments, the District should record restricted cash and investments and the associated restricted net position; further, those monies are subject to the same GASB disclosure requirements noted below, in accordance with how those monies are invested.</w:t>
      </w:r>
    </w:p>
    <w:p w14:paraId="3AD7960F" w14:textId="77777777" w:rsidR="00295599" w:rsidRDefault="00295599" w:rsidP="00295599">
      <w:pPr>
        <w:pStyle w:val="BodyCopy"/>
      </w:pPr>
      <w:r>
        <w:t>Arizona Revised Statutes (A.R.S.) requires the District to deposit special tax levies for the District’s maintenance or capital outlay with the County Treasurer. Although not statutorily required, the District has also chosen to deposit other public monies in its custody with the County Treasurer. A.R.S. requires collateral for deposits at 102 percent of all deposits not covered by federal depository insurance. A.R.S. does not include any requirements for credit risk, concentration of credit risk, interest rate risk, or foreign currency risk for the District’s investments.</w:t>
      </w:r>
    </w:p>
    <w:p w14:paraId="7BA489F3" w14:textId="367CB4C6" w:rsidR="00295599" w:rsidRPr="007C01A0" w:rsidRDefault="007C01A0" w:rsidP="00295599">
      <w:pPr>
        <w:pStyle w:val="BodyCopy"/>
        <w:rPr>
          <w:rStyle w:val="Placeholder"/>
        </w:rPr>
      </w:pPr>
      <w:r w:rsidRPr="007C01A0">
        <w:rPr>
          <w:rStyle w:val="Placeholder"/>
        </w:rPr>
        <w:t>[</w:t>
      </w:r>
      <w:r w:rsidR="00295599" w:rsidRPr="007C01A0">
        <w:rPr>
          <w:rStyle w:val="Placeholder"/>
        </w:rPr>
        <w:t>OR</w:t>
      </w:r>
      <w:r w:rsidRPr="007C01A0">
        <w:rPr>
          <w:rStyle w:val="Placeholder"/>
        </w:rPr>
        <w:t>]</w:t>
      </w:r>
    </w:p>
    <w:p w14:paraId="724D1A92" w14:textId="77777777" w:rsidR="00295599" w:rsidRDefault="00295599" w:rsidP="00295599">
      <w:pPr>
        <w:pStyle w:val="BodyCopy"/>
      </w:pPr>
      <w:r>
        <w:t xml:space="preserve">Arizona Revised Statutes (A.R.S.) requires the District to deposit special tax levies for the District’s maintenance or capital outlay with the County Treasurer. A.R.S. does not require the District to deposit other public monies in its custody with the County Treasurer; however, the District must act as a prudent person dealing with another’s property when making investment </w:t>
      </w:r>
      <w:r>
        <w:lastRenderedPageBreak/>
        <w:t>decisions about those monies. A.R.S. requires collateral for deposits at 102 percent of all deposits not covered by federal depository insurance. A.R.S. does not include any requirements for credit risk, concentration of credit risk, interest rate risk, or foreign currency risk for the District’s investments.</w:t>
      </w:r>
    </w:p>
    <w:p w14:paraId="4084CFD1" w14:textId="77777777" w:rsidR="007C01A0" w:rsidRDefault="00295599" w:rsidP="004A1465">
      <w:pPr>
        <w:pStyle w:val="Heading3"/>
      </w:pPr>
      <w:r>
        <w:t>Deposits</w:t>
      </w:r>
    </w:p>
    <w:p w14:paraId="13015771" w14:textId="5F4BB941" w:rsidR="00295599" w:rsidRDefault="00295599" w:rsidP="00295599">
      <w:pPr>
        <w:pStyle w:val="BodyCopy"/>
      </w:pPr>
      <w:proofErr w:type="gramStart"/>
      <w:r>
        <w:t>At</w:t>
      </w:r>
      <w:proofErr w:type="gramEnd"/>
      <w:r>
        <w:t xml:space="preserve"> June 30, </w:t>
      </w:r>
      <w:r w:rsidRPr="00CE5D03">
        <w:rPr>
          <w:rStyle w:val="UpdatedThisYear"/>
        </w:rPr>
        <w:t>2026</w:t>
      </w:r>
      <w:r>
        <w:t>, the carrying amount of the District’s deposits was $</w:t>
      </w:r>
      <w:r w:rsidR="00CE5D03" w:rsidRPr="00CE5D03">
        <w:rPr>
          <w:rStyle w:val="Placeholder"/>
        </w:rPr>
        <w:t>[XX]</w:t>
      </w:r>
      <w:r>
        <w:t>, and the bank balance was $</w:t>
      </w:r>
      <w:r w:rsidR="00CE5D03" w:rsidRPr="00CE5D03">
        <w:rPr>
          <w:rStyle w:val="Placeholder"/>
        </w:rPr>
        <w:t>[XX]</w:t>
      </w:r>
      <w:r>
        <w:t>. Describe the District’s formal policy with respect to custodial credit risk or indicate that the District does not have a policy. If the District has any category 3 deposits at fiscal year-end, add the following recap and modify as necessary.</w:t>
      </w:r>
    </w:p>
    <w:p w14:paraId="35843C07" w14:textId="104A32D9" w:rsidR="00295599" w:rsidRDefault="00295599" w:rsidP="00295599">
      <w:pPr>
        <w:pStyle w:val="BodyCopy"/>
      </w:pPr>
      <w:proofErr w:type="gramStart"/>
      <w:r>
        <w:t>At</w:t>
      </w:r>
      <w:proofErr w:type="gramEnd"/>
      <w:r>
        <w:t xml:space="preserve"> June 30, </w:t>
      </w:r>
      <w:r w:rsidRPr="216DE01E">
        <w:rPr>
          <w:rStyle w:val="UpdatedThisYear"/>
        </w:rPr>
        <w:t>2026</w:t>
      </w:r>
      <w:r>
        <w:t>, $</w:t>
      </w:r>
      <w:r w:rsidR="00CE5D03" w:rsidRPr="216DE01E">
        <w:rPr>
          <w:rStyle w:val="Placeholder"/>
        </w:rPr>
        <w:t>[XX]</w:t>
      </w:r>
      <w:r>
        <w:t xml:space="preserve"> of the District’s bank balance was exposed to custodial credit risk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90"/>
        <w:gridCol w:w="1880"/>
      </w:tblGrid>
      <w:tr w:rsidR="003074E6" w:rsidRPr="00B45BC6" w14:paraId="419273E8" w14:textId="77777777">
        <w:tc>
          <w:tcPr>
            <w:tcW w:w="8190" w:type="dxa"/>
          </w:tcPr>
          <w:p w14:paraId="080D8BF1" w14:textId="2FB8E09B" w:rsidR="003074E6" w:rsidRPr="00B45BC6" w:rsidRDefault="003074E6" w:rsidP="003074E6">
            <w:pPr>
              <w:pStyle w:val="TableBody"/>
            </w:pPr>
            <w:r w:rsidRPr="002B0721">
              <w:t xml:space="preserve">Uninsured and uncollateralized </w:t>
            </w:r>
          </w:p>
        </w:tc>
        <w:tc>
          <w:tcPr>
            <w:tcW w:w="1880" w:type="dxa"/>
          </w:tcPr>
          <w:p w14:paraId="0ABE4CBC" w14:textId="77777777" w:rsidR="003074E6" w:rsidRPr="00B45BC6" w:rsidRDefault="003074E6" w:rsidP="003074E6">
            <w:pPr>
              <w:pStyle w:val="BodyCopy"/>
              <w:rPr>
                <w:sz w:val="18"/>
                <w:szCs w:val="18"/>
              </w:rPr>
            </w:pPr>
            <w:r w:rsidRPr="00B45BC6">
              <w:rPr>
                <w:sz w:val="18"/>
                <w:szCs w:val="18"/>
              </w:rPr>
              <w:t>$</w:t>
            </w:r>
          </w:p>
        </w:tc>
      </w:tr>
      <w:tr w:rsidR="003074E6" w:rsidRPr="00B45BC6" w14:paraId="00A1712E" w14:textId="77777777">
        <w:tc>
          <w:tcPr>
            <w:tcW w:w="8190" w:type="dxa"/>
          </w:tcPr>
          <w:p w14:paraId="2A755A2F" w14:textId="682941EA" w:rsidR="003074E6" w:rsidRPr="00B45BC6" w:rsidRDefault="003074E6" w:rsidP="003074E6">
            <w:pPr>
              <w:pStyle w:val="TableBody"/>
            </w:pPr>
            <w:r w:rsidRPr="002B0721">
              <w:t>Uninsured with collateral held by the pledging financial institution</w:t>
            </w:r>
          </w:p>
        </w:tc>
        <w:tc>
          <w:tcPr>
            <w:tcW w:w="1880" w:type="dxa"/>
          </w:tcPr>
          <w:p w14:paraId="73117AD0" w14:textId="77777777" w:rsidR="003074E6" w:rsidRPr="00B45BC6" w:rsidRDefault="003074E6" w:rsidP="003074E6">
            <w:pPr>
              <w:pStyle w:val="BodyCopy"/>
              <w:rPr>
                <w:sz w:val="18"/>
                <w:szCs w:val="18"/>
              </w:rPr>
            </w:pPr>
          </w:p>
        </w:tc>
      </w:tr>
      <w:tr w:rsidR="003074E6" w:rsidRPr="00B45BC6" w14:paraId="2053A3B8" w14:textId="77777777">
        <w:tc>
          <w:tcPr>
            <w:tcW w:w="8190" w:type="dxa"/>
          </w:tcPr>
          <w:p w14:paraId="4C7FAFAD" w14:textId="56D1A90F" w:rsidR="003074E6" w:rsidRPr="00B45BC6" w:rsidRDefault="003074E6" w:rsidP="003074E6">
            <w:pPr>
              <w:pStyle w:val="TableBody"/>
            </w:pPr>
            <w:r w:rsidRPr="002B0721">
              <w:t>Uninsured with collateral held by the pledging financial institution’s trust department or agent but not in the District’s name</w:t>
            </w:r>
          </w:p>
        </w:tc>
        <w:tc>
          <w:tcPr>
            <w:tcW w:w="1880" w:type="dxa"/>
            <w:tcBorders>
              <w:bottom w:val="single" w:sz="4" w:space="0" w:color="auto"/>
            </w:tcBorders>
          </w:tcPr>
          <w:p w14:paraId="59836201" w14:textId="77777777" w:rsidR="003074E6" w:rsidRPr="00B45BC6" w:rsidRDefault="003074E6" w:rsidP="003074E6">
            <w:pPr>
              <w:pStyle w:val="BodyCopy"/>
              <w:rPr>
                <w:sz w:val="18"/>
                <w:szCs w:val="18"/>
              </w:rPr>
            </w:pPr>
          </w:p>
        </w:tc>
      </w:tr>
      <w:tr w:rsidR="00CA61B1" w:rsidRPr="00B45BC6" w14:paraId="73FFA85D" w14:textId="77777777">
        <w:tc>
          <w:tcPr>
            <w:tcW w:w="8190" w:type="dxa"/>
          </w:tcPr>
          <w:p w14:paraId="43BC9E23" w14:textId="77777777" w:rsidR="00CA61B1" w:rsidRPr="00B45BC6" w:rsidRDefault="00CA61B1">
            <w:pPr>
              <w:pStyle w:val="BodyCopy"/>
              <w:rPr>
                <w:sz w:val="18"/>
                <w:szCs w:val="18"/>
              </w:rPr>
            </w:pPr>
          </w:p>
        </w:tc>
        <w:tc>
          <w:tcPr>
            <w:tcW w:w="1880" w:type="dxa"/>
            <w:tcBorders>
              <w:top w:val="single" w:sz="4" w:space="0" w:color="auto"/>
              <w:bottom w:val="double" w:sz="4" w:space="0" w:color="auto"/>
            </w:tcBorders>
          </w:tcPr>
          <w:p w14:paraId="360B8BD1" w14:textId="77777777" w:rsidR="00CA61B1" w:rsidRPr="00B45BC6" w:rsidRDefault="00CA61B1">
            <w:pPr>
              <w:pStyle w:val="BodyCopy"/>
              <w:rPr>
                <w:sz w:val="18"/>
                <w:szCs w:val="18"/>
              </w:rPr>
            </w:pPr>
            <w:r w:rsidRPr="00B45BC6">
              <w:rPr>
                <w:sz w:val="18"/>
                <w:szCs w:val="18"/>
              </w:rPr>
              <w:t>$</w:t>
            </w:r>
          </w:p>
        </w:tc>
      </w:tr>
    </w:tbl>
    <w:p w14:paraId="45419736" w14:textId="7831945C" w:rsidR="00295599" w:rsidRPr="003074E6" w:rsidRDefault="003074E6" w:rsidP="006F59D7">
      <w:pPr>
        <w:pStyle w:val="BodyCopy"/>
        <w:spacing w:before="240"/>
        <w:rPr>
          <w:rStyle w:val="Placeholder"/>
        </w:rPr>
      </w:pPr>
      <w:r w:rsidRPr="003074E6">
        <w:rPr>
          <w:rStyle w:val="Placeholder"/>
        </w:rPr>
        <w:t>[</w:t>
      </w:r>
      <w:r w:rsidR="00295599" w:rsidRPr="003074E6">
        <w:rPr>
          <w:rStyle w:val="Placeholder"/>
        </w:rPr>
        <w:t xml:space="preserve">According to </w:t>
      </w:r>
      <w:r w:rsidR="00295599" w:rsidRPr="00EA13E9">
        <w:rPr>
          <w:rStyle w:val="Placeholder"/>
          <w:i/>
          <w:iCs/>
        </w:rPr>
        <w:t>GASB Implementation Guide No. 2016-1</w:t>
      </w:r>
      <w:r w:rsidR="00295599" w:rsidRPr="003074E6">
        <w:rPr>
          <w:rStyle w:val="Placeholder"/>
        </w:rPr>
        <w:t xml:space="preserve">, questions 4.5 and 4.6, certificates of deposit that are not negotiable and have redemption terms that do not consider market rates should be treated as deposits, and negotiable certificates of deposit should be treated as investments for purposes of </w:t>
      </w:r>
      <w:r w:rsidR="00295599" w:rsidRPr="00EA13E9">
        <w:rPr>
          <w:rStyle w:val="Placeholder"/>
          <w:i/>
          <w:iCs/>
        </w:rPr>
        <w:t>GASB Statement Nos. 3 and 40 disclosures.</w:t>
      </w:r>
      <w:r w:rsidRPr="003074E6">
        <w:rPr>
          <w:rStyle w:val="Placeholder"/>
        </w:rPr>
        <w:t>]</w:t>
      </w:r>
    </w:p>
    <w:p w14:paraId="170B0779" w14:textId="77777777" w:rsidR="003074E6" w:rsidRDefault="00295599" w:rsidP="004A1465">
      <w:pPr>
        <w:pStyle w:val="Heading3"/>
      </w:pPr>
      <w:r>
        <w:t>Investments</w:t>
      </w:r>
    </w:p>
    <w:p w14:paraId="0052CA10" w14:textId="2BA1206E" w:rsidR="00295599" w:rsidRDefault="00295599" w:rsidP="00295599">
      <w:pPr>
        <w:pStyle w:val="BodyCopy"/>
      </w:pPr>
      <w:r>
        <w:t xml:space="preserve">The District had total investments of </w:t>
      </w:r>
      <w:r w:rsidR="0002570A">
        <w:t>$</w:t>
      </w:r>
      <w:r w:rsidR="0002570A" w:rsidRPr="00CE5D03">
        <w:rPr>
          <w:rStyle w:val="Placeholder"/>
        </w:rPr>
        <w:t>[XX]</w:t>
      </w:r>
      <w:r w:rsidR="0002570A">
        <w:t xml:space="preserve"> </w:t>
      </w:r>
      <w:proofErr w:type="gramStart"/>
      <w:r>
        <w:t>at</w:t>
      </w:r>
      <w:proofErr w:type="gramEnd"/>
      <w:r>
        <w:t xml:space="preserve"> June 30, </w:t>
      </w:r>
      <w:r w:rsidRPr="0002570A">
        <w:rPr>
          <w:rStyle w:val="UpdatedThisYear"/>
        </w:rPr>
        <w:t>2026</w:t>
      </w:r>
      <w:r>
        <w:t>. The District categorizes certain investments measured at fair value within the fair value hierarchy established by generally accepted accounting principles as follows.</w:t>
      </w:r>
    </w:p>
    <w:p w14:paraId="031E7A51" w14:textId="4F76358E" w:rsidR="00295599" w:rsidRPr="0002570A" w:rsidRDefault="0002570A" w:rsidP="00295599">
      <w:pPr>
        <w:pStyle w:val="BodyCopy"/>
        <w:rPr>
          <w:rStyle w:val="Placeholder"/>
        </w:rPr>
      </w:pPr>
      <w:r w:rsidRPr="0002570A">
        <w:rPr>
          <w:rStyle w:val="Placeholder"/>
        </w:rPr>
        <w:t>[</w:t>
      </w:r>
      <w:r w:rsidR="00295599" w:rsidRPr="0002570A">
        <w:rPr>
          <w:rStyle w:val="Placeholder"/>
        </w:rPr>
        <w:t xml:space="preserve">Investments with significantly different risk profiles should not be aggregated into a single investment type for all investment disclosures, as applicable. See question 1.3.2 in the </w:t>
      </w:r>
      <w:r w:rsidR="00295599" w:rsidRPr="00EA13E9">
        <w:rPr>
          <w:rStyle w:val="Placeholder"/>
          <w:i/>
          <w:iCs/>
        </w:rPr>
        <w:t>GASB Implementation Guide No. 2015-1</w:t>
      </w:r>
      <w:r w:rsidR="00295599" w:rsidRPr="0002570A">
        <w:rPr>
          <w:rStyle w:val="Placeholder"/>
        </w:rPr>
        <w:t>.</w:t>
      </w:r>
      <w:r w:rsidRPr="0002570A">
        <w:rPr>
          <w:rStyle w:val="Placeholder"/>
        </w:rPr>
        <w:t>]</w:t>
      </w:r>
    </w:p>
    <w:tbl>
      <w:tblPr>
        <w:tblStyle w:val="TableGrid"/>
        <w:tblW w:w="10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368"/>
        <w:gridCol w:w="2016"/>
        <w:gridCol w:w="1728"/>
        <w:gridCol w:w="1777"/>
      </w:tblGrid>
      <w:tr w:rsidR="005123AA" w:rsidRPr="00B45BC6" w14:paraId="49EF0C4F" w14:textId="77777777" w:rsidTr="00966901">
        <w:trPr>
          <w:tblHeader/>
        </w:trPr>
        <w:tc>
          <w:tcPr>
            <w:tcW w:w="3240" w:type="dxa"/>
            <w:vAlign w:val="bottom"/>
          </w:tcPr>
          <w:p w14:paraId="603761A1" w14:textId="77777777" w:rsidR="005123AA" w:rsidRPr="00B45BC6" w:rsidRDefault="005123AA">
            <w:pPr>
              <w:pStyle w:val="BodyCopy"/>
              <w:jc w:val="center"/>
              <w:rPr>
                <w:b/>
                <w:bCs/>
                <w:sz w:val="18"/>
                <w:szCs w:val="18"/>
              </w:rPr>
            </w:pPr>
          </w:p>
        </w:tc>
        <w:tc>
          <w:tcPr>
            <w:tcW w:w="1368" w:type="dxa"/>
            <w:vAlign w:val="bottom"/>
          </w:tcPr>
          <w:p w14:paraId="47A93441" w14:textId="77777777" w:rsidR="005123AA" w:rsidRPr="00B45BC6" w:rsidRDefault="005123AA">
            <w:pPr>
              <w:pStyle w:val="BodyCopy"/>
              <w:jc w:val="center"/>
              <w:rPr>
                <w:b/>
                <w:bCs/>
                <w:sz w:val="18"/>
                <w:szCs w:val="18"/>
              </w:rPr>
            </w:pPr>
          </w:p>
        </w:tc>
        <w:tc>
          <w:tcPr>
            <w:tcW w:w="5521" w:type="dxa"/>
            <w:gridSpan w:val="3"/>
            <w:tcBorders>
              <w:bottom w:val="single" w:sz="4" w:space="0" w:color="auto"/>
            </w:tcBorders>
            <w:vAlign w:val="bottom"/>
          </w:tcPr>
          <w:p w14:paraId="4146887D" w14:textId="77777777" w:rsidR="005123AA" w:rsidRPr="00B45BC6" w:rsidRDefault="005123AA">
            <w:pPr>
              <w:pStyle w:val="BodyCopy"/>
              <w:jc w:val="center"/>
              <w:rPr>
                <w:b/>
                <w:bCs/>
                <w:sz w:val="18"/>
                <w:szCs w:val="18"/>
              </w:rPr>
            </w:pPr>
            <w:r w:rsidRPr="00B45BC6">
              <w:rPr>
                <w:b/>
                <w:bCs/>
                <w:sz w:val="18"/>
                <w:szCs w:val="18"/>
              </w:rPr>
              <w:t>Fair value measurement using</w:t>
            </w:r>
          </w:p>
        </w:tc>
      </w:tr>
      <w:tr w:rsidR="005123AA" w:rsidRPr="00B45BC6" w14:paraId="4E1142F2" w14:textId="77777777" w:rsidTr="00966901">
        <w:trPr>
          <w:tblHeader/>
        </w:trPr>
        <w:tc>
          <w:tcPr>
            <w:tcW w:w="3240" w:type="dxa"/>
            <w:vAlign w:val="bottom"/>
          </w:tcPr>
          <w:p w14:paraId="72B817ED" w14:textId="77777777" w:rsidR="005123AA" w:rsidRPr="00B45BC6" w:rsidRDefault="005123AA">
            <w:pPr>
              <w:pStyle w:val="BodyCopy"/>
              <w:jc w:val="center"/>
              <w:rPr>
                <w:b/>
                <w:bCs/>
                <w:sz w:val="18"/>
                <w:szCs w:val="18"/>
              </w:rPr>
            </w:pPr>
            <w:r w:rsidRPr="00B45BC6">
              <w:rPr>
                <w:b/>
                <w:bCs/>
                <w:sz w:val="18"/>
                <w:szCs w:val="18"/>
              </w:rPr>
              <w:t>Investments by fair value level</w:t>
            </w:r>
          </w:p>
        </w:tc>
        <w:tc>
          <w:tcPr>
            <w:tcW w:w="1368" w:type="dxa"/>
            <w:vAlign w:val="bottom"/>
          </w:tcPr>
          <w:p w14:paraId="1B7AC826" w14:textId="77777777" w:rsidR="005123AA" w:rsidRPr="00B45BC6" w:rsidRDefault="005123AA">
            <w:pPr>
              <w:pStyle w:val="BodyCopy"/>
              <w:jc w:val="center"/>
              <w:rPr>
                <w:b/>
                <w:bCs/>
                <w:sz w:val="18"/>
                <w:szCs w:val="18"/>
              </w:rPr>
            </w:pPr>
            <w:r w:rsidRPr="00B45BC6">
              <w:rPr>
                <w:b/>
                <w:bCs/>
                <w:sz w:val="18"/>
                <w:szCs w:val="18"/>
              </w:rPr>
              <w:t>Amount</w:t>
            </w:r>
          </w:p>
        </w:tc>
        <w:tc>
          <w:tcPr>
            <w:tcW w:w="2016" w:type="dxa"/>
            <w:tcBorders>
              <w:top w:val="single" w:sz="4" w:space="0" w:color="auto"/>
            </w:tcBorders>
            <w:vAlign w:val="bottom"/>
          </w:tcPr>
          <w:p w14:paraId="505D26C1" w14:textId="77777777" w:rsidR="005123AA" w:rsidRPr="00B45BC6" w:rsidRDefault="005123AA">
            <w:pPr>
              <w:pStyle w:val="BodyCopy"/>
              <w:jc w:val="center"/>
              <w:rPr>
                <w:b/>
                <w:bCs/>
                <w:sz w:val="18"/>
                <w:szCs w:val="18"/>
              </w:rPr>
            </w:pPr>
            <w:r w:rsidRPr="00B45BC6">
              <w:rPr>
                <w:b/>
                <w:bCs/>
                <w:sz w:val="18"/>
                <w:szCs w:val="18"/>
              </w:rPr>
              <w:t>Quoted prices in active markets for identical assets</w:t>
            </w:r>
            <w:r w:rsidRPr="00B45BC6">
              <w:rPr>
                <w:b/>
                <w:bCs/>
                <w:sz w:val="18"/>
                <w:szCs w:val="18"/>
              </w:rPr>
              <w:br/>
              <w:t>(Level 1)</w:t>
            </w:r>
          </w:p>
        </w:tc>
        <w:tc>
          <w:tcPr>
            <w:tcW w:w="1728" w:type="dxa"/>
            <w:tcBorders>
              <w:top w:val="single" w:sz="4" w:space="0" w:color="auto"/>
            </w:tcBorders>
            <w:vAlign w:val="bottom"/>
          </w:tcPr>
          <w:p w14:paraId="20A4A8DC" w14:textId="77777777" w:rsidR="005123AA" w:rsidRPr="00B45BC6" w:rsidRDefault="005123AA">
            <w:pPr>
              <w:pStyle w:val="BodyCopy"/>
              <w:jc w:val="center"/>
              <w:rPr>
                <w:b/>
                <w:bCs/>
                <w:sz w:val="18"/>
                <w:szCs w:val="18"/>
              </w:rPr>
            </w:pPr>
            <w:r w:rsidRPr="00B45BC6">
              <w:rPr>
                <w:b/>
                <w:bCs/>
                <w:sz w:val="18"/>
                <w:szCs w:val="18"/>
              </w:rPr>
              <w:t>Significant other observable input</w:t>
            </w:r>
            <w:r w:rsidRPr="00B45BC6">
              <w:rPr>
                <w:b/>
                <w:bCs/>
                <w:sz w:val="18"/>
                <w:szCs w:val="18"/>
              </w:rPr>
              <w:br/>
              <w:t>(Level 2)</w:t>
            </w:r>
          </w:p>
        </w:tc>
        <w:tc>
          <w:tcPr>
            <w:tcW w:w="1777" w:type="dxa"/>
            <w:tcBorders>
              <w:top w:val="single" w:sz="4" w:space="0" w:color="auto"/>
            </w:tcBorders>
            <w:vAlign w:val="bottom"/>
          </w:tcPr>
          <w:p w14:paraId="67EEC53A" w14:textId="77777777" w:rsidR="005123AA" w:rsidRPr="00B45BC6" w:rsidRDefault="005123AA">
            <w:pPr>
              <w:pStyle w:val="BodyCopy"/>
              <w:jc w:val="center"/>
              <w:rPr>
                <w:b/>
                <w:bCs/>
                <w:sz w:val="18"/>
                <w:szCs w:val="18"/>
              </w:rPr>
            </w:pPr>
            <w:r w:rsidRPr="00B45BC6">
              <w:rPr>
                <w:b/>
                <w:bCs/>
                <w:sz w:val="18"/>
                <w:szCs w:val="18"/>
              </w:rPr>
              <w:t>Significant unobservable inputs</w:t>
            </w:r>
            <w:r w:rsidRPr="00B45BC6">
              <w:rPr>
                <w:b/>
                <w:bCs/>
                <w:sz w:val="18"/>
                <w:szCs w:val="18"/>
              </w:rPr>
              <w:br/>
              <w:t>(Level 3)</w:t>
            </w:r>
          </w:p>
        </w:tc>
      </w:tr>
      <w:tr w:rsidR="00966901" w:rsidRPr="00B45BC6" w14:paraId="5B742278" w14:textId="77777777" w:rsidTr="00966901">
        <w:tc>
          <w:tcPr>
            <w:tcW w:w="3240" w:type="dxa"/>
          </w:tcPr>
          <w:p w14:paraId="074227F1" w14:textId="2DF5610A" w:rsidR="00966901" w:rsidRPr="00B45BC6" w:rsidRDefault="00966901" w:rsidP="00966901">
            <w:pPr>
              <w:pStyle w:val="TableBody"/>
            </w:pPr>
            <w:r w:rsidRPr="00637114">
              <w:t>U.S. Treasury securities</w:t>
            </w:r>
          </w:p>
        </w:tc>
        <w:tc>
          <w:tcPr>
            <w:tcW w:w="1368" w:type="dxa"/>
          </w:tcPr>
          <w:p w14:paraId="1002FCDB" w14:textId="77777777" w:rsidR="00966901" w:rsidRPr="00B45BC6" w:rsidRDefault="00966901" w:rsidP="00966901">
            <w:pPr>
              <w:pStyle w:val="BodyCopy"/>
              <w:rPr>
                <w:sz w:val="18"/>
                <w:szCs w:val="18"/>
              </w:rPr>
            </w:pPr>
            <w:r w:rsidRPr="00B45BC6">
              <w:rPr>
                <w:sz w:val="18"/>
                <w:szCs w:val="18"/>
              </w:rPr>
              <w:t>$</w:t>
            </w:r>
          </w:p>
        </w:tc>
        <w:tc>
          <w:tcPr>
            <w:tcW w:w="2016" w:type="dxa"/>
          </w:tcPr>
          <w:p w14:paraId="5DAB08CA" w14:textId="77777777" w:rsidR="00966901" w:rsidRPr="00B45BC6" w:rsidRDefault="00966901" w:rsidP="00966901">
            <w:pPr>
              <w:pStyle w:val="BodyCopy"/>
              <w:rPr>
                <w:sz w:val="18"/>
                <w:szCs w:val="18"/>
              </w:rPr>
            </w:pPr>
          </w:p>
        </w:tc>
        <w:tc>
          <w:tcPr>
            <w:tcW w:w="1728" w:type="dxa"/>
          </w:tcPr>
          <w:p w14:paraId="057D262C" w14:textId="77777777" w:rsidR="00966901" w:rsidRPr="00B45BC6" w:rsidRDefault="00966901" w:rsidP="00966901">
            <w:pPr>
              <w:pStyle w:val="BodyCopy"/>
              <w:rPr>
                <w:sz w:val="18"/>
                <w:szCs w:val="18"/>
              </w:rPr>
            </w:pPr>
          </w:p>
        </w:tc>
        <w:tc>
          <w:tcPr>
            <w:tcW w:w="1777" w:type="dxa"/>
          </w:tcPr>
          <w:p w14:paraId="2D2E11F8" w14:textId="77777777" w:rsidR="00966901" w:rsidRPr="00B45BC6" w:rsidRDefault="00966901" w:rsidP="00966901">
            <w:pPr>
              <w:pStyle w:val="BodyCopy"/>
              <w:rPr>
                <w:sz w:val="18"/>
                <w:szCs w:val="18"/>
              </w:rPr>
            </w:pPr>
          </w:p>
        </w:tc>
      </w:tr>
      <w:tr w:rsidR="00966901" w:rsidRPr="00B45BC6" w14:paraId="05BD6B8A" w14:textId="77777777" w:rsidTr="00966901">
        <w:tc>
          <w:tcPr>
            <w:tcW w:w="3240" w:type="dxa"/>
          </w:tcPr>
          <w:p w14:paraId="115B4B76" w14:textId="2BE5E7BF" w:rsidR="00966901" w:rsidRPr="00B45BC6" w:rsidRDefault="00966901" w:rsidP="00966901">
            <w:pPr>
              <w:pStyle w:val="TableBody"/>
            </w:pPr>
            <w:r w:rsidRPr="00637114">
              <w:t>U.S. agency securities</w:t>
            </w:r>
          </w:p>
        </w:tc>
        <w:tc>
          <w:tcPr>
            <w:tcW w:w="1368" w:type="dxa"/>
          </w:tcPr>
          <w:p w14:paraId="766A96A0" w14:textId="77777777" w:rsidR="00966901" w:rsidRPr="00B45BC6" w:rsidRDefault="00966901" w:rsidP="00966901">
            <w:pPr>
              <w:pStyle w:val="BodyCopy"/>
              <w:rPr>
                <w:sz w:val="18"/>
                <w:szCs w:val="18"/>
              </w:rPr>
            </w:pPr>
          </w:p>
        </w:tc>
        <w:tc>
          <w:tcPr>
            <w:tcW w:w="2016" w:type="dxa"/>
          </w:tcPr>
          <w:p w14:paraId="72217122" w14:textId="77777777" w:rsidR="00966901" w:rsidRPr="00B45BC6" w:rsidRDefault="00966901" w:rsidP="00966901">
            <w:pPr>
              <w:pStyle w:val="BodyCopy"/>
              <w:rPr>
                <w:sz w:val="18"/>
                <w:szCs w:val="18"/>
              </w:rPr>
            </w:pPr>
          </w:p>
        </w:tc>
        <w:tc>
          <w:tcPr>
            <w:tcW w:w="1728" w:type="dxa"/>
          </w:tcPr>
          <w:p w14:paraId="07FE0CAE" w14:textId="77777777" w:rsidR="00966901" w:rsidRPr="00B45BC6" w:rsidRDefault="00966901" w:rsidP="00966901">
            <w:pPr>
              <w:pStyle w:val="BodyCopy"/>
              <w:rPr>
                <w:sz w:val="18"/>
                <w:szCs w:val="18"/>
              </w:rPr>
            </w:pPr>
          </w:p>
        </w:tc>
        <w:tc>
          <w:tcPr>
            <w:tcW w:w="1777" w:type="dxa"/>
          </w:tcPr>
          <w:p w14:paraId="38393545" w14:textId="77777777" w:rsidR="00966901" w:rsidRPr="00B45BC6" w:rsidRDefault="00966901" w:rsidP="00966901">
            <w:pPr>
              <w:pStyle w:val="BodyCopy"/>
              <w:rPr>
                <w:sz w:val="18"/>
                <w:szCs w:val="18"/>
              </w:rPr>
            </w:pPr>
          </w:p>
        </w:tc>
      </w:tr>
      <w:tr w:rsidR="00966901" w:rsidRPr="00B45BC6" w14:paraId="5783DAC6" w14:textId="77777777" w:rsidTr="00966901">
        <w:tc>
          <w:tcPr>
            <w:tcW w:w="3240" w:type="dxa"/>
          </w:tcPr>
          <w:p w14:paraId="4ED34DF2" w14:textId="2978214B" w:rsidR="00966901" w:rsidRPr="00B45BC6" w:rsidRDefault="00966901" w:rsidP="00966901">
            <w:pPr>
              <w:pStyle w:val="TableBody"/>
            </w:pPr>
            <w:r w:rsidRPr="00637114">
              <w:t>Local government bonds</w:t>
            </w:r>
          </w:p>
        </w:tc>
        <w:tc>
          <w:tcPr>
            <w:tcW w:w="1368" w:type="dxa"/>
          </w:tcPr>
          <w:p w14:paraId="1B621B54" w14:textId="77777777" w:rsidR="00966901" w:rsidRPr="00B45BC6" w:rsidRDefault="00966901" w:rsidP="00966901">
            <w:pPr>
              <w:pStyle w:val="BodyCopy"/>
              <w:rPr>
                <w:sz w:val="18"/>
                <w:szCs w:val="18"/>
              </w:rPr>
            </w:pPr>
          </w:p>
        </w:tc>
        <w:tc>
          <w:tcPr>
            <w:tcW w:w="2016" w:type="dxa"/>
          </w:tcPr>
          <w:p w14:paraId="1DBF13E6" w14:textId="77777777" w:rsidR="00966901" w:rsidRPr="00B45BC6" w:rsidRDefault="00966901" w:rsidP="00966901">
            <w:pPr>
              <w:pStyle w:val="BodyCopy"/>
              <w:rPr>
                <w:sz w:val="18"/>
                <w:szCs w:val="18"/>
              </w:rPr>
            </w:pPr>
          </w:p>
        </w:tc>
        <w:tc>
          <w:tcPr>
            <w:tcW w:w="1728" w:type="dxa"/>
          </w:tcPr>
          <w:p w14:paraId="466B22BD" w14:textId="77777777" w:rsidR="00966901" w:rsidRPr="00B45BC6" w:rsidRDefault="00966901" w:rsidP="00966901">
            <w:pPr>
              <w:pStyle w:val="BodyCopy"/>
              <w:rPr>
                <w:sz w:val="18"/>
                <w:szCs w:val="18"/>
              </w:rPr>
            </w:pPr>
          </w:p>
        </w:tc>
        <w:tc>
          <w:tcPr>
            <w:tcW w:w="1777" w:type="dxa"/>
          </w:tcPr>
          <w:p w14:paraId="172091BE" w14:textId="77777777" w:rsidR="00966901" w:rsidRPr="00B45BC6" w:rsidRDefault="00966901" w:rsidP="00966901">
            <w:pPr>
              <w:pStyle w:val="BodyCopy"/>
              <w:rPr>
                <w:sz w:val="18"/>
                <w:szCs w:val="18"/>
              </w:rPr>
            </w:pPr>
          </w:p>
        </w:tc>
      </w:tr>
      <w:tr w:rsidR="00966901" w:rsidRPr="00B45BC6" w14:paraId="792B12AA" w14:textId="77777777" w:rsidTr="00966901">
        <w:tc>
          <w:tcPr>
            <w:tcW w:w="3240" w:type="dxa"/>
          </w:tcPr>
          <w:p w14:paraId="786CB2F8" w14:textId="610F6E05" w:rsidR="00966901" w:rsidRPr="00B45BC6" w:rsidRDefault="00966901" w:rsidP="00966901">
            <w:pPr>
              <w:pStyle w:val="TableBody"/>
            </w:pPr>
            <w:r w:rsidRPr="00637114">
              <w:t>Common stock</w:t>
            </w:r>
          </w:p>
        </w:tc>
        <w:tc>
          <w:tcPr>
            <w:tcW w:w="1368" w:type="dxa"/>
          </w:tcPr>
          <w:p w14:paraId="7D1ADA83" w14:textId="77777777" w:rsidR="00966901" w:rsidRPr="00B45BC6" w:rsidRDefault="00966901" w:rsidP="00966901">
            <w:pPr>
              <w:pStyle w:val="BodyCopy"/>
              <w:rPr>
                <w:sz w:val="18"/>
                <w:szCs w:val="18"/>
              </w:rPr>
            </w:pPr>
          </w:p>
        </w:tc>
        <w:tc>
          <w:tcPr>
            <w:tcW w:w="2016" w:type="dxa"/>
          </w:tcPr>
          <w:p w14:paraId="0A3DCEB3" w14:textId="77777777" w:rsidR="00966901" w:rsidRPr="00B45BC6" w:rsidRDefault="00966901" w:rsidP="00966901">
            <w:pPr>
              <w:pStyle w:val="BodyCopy"/>
              <w:rPr>
                <w:sz w:val="18"/>
                <w:szCs w:val="18"/>
              </w:rPr>
            </w:pPr>
          </w:p>
        </w:tc>
        <w:tc>
          <w:tcPr>
            <w:tcW w:w="1728" w:type="dxa"/>
          </w:tcPr>
          <w:p w14:paraId="002F6D4B" w14:textId="77777777" w:rsidR="00966901" w:rsidRPr="00B45BC6" w:rsidRDefault="00966901" w:rsidP="00966901">
            <w:pPr>
              <w:pStyle w:val="BodyCopy"/>
              <w:rPr>
                <w:sz w:val="18"/>
                <w:szCs w:val="18"/>
              </w:rPr>
            </w:pPr>
          </w:p>
        </w:tc>
        <w:tc>
          <w:tcPr>
            <w:tcW w:w="1777" w:type="dxa"/>
          </w:tcPr>
          <w:p w14:paraId="36807591" w14:textId="77777777" w:rsidR="00966901" w:rsidRPr="00B45BC6" w:rsidRDefault="00966901" w:rsidP="00966901">
            <w:pPr>
              <w:pStyle w:val="BodyCopy"/>
              <w:rPr>
                <w:sz w:val="18"/>
                <w:szCs w:val="18"/>
              </w:rPr>
            </w:pPr>
          </w:p>
        </w:tc>
      </w:tr>
      <w:tr w:rsidR="00966901" w:rsidRPr="00B45BC6" w14:paraId="67B518B0" w14:textId="77777777" w:rsidTr="00966901">
        <w:tc>
          <w:tcPr>
            <w:tcW w:w="3240" w:type="dxa"/>
          </w:tcPr>
          <w:p w14:paraId="04780DEE" w14:textId="1D729CCB" w:rsidR="00966901" w:rsidRPr="00966901" w:rsidRDefault="00966901" w:rsidP="00966901">
            <w:pPr>
              <w:pStyle w:val="TableBody"/>
              <w:rPr>
                <w:rStyle w:val="TablePlaceholder"/>
              </w:rPr>
            </w:pPr>
            <w:r>
              <w:rPr>
                <w:rStyle w:val="TablePlaceholder"/>
              </w:rPr>
              <w:t>[</w:t>
            </w:r>
            <w:r w:rsidRPr="00966901">
              <w:rPr>
                <w:rStyle w:val="TablePlaceholder"/>
              </w:rPr>
              <w:t>List additional investment types</w:t>
            </w:r>
            <w:r>
              <w:rPr>
                <w:rStyle w:val="TablePlaceholder"/>
              </w:rPr>
              <w:t>]</w:t>
            </w:r>
          </w:p>
        </w:tc>
        <w:tc>
          <w:tcPr>
            <w:tcW w:w="1368" w:type="dxa"/>
          </w:tcPr>
          <w:p w14:paraId="0CBB14D8" w14:textId="77777777" w:rsidR="00966901" w:rsidRPr="00B45BC6" w:rsidRDefault="00966901" w:rsidP="00966901">
            <w:pPr>
              <w:pStyle w:val="BodyCopy"/>
              <w:rPr>
                <w:sz w:val="18"/>
                <w:szCs w:val="18"/>
              </w:rPr>
            </w:pPr>
          </w:p>
        </w:tc>
        <w:tc>
          <w:tcPr>
            <w:tcW w:w="2016" w:type="dxa"/>
          </w:tcPr>
          <w:p w14:paraId="001B4A7C" w14:textId="77777777" w:rsidR="00966901" w:rsidRPr="00B45BC6" w:rsidRDefault="00966901" w:rsidP="00966901">
            <w:pPr>
              <w:pStyle w:val="BodyCopy"/>
              <w:rPr>
                <w:sz w:val="18"/>
                <w:szCs w:val="18"/>
              </w:rPr>
            </w:pPr>
          </w:p>
        </w:tc>
        <w:tc>
          <w:tcPr>
            <w:tcW w:w="1728" w:type="dxa"/>
          </w:tcPr>
          <w:p w14:paraId="32052A60" w14:textId="77777777" w:rsidR="00966901" w:rsidRPr="00B45BC6" w:rsidRDefault="00966901" w:rsidP="00966901">
            <w:pPr>
              <w:pStyle w:val="BodyCopy"/>
              <w:rPr>
                <w:sz w:val="18"/>
                <w:szCs w:val="18"/>
              </w:rPr>
            </w:pPr>
          </w:p>
        </w:tc>
        <w:tc>
          <w:tcPr>
            <w:tcW w:w="1777" w:type="dxa"/>
          </w:tcPr>
          <w:p w14:paraId="0B37689D" w14:textId="77777777" w:rsidR="00966901" w:rsidRPr="00B45BC6" w:rsidRDefault="00966901" w:rsidP="00966901">
            <w:pPr>
              <w:pStyle w:val="BodyCopy"/>
              <w:rPr>
                <w:sz w:val="18"/>
                <w:szCs w:val="18"/>
              </w:rPr>
            </w:pPr>
          </w:p>
        </w:tc>
      </w:tr>
      <w:tr w:rsidR="00966901" w:rsidRPr="00B45BC6" w14:paraId="6097E4C2" w14:textId="77777777" w:rsidTr="00966901">
        <w:tc>
          <w:tcPr>
            <w:tcW w:w="3240" w:type="dxa"/>
          </w:tcPr>
          <w:p w14:paraId="298106FC" w14:textId="1E2E59BD" w:rsidR="00966901" w:rsidRPr="00B45BC6" w:rsidRDefault="00966901" w:rsidP="00966901">
            <w:pPr>
              <w:pStyle w:val="TableBody"/>
            </w:pPr>
            <w:r w:rsidRPr="00637114">
              <w:t>Total investments categorized by fair value level</w:t>
            </w:r>
          </w:p>
        </w:tc>
        <w:tc>
          <w:tcPr>
            <w:tcW w:w="1368" w:type="dxa"/>
            <w:tcBorders>
              <w:top w:val="single" w:sz="4" w:space="0" w:color="auto"/>
              <w:bottom w:val="single" w:sz="4" w:space="0" w:color="auto"/>
            </w:tcBorders>
          </w:tcPr>
          <w:p w14:paraId="55F5AC5D" w14:textId="77777777" w:rsidR="00966901" w:rsidRPr="00B45BC6" w:rsidRDefault="00966901" w:rsidP="00966901">
            <w:pPr>
              <w:pStyle w:val="BodyCopy"/>
              <w:rPr>
                <w:sz w:val="18"/>
                <w:szCs w:val="18"/>
              </w:rPr>
            </w:pPr>
            <w:r w:rsidRPr="00B45BC6">
              <w:rPr>
                <w:sz w:val="18"/>
                <w:szCs w:val="18"/>
              </w:rPr>
              <w:t>$</w:t>
            </w:r>
          </w:p>
        </w:tc>
        <w:tc>
          <w:tcPr>
            <w:tcW w:w="2016" w:type="dxa"/>
            <w:tcBorders>
              <w:top w:val="single" w:sz="4" w:space="0" w:color="auto"/>
              <w:bottom w:val="single" w:sz="4" w:space="0" w:color="auto"/>
            </w:tcBorders>
          </w:tcPr>
          <w:p w14:paraId="4CE25C2D" w14:textId="77777777" w:rsidR="00966901" w:rsidRPr="00B45BC6" w:rsidRDefault="00966901" w:rsidP="00966901">
            <w:pPr>
              <w:pStyle w:val="BodyCopy"/>
              <w:rPr>
                <w:sz w:val="18"/>
                <w:szCs w:val="18"/>
              </w:rPr>
            </w:pPr>
            <w:r w:rsidRPr="00B45BC6">
              <w:rPr>
                <w:sz w:val="18"/>
                <w:szCs w:val="18"/>
              </w:rPr>
              <w:t>$</w:t>
            </w:r>
          </w:p>
        </w:tc>
        <w:tc>
          <w:tcPr>
            <w:tcW w:w="1728" w:type="dxa"/>
            <w:tcBorders>
              <w:top w:val="single" w:sz="4" w:space="0" w:color="auto"/>
              <w:bottom w:val="single" w:sz="4" w:space="0" w:color="auto"/>
            </w:tcBorders>
          </w:tcPr>
          <w:p w14:paraId="22F715DF" w14:textId="77777777" w:rsidR="00966901" w:rsidRPr="00B45BC6" w:rsidRDefault="00966901" w:rsidP="00966901">
            <w:pPr>
              <w:pStyle w:val="BodyCopy"/>
              <w:rPr>
                <w:sz w:val="18"/>
                <w:szCs w:val="18"/>
              </w:rPr>
            </w:pPr>
            <w:r w:rsidRPr="00B45BC6">
              <w:rPr>
                <w:sz w:val="18"/>
                <w:szCs w:val="18"/>
              </w:rPr>
              <w:t>$</w:t>
            </w:r>
          </w:p>
        </w:tc>
        <w:tc>
          <w:tcPr>
            <w:tcW w:w="1777" w:type="dxa"/>
            <w:tcBorders>
              <w:top w:val="single" w:sz="4" w:space="0" w:color="auto"/>
              <w:bottom w:val="single" w:sz="4" w:space="0" w:color="auto"/>
            </w:tcBorders>
          </w:tcPr>
          <w:p w14:paraId="7C0ED896" w14:textId="77777777" w:rsidR="00966901" w:rsidRPr="00B45BC6" w:rsidRDefault="00966901" w:rsidP="00966901">
            <w:pPr>
              <w:pStyle w:val="BodyCopy"/>
              <w:rPr>
                <w:sz w:val="18"/>
                <w:szCs w:val="18"/>
              </w:rPr>
            </w:pPr>
            <w:r w:rsidRPr="00B45BC6">
              <w:rPr>
                <w:sz w:val="18"/>
                <w:szCs w:val="18"/>
              </w:rPr>
              <w:t>$</w:t>
            </w:r>
          </w:p>
        </w:tc>
      </w:tr>
    </w:tbl>
    <w:p w14:paraId="0324687A" w14:textId="0EBD0E80" w:rsidR="00295599" w:rsidRDefault="00295599" w:rsidP="006F59D7">
      <w:pPr>
        <w:pStyle w:val="BodyCopy"/>
        <w:spacing w:before="240"/>
      </w:pPr>
      <w:r>
        <w:t xml:space="preserve">Investments categorized as Level 1 are valued using prices quoted in active markets for those investments. </w:t>
      </w:r>
      <w:r w:rsidR="00966901" w:rsidRPr="00966901">
        <w:rPr>
          <w:rStyle w:val="Placeholder"/>
        </w:rPr>
        <w:t>[</w:t>
      </w:r>
      <w:r w:rsidRPr="00966901">
        <w:rPr>
          <w:rStyle w:val="Placeholder"/>
        </w:rPr>
        <w:t>For investments categorized as Level 2 or Level 3, describe the valuation technique used for each level by investment type. Also, if there was a change in any of the valuation techniques that had a significant impact on the result, disclose the change and the reason(s) for making it.</w:t>
      </w:r>
      <w:r w:rsidR="00966901" w:rsidRPr="00966901">
        <w:rPr>
          <w:rStyle w:val="Placeholder"/>
        </w:rPr>
        <w:t>]</w:t>
      </w:r>
      <w:r>
        <w:t xml:space="preserve"> </w:t>
      </w:r>
    </w:p>
    <w:p w14:paraId="26C8B4F6" w14:textId="77777777" w:rsidR="00295599" w:rsidRDefault="00295599" w:rsidP="00295599">
      <w:pPr>
        <w:pStyle w:val="BodyCopy"/>
      </w:pPr>
      <w:r>
        <w:t>The District also had the following investments in external investment pools measured at fair value: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5"/>
        <w:gridCol w:w="2155"/>
      </w:tblGrid>
      <w:tr w:rsidR="005B4DB7" w:rsidRPr="0052462F" w14:paraId="625FE87C" w14:textId="77777777">
        <w:tc>
          <w:tcPr>
            <w:tcW w:w="7915" w:type="dxa"/>
          </w:tcPr>
          <w:p w14:paraId="181B572E" w14:textId="77777777" w:rsidR="005B4DB7" w:rsidRPr="0052462F" w:rsidRDefault="005B4DB7" w:rsidP="00223717">
            <w:pPr>
              <w:pStyle w:val="TableBody"/>
            </w:pPr>
          </w:p>
        </w:tc>
        <w:tc>
          <w:tcPr>
            <w:tcW w:w="2155" w:type="dxa"/>
          </w:tcPr>
          <w:p w14:paraId="6BEC46AA" w14:textId="77777777" w:rsidR="005B4DB7" w:rsidRPr="0052462F" w:rsidRDefault="005B4DB7">
            <w:pPr>
              <w:pStyle w:val="BodyCopy"/>
              <w:rPr>
                <w:b/>
                <w:bCs/>
                <w:sz w:val="18"/>
                <w:szCs w:val="18"/>
              </w:rPr>
            </w:pPr>
            <w:r w:rsidRPr="0052462F">
              <w:rPr>
                <w:b/>
                <w:bCs/>
                <w:sz w:val="18"/>
                <w:szCs w:val="18"/>
              </w:rPr>
              <w:t>Amount</w:t>
            </w:r>
          </w:p>
        </w:tc>
      </w:tr>
      <w:tr w:rsidR="00223717" w:rsidRPr="0052462F" w14:paraId="5AA9F89B" w14:textId="77777777">
        <w:tc>
          <w:tcPr>
            <w:tcW w:w="7915" w:type="dxa"/>
          </w:tcPr>
          <w:p w14:paraId="1466B949" w14:textId="7C416C60" w:rsidR="00223717" w:rsidRPr="0052462F" w:rsidRDefault="00223717" w:rsidP="00223717">
            <w:pPr>
              <w:pStyle w:val="TableBody"/>
            </w:pPr>
            <w:r w:rsidRPr="00F81029">
              <w:t>State Treasurer’s investment pools</w:t>
            </w:r>
          </w:p>
        </w:tc>
        <w:tc>
          <w:tcPr>
            <w:tcW w:w="2155" w:type="dxa"/>
          </w:tcPr>
          <w:p w14:paraId="43DEF000" w14:textId="77777777" w:rsidR="00223717" w:rsidRPr="0052462F" w:rsidRDefault="00223717" w:rsidP="00223717">
            <w:pPr>
              <w:pStyle w:val="BodyCopy"/>
              <w:rPr>
                <w:sz w:val="18"/>
                <w:szCs w:val="18"/>
              </w:rPr>
            </w:pPr>
            <w:r w:rsidRPr="0052462F">
              <w:rPr>
                <w:sz w:val="18"/>
                <w:szCs w:val="18"/>
              </w:rPr>
              <w:t>$</w:t>
            </w:r>
          </w:p>
        </w:tc>
      </w:tr>
      <w:tr w:rsidR="00223717" w:rsidRPr="0052462F" w14:paraId="2CD4562A" w14:textId="77777777">
        <w:tc>
          <w:tcPr>
            <w:tcW w:w="7915" w:type="dxa"/>
          </w:tcPr>
          <w:p w14:paraId="45B32C86" w14:textId="75E84756" w:rsidR="00223717" w:rsidRPr="0052462F" w:rsidRDefault="00223717" w:rsidP="00223717">
            <w:pPr>
              <w:pStyle w:val="TableBody"/>
              <w:rPr>
                <w:rStyle w:val="Placeholder"/>
                <w:sz w:val="18"/>
              </w:rPr>
            </w:pPr>
            <w:r w:rsidRPr="00F81029">
              <w:t>County Treasurer’s investment pool</w:t>
            </w:r>
          </w:p>
        </w:tc>
        <w:tc>
          <w:tcPr>
            <w:tcW w:w="2155" w:type="dxa"/>
            <w:tcBorders>
              <w:bottom w:val="single" w:sz="4" w:space="0" w:color="auto"/>
            </w:tcBorders>
          </w:tcPr>
          <w:p w14:paraId="05BFDED5" w14:textId="77777777" w:rsidR="00223717" w:rsidRPr="0052462F" w:rsidRDefault="00223717" w:rsidP="00223717">
            <w:pPr>
              <w:pStyle w:val="BodyCopy"/>
              <w:rPr>
                <w:sz w:val="18"/>
                <w:szCs w:val="18"/>
              </w:rPr>
            </w:pPr>
          </w:p>
        </w:tc>
      </w:tr>
      <w:tr w:rsidR="00223717" w:rsidRPr="0052462F" w14:paraId="0A7B0AB8" w14:textId="77777777">
        <w:tc>
          <w:tcPr>
            <w:tcW w:w="7915" w:type="dxa"/>
          </w:tcPr>
          <w:p w14:paraId="68FA595B" w14:textId="51F6F4B3" w:rsidR="00223717" w:rsidRPr="0052462F" w:rsidRDefault="00223717" w:rsidP="00223717">
            <w:pPr>
              <w:pStyle w:val="TableBody"/>
            </w:pPr>
            <w:r w:rsidRPr="00F81029">
              <w:t>Total external investment pools measured at fair value</w:t>
            </w:r>
          </w:p>
        </w:tc>
        <w:tc>
          <w:tcPr>
            <w:tcW w:w="2155" w:type="dxa"/>
            <w:tcBorders>
              <w:top w:val="single" w:sz="4" w:space="0" w:color="auto"/>
              <w:bottom w:val="double" w:sz="4" w:space="0" w:color="auto"/>
            </w:tcBorders>
          </w:tcPr>
          <w:p w14:paraId="6742D890" w14:textId="04CF056F" w:rsidR="00223717" w:rsidRPr="0052462F" w:rsidRDefault="00223717" w:rsidP="00223717">
            <w:pPr>
              <w:pStyle w:val="BodyCopy"/>
              <w:rPr>
                <w:sz w:val="18"/>
                <w:szCs w:val="18"/>
              </w:rPr>
            </w:pPr>
            <w:r>
              <w:rPr>
                <w:sz w:val="18"/>
                <w:szCs w:val="18"/>
              </w:rPr>
              <w:t>$</w:t>
            </w:r>
          </w:p>
        </w:tc>
      </w:tr>
    </w:tbl>
    <w:p w14:paraId="24EE2F46" w14:textId="77777777" w:rsidR="00295599" w:rsidRDefault="00295599" w:rsidP="006F59D7">
      <w:pPr>
        <w:pStyle w:val="BodyCopy"/>
        <w:spacing w:before="240"/>
      </w:pPr>
      <w:r>
        <w:t xml:space="preserve">Investments in the State Treasurer’s investment pools are valued at the pool’s share price multiplied by the number of shares the District held. The fair value of a participant’s position in the pools approximates the value of that participant’s pool shares. The investment in the County Treasurer’s pool is valued using the District’s proportionate participation in the pool because the pool’s structure does not provide for shares. The State Board of Investment provides oversight </w:t>
      </w:r>
      <w:proofErr w:type="gramStart"/>
      <w:r>
        <w:t>for</w:t>
      </w:r>
      <w:proofErr w:type="gramEnd"/>
      <w:r>
        <w:t xml:space="preserve"> the State Treasurer’s investment pools. No comparable oversight is provided for the County Treasurer’s investment pool. </w:t>
      </w:r>
    </w:p>
    <w:p w14:paraId="60985D61" w14:textId="77777777" w:rsidR="00295599" w:rsidRDefault="00295599" w:rsidP="00295599">
      <w:pPr>
        <w:pStyle w:val="BodyCopy"/>
      </w:pPr>
      <w:r>
        <w:t>The District also had the following investments measured at amortized cost: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5"/>
        <w:gridCol w:w="2155"/>
      </w:tblGrid>
      <w:tr w:rsidR="00265FF3" w:rsidRPr="0052462F" w14:paraId="34F7EB5A" w14:textId="77777777">
        <w:tc>
          <w:tcPr>
            <w:tcW w:w="7915" w:type="dxa"/>
          </w:tcPr>
          <w:p w14:paraId="4E985F0D" w14:textId="77777777" w:rsidR="00265FF3" w:rsidRPr="0052462F" w:rsidRDefault="00265FF3">
            <w:pPr>
              <w:pStyle w:val="BodyCopy"/>
              <w:rPr>
                <w:sz w:val="18"/>
                <w:szCs w:val="18"/>
              </w:rPr>
            </w:pPr>
          </w:p>
        </w:tc>
        <w:tc>
          <w:tcPr>
            <w:tcW w:w="2155" w:type="dxa"/>
          </w:tcPr>
          <w:p w14:paraId="468344EC" w14:textId="77777777" w:rsidR="00265FF3" w:rsidRPr="0052462F" w:rsidRDefault="00265FF3">
            <w:pPr>
              <w:pStyle w:val="BodyCopy"/>
              <w:rPr>
                <w:b/>
                <w:bCs/>
                <w:sz w:val="18"/>
                <w:szCs w:val="18"/>
              </w:rPr>
            </w:pPr>
            <w:r w:rsidRPr="0052462F">
              <w:rPr>
                <w:b/>
                <w:bCs/>
                <w:sz w:val="18"/>
                <w:szCs w:val="18"/>
              </w:rPr>
              <w:t>Amount</w:t>
            </w:r>
          </w:p>
        </w:tc>
      </w:tr>
      <w:tr w:rsidR="00265FF3" w:rsidRPr="0052462F" w14:paraId="1353BCDE" w14:textId="77777777">
        <w:tc>
          <w:tcPr>
            <w:tcW w:w="7915" w:type="dxa"/>
          </w:tcPr>
          <w:p w14:paraId="260C9877" w14:textId="77777777" w:rsidR="00265FF3" w:rsidRPr="0052462F" w:rsidRDefault="00265FF3" w:rsidP="00265FF3">
            <w:pPr>
              <w:pStyle w:val="TableBody"/>
            </w:pPr>
            <w:r w:rsidRPr="0052462F">
              <w:t>Repurchase agreements</w:t>
            </w:r>
          </w:p>
        </w:tc>
        <w:tc>
          <w:tcPr>
            <w:tcW w:w="2155" w:type="dxa"/>
          </w:tcPr>
          <w:p w14:paraId="4C41CC9F" w14:textId="77777777" w:rsidR="00265FF3" w:rsidRPr="0052462F" w:rsidRDefault="00265FF3">
            <w:pPr>
              <w:pStyle w:val="BodyCopy"/>
              <w:rPr>
                <w:sz w:val="18"/>
                <w:szCs w:val="18"/>
              </w:rPr>
            </w:pPr>
            <w:r w:rsidRPr="0052462F">
              <w:rPr>
                <w:sz w:val="18"/>
                <w:szCs w:val="18"/>
              </w:rPr>
              <w:t>$</w:t>
            </w:r>
          </w:p>
        </w:tc>
      </w:tr>
      <w:tr w:rsidR="00265FF3" w:rsidRPr="0052462F" w14:paraId="5D913923" w14:textId="77777777">
        <w:tc>
          <w:tcPr>
            <w:tcW w:w="7915" w:type="dxa"/>
          </w:tcPr>
          <w:p w14:paraId="0E81409B" w14:textId="77777777" w:rsidR="00265FF3" w:rsidRPr="0052462F" w:rsidRDefault="00265FF3" w:rsidP="00265FF3">
            <w:pPr>
              <w:pStyle w:val="TableBody"/>
              <w:rPr>
                <w:rStyle w:val="Placeholder"/>
                <w:sz w:val="18"/>
              </w:rPr>
            </w:pPr>
            <w:r w:rsidRPr="0052462F">
              <w:rPr>
                <w:rStyle w:val="Placeholder"/>
                <w:sz w:val="18"/>
              </w:rPr>
              <w:t>[List additional investment types]</w:t>
            </w:r>
          </w:p>
        </w:tc>
        <w:tc>
          <w:tcPr>
            <w:tcW w:w="2155" w:type="dxa"/>
            <w:tcBorders>
              <w:bottom w:val="single" w:sz="4" w:space="0" w:color="auto"/>
            </w:tcBorders>
          </w:tcPr>
          <w:p w14:paraId="0F983761" w14:textId="77777777" w:rsidR="00265FF3" w:rsidRPr="0052462F" w:rsidRDefault="00265FF3">
            <w:pPr>
              <w:pStyle w:val="BodyCopy"/>
              <w:rPr>
                <w:sz w:val="18"/>
                <w:szCs w:val="18"/>
              </w:rPr>
            </w:pPr>
          </w:p>
        </w:tc>
      </w:tr>
      <w:tr w:rsidR="00265FF3" w:rsidRPr="0052462F" w14:paraId="5C093E07" w14:textId="77777777">
        <w:tc>
          <w:tcPr>
            <w:tcW w:w="7915" w:type="dxa"/>
          </w:tcPr>
          <w:p w14:paraId="2749D6B2" w14:textId="77777777" w:rsidR="00265FF3" w:rsidRPr="0052462F" w:rsidRDefault="00265FF3" w:rsidP="00265FF3">
            <w:pPr>
              <w:pStyle w:val="TableBody"/>
            </w:pPr>
            <w:r w:rsidRPr="0052462F">
              <w:t>Total investments measured at amortized cost</w:t>
            </w:r>
          </w:p>
        </w:tc>
        <w:tc>
          <w:tcPr>
            <w:tcW w:w="2155" w:type="dxa"/>
            <w:tcBorders>
              <w:top w:val="single" w:sz="4" w:space="0" w:color="auto"/>
              <w:bottom w:val="double" w:sz="4" w:space="0" w:color="auto"/>
            </w:tcBorders>
          </w:tcPr>
          <w:p w14:paraId="56BE427B" w14:textId="77777777" w:rsidR="00265FF3" w:rsidRPr="0052462F" w:rsidRDefault="00265FF3">
            <w:pPr>
              <w:pStyle w:val="BodyCopy"/>
              <w:rPr>
                <w:sz w:val="18"/>
                <w:szCs w:val="18"/>
              </w:rPr>
            </w:pPr>
            <w:r>
              <w:rPr>
                <w:sz w:val="18"/>
                <w:szCs w:val="18"/>
              </w:rPr>
              <w:t>$</w:t>
            </w:r>
          </w:p>
        </w:tc>
      </w:tr>
    </w:tbl>
    <w:p w14:paraId="659F7529" w14:textId="77777777" w:rsidR="00193D59" w:rsidRDefault="00295599" w:rsidP="004A1465">
      <w:pPr>
        <w:pStyle w:val="Heading3"/>
      </w:pPr>
      <w:r>
        <w:lastRenderedPageBreak/>
        <w:t>Credit risk</w:t>
      </w:r>
    </w:p>
    <w:p w14:paraId="70F55E6A" w14:textId="209740D8" w:rsidR="00295599" w:rsidRDefault="00295599" w:rsidP="00295599">
      <w:pPr>
        <w:pStyle w:val="BodyCopy"/>
      </w:pPr>
      <w:r>
        <w:t xml:space="preserve">Briefly describe the District’s formal investment policy with respect to credit risk or indicate that it does not have one. </w:t>
      </w:r>
      <w:proofErr w:type="gramStart"/>
      <w:r>
        <w:t>At</w:t>
      </w:r>
      <w:proofErr w:type="gramEnd"/>
      <w:r>
        <w:t xml:space="preserve"> June 30, 2026, credit risk for the District’s investments was as follows: Modify as necessary.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800"/>
        <w:gridCol w:w="2065"/>
        <w:gridCol w:w="1795"/>
      </w:tblGrid>
      <w:tr w:rsidR="004E3362" w:rsidRPr="0052462F" w14:paraId="37DD920E" w14:textId="77777777">
        <w:trPr>
          <w:tblHeader/>
        </w:trPr>
        <w:tc>
          <w:tcPr>
            <w:tcW w:w="4410" w:type="dxa"/>
            <w:vAlign w:val="bottom"/>
          </w:tcPr>
          <w:p w14:paraId="3F969DF7" w14:textId="77777777" w:rsidR="004E3362" w:rsidRPr="0052462F" w:rsidRDefault="004E3362">
            <w:pPr>
              <w:pStyle w:val="BodyCopy"/>
              <w:rPr>
                <w:b/>
                <w:bCs/>
                <w:sz w:val="18"/>
                <w:szCs w:val="18"/>
              </w:rPr>
            </w:pPr>
            <w:r w:rsidRPr="0052462F">
              <w:rPr>
                <w:b/>
                <w:bCs/>
                <w:sz w:val="18"/>
                <w:szCs w:val="18"/>
              </w:rPr>
              <w:t>Investment type</w:t>
            </w:r>
          </w:p>
        </w:tc>
        <w:tc>
          <w:tcPr>
            <w:tcW w:w="1800" w:type="dxa"/>
            <w:vAlign w:val="bottom"/>
          </w:tcPr>
          <w:p w14:paraId="1036D0FE" w14:textId="77777777" w:rsidR="004E3362" w:rsidRPr="0052462F" w:rsidRDefault="004E3362">
            <w:pPr>
              <w:pStyle w:val="BodyCopy"/>
              <w:rPr>
                <w:b/>
                <w:bCs/>
                <w:sz w:val="18"/>
                <w:szCs w:val="18"/>
              </w:rPr>
            </w:pPr>
            <w:r w:rsidRPr="0052462F">
              <w:rPr>
                <w:b/>
                <w:bCs/>
                <w:sz w:val="18"/>
                <w:szCs w:val="18"/>
              </w:rPr>
              <w:t>Rating</w:t>
            </w:r>
          </w:p>
        </w:tc>
        <w:tc>
          <w:tcPr>
            <w:tcW w:w="2065" w:type="dxa"/>
            <w:vAlign w:val="bottom"/>
          </w:tcPr>
          <w:p w14:paraId="21FC65F5" w14:textId="77777777" w:rsidR="004E3362" w:rsidRPr="0052462F" w:rsidRDefault="004E3362">
            <w:pPr>
              <w:pStyle w:val="BodyCopy"/>
              <w:rPr>
                <w:b/>
                <w:bCs/>
                <w:sz w:val="18"/>
                <w:szCs w:val="18"/>
              </w:rPr>
            </w:pPr>
            <w:r w:rsidRPr="0052462F">
              <w:rPr>
                <w:b/>
                <w:bCs/>
                <w:sz w:val="18"/>
                <w:szCs w:val="18"/>
              </w:rPr>
              <w:t>Rating agency</w:t>
            </w:r>
          </w:p>
        </w:tc>
        <w:tc>
          <w:tcPr>
            <w:tcW w:w="1795" w:type="dxa"/>
            <w:vAlign w:val="bottom"/>
          </w:tcPr>
          <w:p w14:paraId="6AE03EFE" w14:textId="77777777" w:rsidR="004E3362" w:rsidRPr="0052462F" w:rsidRDefault="004E3362">
            <w:pPr>
              <w:pStyle w:val="BodyCopy"/>
              <w:rPr>
                <w:b/>
                <w:bCs/>
                <w:sz w:val="18"/>
                <w:szCs w:val="18"/>
              </w:rPr>
            </w:pPr>
            <w:r w:rsidRPr="0052462F">
              <w:rPr>
                <w:b/>
                <w:bCs/>
                <w:sz w:val="18"/>
                <w:szCs w:val="18"/>
              </w:rPr>
              <w:t>Amount</w:t>
            </w:r>
          </w:p>
        </w:tc>
      </w:tr>
      <w:tr w:rsidR="004E3362" w:rsidRPr="0052462F" w14:paraId="615C7078" w14:textId="77777777">
        <w:tc>
          <w:tcPr>
            <w:tcW w:w="4410" w:type="dxa"/>
          </w:tcPr>
          <w:p w14:paraId="4A38FF9F" w14:textId="77777777" w:rsidR="004E3362" w:rsidRPr="0052462F" w:rsidRDefault="004E3362">
            <w:pPr>
              <w:pStyle w:val="BodyCopy"/>
              <w:rPr>
                <w:sz w:val="18"/>
                <w:szCs w:val="18"/>
              </w:rPr>
            </w:pPr>
            <w:r w:rsidRPr="0052462F">
              <w:rPr>
                <w:sz w:val="18"/>
                <w:szCs w:val="18"/>
              </w:rPr>
              <w:t xml:space="preserve">U.S. agency securities </w:t>
            </w:r>
          </w:p>
        </w:tc>
        <w:tc>
          <w:tcPr>
            <w:tcW w:w="1800" w:type="dxa"/>
          </w:tcPr>
          <w:p w14:paraId="07B35D1E" w14:textId="77777777" w:rsidR="004E3362" w:rsidRPr="0052462F" w:rsidRDefault="004E3362">
            <w:pPr>
              <w:pStyle w:val="BodyCopy"/>
              <w:rPr>
                <w:sz w:val="18"/>
                <w:szCs w:val="18"/>
              </w:rPr>
            </w:pPr>
          </w:p>
        </w:tc>
        <w:tc>
          <w:tcPr>
            <w:tcW w:w="2065" w:type="dxa"/>
          </w:tcPr>
          <w:p w14:paraId="07080006" w14:textId="77777777" w:rsidR="004E3362" w:rsidRPr="0052462F" w:rsidRDefault="004E3362">
            <w:pPr>
              <w:pStyle w:val="BodyCopy"/>
              <w:rPr>
                <w:sz w:val="18"/>
                <w:szCs w:val="18"/>
              </w:rPr>
            </w:pPr>
          </w:p>
        </w:tc>
        <w:tc>
          <w:tcPr>
            <w:tcW w:w="1795" w:type="dxa"/>
          </w:tcPr>
          <w:p w14:paraId="58F59B87" w14:textId="77777777" w:rsidR="004E3362" w:rsidRPr="0052462F" w:rsidRDefault="004E3362">
            <w:pPr>
              <w:pStyle w:val="BodyCopy"/>
              <w:rPr>
                <w:sz w:val="18"/>
                <w:szCs w:val="18"/>
              </w:rPr>
            </w:pPr>
            <w:r w:rsidRPr="0052462F">
              <w:rPr>
                <w:sz w:val="18"/>
                <w:szCs w:val="18"/>
              </w:rPr>
              <w:t>$</w:t>
            </w:r>
          </w:p>
        </w:tc>
      </w:tr>
      <w:tr w:rsidR="004E3362" w:rsidRPr="0052462F" w14:paraId="21F64D84" w14:textId="77777777">
        <w:tc>
          <w:tcPr>
            <w:tcW w:w="4410" w:type="dxa"/>
          </w:tcPr>
          <w:p w14:paraId="3253910C" w14:textId="77777777" w:rsidR="004E3362" w:rsidRPr="0052462F" w:rsidRDefault="004E3362">
            <w:pPr>
              <w:pStyle w:val="BodyCopy"/>
              <w:rPr>
                <w:sz w:val="18"/>
                <w:szCs w:val="18"/>
              </w:rPr>
            </w:pPr>
            <w:r w:rsidRPr="0052462F">
              <w:rPr>
                <w:sz w:val="18"/>
                <w:szCs w:val="18"/>
              </w:rPr>
              <w:t>Repurchase agreements</w:t>
            </w:r>
          </w:p>
        </w:tc>
        <w:tc>
          <w:tcPr>
            <w:tcW w:w="1800" w:type="dxa"/>
          </w:tcPr>
          <w:p w14:paraId="4AF050F3" w14:textId="77777777" w:rsidR="004E3362" w:rsidRPr="0052462F" w:rsidRDefault="004E3362">
            <w:pPr>
              <w:pStyle w:val="BodyCopy"/>
              <w:rPr>
                <w:sz w:val="18"/>
                <w:szCs w:val="18"/>
              </w:rPr>
            </w:pPr>
          </w:p>
        </w:tc>
        <w:tc>
          <w:tcPr>
            <w:tcW w:w="2065" w:type="dxa"/>
          </w:tcPr>
          <w:p w14:paraId="005E6115" w14:textId="77777777" w:rsidR="004E3362" w:rsidRPr="0052462F" w:rsidRDefault="004E3362">
            <w:pPr>
              <w:pStyle w:val="BodyCopy"/>
              <w:rPr>
                <w:sz w:val="18"/>
                <w:szCs w:val="18"/>
              </w:rPr>
            </w:pPr>
          </w:p>
        </w:tc>
        <w:tc>
          <w:tcPr>
            <w:tcW w:w="1795" w:type="dxa"/>
          </w:tcPr>
          <w:p w14:paraId="3FBF1E32" w14:textId="77777777" w:rsidR="004E3362" w:rsidRPr="0052462F" w:rsidRDefault="004E3362">
            <w:pPr>
              <w:pStyle w:val="BodyCopy"/>
              <w:rPr>
                <w:sz w:val="18"/>
                <w:szCs w:val="18"/>
              </w:rPr>
            </w:pPr>
          </w:p>
        </w:tc>
      </w:tr>
      <w:tr w:rsidR="004E3362" w:rsidRPr="0052462F" w14:paraId="0E9384A1" w14:textId="77777777">
        <w:tc>
          <w:tcPr>
            <w:tcW w:w="4410" w:type="dxa"/>
          </w:tcPr>
          <w:p w14:paraId="010891A8" w14:textId="77777777" w:rsidR="004E3362" w:rsidRPr="0052462F" w:rsidRDefault="004E3362">
            <w:pPr>
              <w:pStyle w:val="BodyCopy"/>
              <w:rPr>
                <w:sz w:val="18"/>
                <w:szCs w:val="18"/>
              </w:rPr>
            </w:pPr>
            <w:r w:rsidRPr="0052462F">
              <w:rPr>
                <w:sz w:val="18"/>
                <w:szCs w:val="18"/>
              </w:rPr>
              <w:t>Corporate bonds</w:t>
            </w:r>
          </w:p>
        </w:tc>
        <w:tc>
          <w:tcPr>
            <w:tcW w:w="1800" w:type="dxa"/>
          </w:tcPr>
          <w:p w14:paraId="40C87F32" w14:textId="77777777" w:rsidR="004E3362" w:rsidRPr="0052462F" w:rsidRDefault="004E3362">
            <w:pPr>
              <w:pStyle w:val="BodyCopy"/>
              <w:rPr>
                <w:sz w:val="18"/>
                <w:szCs w:val="18"/>
              </w:rPr>
            </w:pPr>
          </w:p>
        </w:tc>
        <w:tc>
          <w:tcPr>
            <w:tcW w:w="2065" w:type="dxa"/>
          </w:tcPr>
          <w:p w14:paraId="66C47E99" w14:textId="77777777" w:rsidR="004E3362" w:rsidRPr="0052462F" w:rsidRDefault="004E3362">
            <w:pPr>
              <w:pStyle w:val="BodyCopy"/>
              <w:rPr>
                <w:sz w:val="18"/>
                <w:szCs w:val="18"/>
              </w:rPr>
            </w:pPr>
          </w:p>
        </w:tc>
        <w:tc>
          <w:tcPr>
            <w:tcW w:w="1795" w:type="dxa"/>
          </w:tcPr>
          <w:p w14:paraId="1B39AC4B" w14:textId="77777777" w:rsidR="004E3362" w:rsidRPr="0052462F" w:rsidRDefault="004E3362">
            <w:pPr>
              <w:pStyle w:val="BodyCopy"/>
              <w:rPr>
                <w:sz w:val="18"/>
                <w:szCs w:val="18"/>
              </w:rPr>
            </w:pPr>
          </w:p>
        </w:tc>
      </w:tr>
      <w:tr w:rsidR="004E3362" w:rsidRPr="0052462F" w14:paraId="35DAD76E" w14:textId="77777777">
        <w:tc>
          <w:tcPr>
            <w:tcW w:w="4410" w:type="dxa"/>
          </w:tcPr>
          <w:p w14:paraId="4C53BDA0" w14:textId="77777777" w:rsidR="004E3362" w:rsidRPr="0052462F" w:rsidRDefault="004E3362">
            <w:pPr>
              <w:pStyle w:val="BodyCopy"/>
              <w:rPr>
                <w:sz w:val="18"/>
                <w:szCs w:val="18"/>
              </w:rPr>
            </w:pPr>
            <w:r w:rsidRPr="0052462F">
              <w:rPr>
                <w:sz w:val="18"/>
                <w:szCs w:val="18"/>
              </w:rPr>
              <w:t>Local government bonds</w:t>
            </w:r>
          </w:p>
        </w:tc>
        <w:tc>
          <w:tcPr>
            <w:tcW w:w="1800" w:type="dxa"/>
          </w:tcPr>
          <w:p w14:paraId="439E7240" w14:textId="77777777" w:rsidR="004E3362" w:rsidRPr="0052462F" w:rsidRDefault="004E3362">
            <w:pPr>
              <w:pStyle w:val="BodyCopy"/>
              <w:rPr>
                <w:sz w:val="18"/>
                <w:szCs w:val="18"/>
              </w:rPr>
            </w:pPr>
          </w:p>
        </w:tc>
        <w:tc>
          <w:tcPr>
            <w:tcW w:w="2065" w:type="dxa"/>
          </w:tcPr>
          <w:p w14:paraId="3091D3E6" w14:textId="77777777" w:rsidR="004E3362" w:rsidRPr="0052462F" w:rsidRDefault="004E3362">
            <w:pPr>
              <w:pStyle w:val="BodyCopy"/>
              <w:rPr>
                <w:sz w:val="18"/>
                <w:szCs w:val="18"/>
              </w:rPr>
            </w:pPr>
          </w:p>
        </w:tc>
        <w:tc>
          <w:tcPr>
            <w:tcW w:w="1795" w:type="dxa"/>
          </w:tcPr>
          <w:p w14:paraId="657ADF71" w14:textId="77777777" w:rsidR="004E3362" w:rsidRPr="0052462F" w:rsidRDefault="004E3362">
            <w:pPr>
              <w:pStyle w:val="BodyCopy"/>
              <w:rPr>
                <w:sz w:val="18"/>
                <w:szCs w:val="18"/>
              </w:rPr>
            </w:pPr>
          </w:p>
        </w:tc>
      </w:tr>
      <w:tr w:rsidR="004E3362" w:rsidRPr="0052462F" w14:paraId="6D2266AC" w14:textId="77777777">
        <w:tc>
          <w:tcPr>
            <w:tcW w:w="4410" w:type="dxa"/>
          </w:tcPr>
          <w:p w14:paraId="27876796" w14:textId="77777777" w:rsidR="004E3362" w:rsidRPr="0052462F" w:rsidRDefault="004E3362">
            <w:pPr>
              <w:pStyle w:val="BodyCopy"/>
              <w:rPr>
                <w:sz w:val="18"/>
                <w:szCs w:val="18"/>
              </w:rPr>
            </w:pPr>
            <w:r w:rsidRPr="0052462F">
              <w:rPr>
                <w:sz w:val="18"/>
                <w:szCs w:val="18"/>
              </w:rPr>
              <w:t>State Treasurer’s investment pool 5</w:t>
            </w:r>
          </w:p>
        </w:tc>
        <w:tc>
          <w:tcPr>
            <w:tcW w:w="1800" w:type="dxa"/>
          </w:tcPr>
          <w:p w14:paraId="109DAA0E" w14:textId="77777777" w:rsidR="004E3362" w:rsidRPr="0052462F" w:rsidRDefault="004E3362">
            <w:pPr>
              <w:pStyle w:val="BodyCopy"/>
              <w:rPr>
                <w:sz w:val="18"/>
                <w:szCs w:val="18"/>
              </w:rPr>
            </w:pPr>
            <w:proofErr w:type="spellStart"/>
            <w:r w:rsidRPr="0052462F">
              <w:rPr>
                <w:sz w:val="18"/>
                <w:szCs w:val="18"/>
              </w:rPr>
              <w:t>AAAf</w:t>
            </w:r>
            <w:proofErr w:type="spellEnd"/>
            <w:r w:rsidRPr="0052462F">
              <w:rPr>
                <w:sz w:val="18"/>
                <w:szCs w:val="18"/>
              </w:rPr>
              <w:t>/S1+</w:t>
            </w:r>
          </w:p>
        </w:tc>
        <w:tc>
          <w:tcPr>
            <w:tcW w:w="2065" w:type="dxa"/>
          </w:tcPr>
          <w:p w14:paraId="0B919648" w14:textId="77777777" w:rsidR="004E3362" w:rsidRPr="0052462F" w:rsidRDefault="004E3362">
            <w:pPr>
              <w:pStyle w:val="BodyCopy"/>
              <w:rPr>
                <w:sz w:val="18"/>
                <w:szCs w:val="18"/>
              </w:rPr>
            </w:pPr>
            <w:r w:rsidRPr="0052462F">
              <w:rPr>
                <w:sz w:val="18"/>
                <w:szCs w:val="18"/>
              </w:rPr>
              <w:t>Standard and Poor’s</w:t>
            </w:r>
          </w:p>
        </w:tc>
        <w:tc>
          <w:tcPr>
            <w:tcW w:w="1795" w:type="dxa"/>
          </w:tcPr>
          <w:p w14:paraId="6B3F0EA9" w14:textId="77777777" w:rsidR="004E3362" w:rsidRPr="0052462F" w:rsidRDefault="004E3362">
            <w:pPr>
              <w:pStyle w:val="BodyCopy"/>
              <w:rPr>
                <w:sz w:val="18"/>
                <w:szCs w:val="18"/>
              </w:rPr>
            </w:pPr>
          </w:p>
        </w:tc>
      </w:tr>
      <w:tr w:rsidR="004E3362" w:rsidRPr="0052462F" w14:paraId="467A3280" w14:textId="77777777">
        <w:tc>
          <w:tcPr>
            <w:tcW w:w="4410" w:type="dxa"/>
          </w:tcPr>
          <w:p w14:paraId="5BC9C94C" w14:textId="77777777" w:rsidR="004E3362" w:rsidRPr="0052462F" w:rsidRDefault="004E3362">
            <w:pPr>
              <w:pStyle w:val="BodyCopy"/>
              <w:rPr>
                <w:sz w:val="18"/>
                <w:szCs w:val="18"/>
              </w:rPr>
            </w:pPr>
            <w:r w:rsidRPr="0052462F">
              <w:rPr>
                <w:sz w:val="18"/>
                <w:szCs w:val="18"/>
              </w:rPr>
              <w:t>State Treasurer’s investment pool 7</w:t>
            </w:r>
          </w:p>
        </w:tc>
        <w:tc>
          <w:tcPr>
            <w:tcW w:w="1800" w:type="dxa"/>
          </w:tcPr>
          <w:p w14:paraId="673C4957" w14:textId="77777777" w:rsidR="004E3362" w:rsidRPr="0052462F" w:rsidRDefault="004E3362">
            <w:pPr>
              <w:pStyle w:val="BodyCopy"/>
              <w:rPr>
                <w:sz w:val="18"/>
                <w:szCs w:val="18"/>
              </w:rPr>
            </w:pPr>
            <w:r w:rsidRPr="0052462F">
              <w:rPr>
                <w:sz w:val="18"/>
                <w:szCs w:val="18"/>
              </w:rPr>
              <w:t>Unrated</w:t>
            </w:r>
          </w:p>
        </w:tc>
        <w:tc>
          <w:tcPr>
            <w:tcW w:w="2065" w:type="dxa"/>
          </w:tcPr>
          <w:p w14:paraId="0ED67B8E" w14:textId="77777777" w:rsidR="004E3362" w:rsidRPr="0052462F" w:rsidRDefault="004E3362">
            <w:pPr>
              <w:pStyle w:val="BodyCopy"/>
              <w:rPr>
                <w:sz w:val="18"/>
                <w:szCs w:val="18"/>
              </w:rPr>
            </w:pPr>
            <w:r w:rsidRPr="0052462F">
              <w:rPr>
                <w:sz w:val="18"/>
                <w:szCs w:val="18"/>
              </w:rPr>
              <w:t>Not applicable</w:t>
            </w:r>
          </w:p>
        </w:tc>
        <w:tc>
          <w:tcPr>
            <w:tcW w:w="1795" w:type="dxa"/>
            <w:tcBorders>
              <w:bottom w:val="single" w:sz="4" w:space="0" w:color="auto"/>
            </w:tcBorders>
          </w:tcPr>
          <w:p w14:paraId="554EAE1B" w14:textId="77777777" w:rsidR="004E3362" w:rsidRPr="0052462F" w:rsidRDefault="004E3362">
            <w:pPr>
              <w:pStyle w:val="BodyCopy"/>
              <w:rPr>
                <w:sz w:val="18"/>
                <w:szCs w:val="18"/>
              </w:rPr>
            </w:pPr>
          </w:p>
        </w:tc>
      </w:tr>
      <w:tr w:rsidR="004E3362" w:rsidRPr="0052462F" w14:paraId="7B5F2C25" w14:textId="77777777">
        <w:tc>
          <w:tcPr>
            <w:tcW w:w="4410" w:type="dxa"/>
          </w:tcPr>
          <w:p w14:paraId="58F03988" w14:textId="77777777" w:rsidR="004E3362" w:rsidRPr="0052462F" w:rsidRDefault="004E3362">
            <w:pPr>
              <w:pStyle w:val="BodyCopy"/>
              <w:rPr>
                <w:sz w:val="18"/>
                <w:szCs w:val="18"/>
              </w:rPr>
            </w:pPr>
          </w:p>
        </w:tc>
        <w:tc>
          <w:tcPr>
            <w:tcW w:w="1800" w:type="dxa"/>
          </w:tcPr>
          <w:p w14:paraId="12DBF8DD" w14:textId="77777777" w:rsidR="004E3362" w:rsidRPr="0052462F" w:rsidRDefault="004E3362">
            <w:pPr>
              <w:pStyle w:val="BodyCopy"/>
              <w:rPr>
                <w:sz w:val="18"/>
                <w:szCs w:val="18"/>
              </w:rPr>
            </w:pPr>
          </w:p>
        </w:tc>
        <w:tc>
          <w:tcPr>
            <w:tcW w:w="2065" w:type="dxa"/>
          </w:tcPr>
          <w:p w14:paraId="1BE703B0" w14:textId="77777777" w:rsidR="004E3362" w:rsidRPr="0052462F" w:rsidRDefault="004E3362">
            <w:pPr>
              <w:pStyle w:val="BodyCopy"/>
              <w:rPr>
                <w:sz w:val="18"/>
                <w:szCs w:val="18"/>
              </w:rPr>
            </w:pPr>
          </w:p>
        </w:tc>
        <w:tc>
          <w:tcPr>
            <w:tcW w:w="1795" w:type="dxa"/>
            <w:tcBorders>
              <w:top w:val="single" w:sz="4" w:space="0" w:color="auto"/>
              <w:bottom w:val="double" w:sz="4" w:space="0" w:color="auto"/>
            </w:tcBorders>
          </w:tcPr>
          <w:p w14:paraId="088542C5" w14:textId="77777777" w:rsidR="004E3362" w:rsidRPr="0052462F" w:rsidRDefault="004E3362">
            <w:pPr>
              <w:pStyle w:val="BodyCopy"/>
              <w:rPr>
                <w:sz w:val="18"/>
                <w:szCs w:val="18"/>
              </w:rPr>
            </w:pPr>
            <w:r w:rsidRPr="0052462F">
              <w:rPr>
                <w:sz w:val="18"/>
                <w:szCs w:val="18"/>
              </w:rPr>
              <w:t>$</w:t>
            </w:r>
          </w:p>
        </w:tc>
      </w:tr>
    </w:tbl>
    <w:p w14:paraId="7F79CCE5" w14:textId="77777777" w:rsidR="005D0FEF" w:rsidRDefault="005D0FEF" w:rsidP="005D0FEF">
      <w:pPr>
        <w:pStyle w:val="UserInstructionSections"/>
      </w:pPr>
      <w:r>
        <w:t>User instructions:</w:t>
      </w:r>
    </w:p>
    <w:p w14:paraId="0D07725A" w14:textId="74BFDC78" w:rsidR="00295599" w:rsidRDefault="00295599" w:rsidP="005D0FEF">
      <w:pPr>
        <w:pStyle w:val="UserInstructions"/>
      </w:pPr>
      <w:r>
        <w:t xml:space="preserve">Disclose the credit quality ratings of investments in debt securities as described by nationally recognized statistical rating agencies at fiscal year-end, by aggregating investment amounts by investment type and rating categories. When multiple ratings exist and the District is aware of the different ratings, present the rating with the greatest degree of risk. U.S. government obligations and obligations the U.S. government explicitly guarantees do not require disclosure of credit risk. However, obligations of U.S. government-sponsored enterprises that the U.S. government implicitly guarantees are subject to credit risk disclosures. See question </w:t>
      </w:r>
      <w:r w:rsidRPr="00E255C4">
        <w:rPr>
          <w:i/>
          <w:iCs/>
        </w:rPr>
        <w:t>1.9.7</w:t>
      </w:r>
      <w:r>
        <w:t xml:space="preserve"> in the </w:t>
      </w:r>
      <w:r w:rsidRPr="00EA13E9">
        <w:rPr>
          <w:i/>
          <w:iCs/>
        </w:rPr>
        <w:t xml:space="preserve">GASB Implementation Guide No. 2015-1 </w:t>
      </w:r>
      <w:r>
        <w:t xml:space="preserve">for more information. Repurchase agreements are not subject to credit risk if the securities underlying the repurchase agreements are exempt from credit risk disclosures. See question </w:t>
      </w:r>
      <w:r w:rsidRPr="00E255C4">
        <w:rPr>
          <w:i/>
          <w:iCs/>
        </w:rPr>
        <w:t>1.9.10</w:t>
      </w:r>
      <w:r>
        <w:t xml:space="preserve"> in the </w:t>
      </w:r>
      <w:r w:rsidRPr="00EA13E9">
        <w:rPr>
          <w:i/>
          <w:iCs/>
        </w:rPr>
        <w:t>GASB Implementation Guide No. 2015-1</w:t>
      </w:r>
      <w:r>
        <w:t xml:space="preserve">. If credit risk disclosure is required and the investment is unrated, the disclosure should indicate that fact. See </w:t>
      </w:r>
      <w:r w:rsidRPr="005D7AAC">
        <w:rPr>
          <w:i/>
          <w:iCs/>
        </w:rPr>
        <w:t>Illustrations 1-4</w:t>
      </w:r>
      <w:r>
        <w:t xml:space="preserve"> in </w:t>
      </w:r>
      <w:r w:rsidRPr="00EA13E9">
        <w:rPr>
          <w:i/>
          <w:iCs/>
        </w:rPr>
        <w:t xml:space="preserve">GASB Statement No. 40 </w:t>
      </w:r>
      <w:r>
        <w:t>for additional examples of required disclosures.</w:t>
      </w:r>
    </w:p>
    <w:p w14:paraId="611169E8" w14:textId="0D60A44C" w:rsidR="005D0FEF" w:rsidRPr="00991CD9" w:rsidRDefault="00295599" w:rsidP="00133AE7">
      <w:pPr>
        <w:pStyle w:val="Heading3"/>
      </w:pPr>
      <w:r>
        <w:t>Custodial credit risk</w:t>
      </w:r>
    </w:p>
    <w:p w14:paraId="71BA9DC4" w14:textId="7AC86539" w:rsidR="00295599" w:rsidRPr="00153E05" w:rsidRDefault="00295599" w:rsidP="00295599">
      <w:pPr>
        <w:pStyle w:val="BodyCopy"/>
        <w:rPr>
          <w:rStyle w:val="Placeholder"/>
        </w:rPr>
      </w:pPr>
      <w:r>
        <w:t xml:space="preserve">For an investment, custodial credit risk is the risk that, in the event of the counterparty’s failure, the District will not be able to recover the value of its investments or collateral securities that are in an outside party’s possession. </w:t>
      </w:r>
      <w:r w:rsidR="00153E05" w:rsidRPr="00153E05">
        <w:rPr>
          <w:rStyle w:val="Placeholder"/>
        </w:rPr>
        <w:t>[</w:t>
      </w:r>
      <w:r w:rsidRPr="00153E05">
        <w:rPr>
          <w:rStyle w:val="Placeholder"/>
        </w:rPr>
        <w:t xml:space="preserve">Briefly describe the District’s formal investment </w:t>
      </w:r>
      <w:r w:rsidRPr="00153E05">
        <w:rPr>
          <w:rStyle w:val="Placeholder"/>
        </w:rPr>
        <w:lastRenderedPageBreak/>
        <w:t>policy with respect to custodial credit risk or indicate that it does not have one. If the District had any category 3 investments at fiscal year-end, add the following and modify as necessary:</w:t>
      </w:r>
      <w:r w:rsidR="00153E05" w:rsidRPr="00153E05">
        <w:rPr>
          <w:rStyle w:val="Placeholder"/>
        </w:rPr>
        <w:t>]</w:t>
      </w:r>
      <w:r>
        <w:t xml:space="preserve"> </w:t>
      </w:r>
      <w:proofErr w:type="gramStart"/>
      <w:r>
        <w:t>At</w:t>
      </w:r>
      <w:proofErr w:type="gramEnd"/>
      <w:r>
        <w:t xml:space="preserve"> June 30, </w:t>
      </w:r>
      <w:r w:rsidRPr="00153E05">
        <w:rPr>
          <w:rStyle w:val="UpdatedThisYear"/>
        </w:rPr>
        <w:t>2026</w:t>
      </w:r>
      <w:r>
        <w:t>, the District had $</w:t>
      </w:r>
      <w:r w:rsidR="00153E05" w:rsidRPr="00153E05">
        <w:rPr>
          <w:rStyle w:val="Placeholder"/>
        </w:rPr>
        <w:t>[XX]</w:t>
      </w:r>
      <w:r>
        <w:t xml:space="preserve"> of name of investment type that was uninsured, not registered in the District’s name, and held by the counterparty, and $</w:t>
      </w:r>
      <w:r w:rsidR="00153E05" w:rsidRPr="00153E05">
        <w:rPr>
          <w:rStyle w:val="Placeholder"/>
        </w:rPr>
        <w:t>[XX]</w:t>
      </w:r>
      <w:r>
        <w:t xml:space="preserve"> of </w:t>
      </w:r>
      <w:r w:rsidR="00153E05" w:rsidRPr="00153E05">
        <w:rPr>
          <w:rStyle w:val="Placeholder"/>
        </w:rPr>
        <w:t>[</w:t>
      </w:r>
      <w:r w:rsidRPr="00153E05">
        <w:rPr>
          <w:rStyle w:val="Placeholder"/>
        </w:rPr>
        <w:t>name of investment type</w:t>
      </w:r>
      <w:r w:rsidR="00153E05" w:rsidRPr="00153E05">
        <w:rPr>
          <w:rStyle w:val="Placeholder"/>
        </w:rPr>
        <w:t>]</w:t>
      </w:r>
      <w:r>
        <w:t xml:space="preserve"> that was uninsured, not registered in the District’s name, and held by the counterparty’s trust department or agent but not in the District’s name. </w:t>
      </w:r>
      <w:r w:rsidR="00153E05" w:rsidRPr="00153E05">
        <w:rPr>
          <w:rStyle w:val="Placeholder"/>
        </w:rPr>
        <w:t>[</w:t>
      </w:r>
      <w:r w:rsidRPr="00153E05">
        <w:rPr>
          <w:rStyle w:val="Placeholder"/>
        </w:rPr>
        <w:t xml:space="preserve">Disclose amounts by investment type and how the investments were held. See </w:t>
      </w:r>
      <w:r w:rsidRPr="008F7C85">
        <w:rPr>
          <w:rStyle w:val="Placeholder"/>
          <w:i/>
          <w:iCs/>
        </w:rPr>
        <w:t>Illustration 1</w:t>
      </w:r>
      <w:r w:rsidRPr="00153E05">
        <w:rPr>
          <w:rStyle w:val="Placeholder"/>
        </w:rPr>
        <w:t xml:space="preserve"> in </w:t>
      </w:r>
      <w:r w:rsidRPr="00EA13E9">
        <w:rPr>
          <w:rStyle w:val="Placeholder"/>
          <w:i/>
          <w:iCs/>
        </w:rPr>
        <w:t>GASB Statement No. 40</w:t>
      </w:r>
      <w:r w:rsidRPr="00153E05">
        <w:rPr>
          <w:rStyle w:val="Placeholder"/>
        </w:rPr>
        <w:t xml:space="preserve"> for an example of required disclosure. Investments in external investment pools and in open-</w:t>
      </w:r>
      <w:proofErr w:type="gramStart"/>
      <w:r w:rsidRPr="00153E05">
        <w:rPr>
          <w:rStyle w:val="Placeholder"/>
        </w:rPr>
        <w:t>end</w:t>
      </w:r>
      <w:proofErr w:type="gramEnd"/>
      <w:r w:rsidRPr="00153E05">
        <w:rPr>
          <w:rStyle w:val="Placeholder"/>
        </w:rPr>
        <w:t xml:space="preserve"> mutual funds are not exposed to custodial credit risk. (</w:t>
      </w:r>
      <w:r w:rsidRPr="00EA13E9">
        <w:rPr>
          <w:rStyle w:val="Placeholder"/>
          <w:i/>
          <w:iCs/>
        </w:rPr>
        <w:t>GASB Statement No. 40, paragraph 9</w:t>
      </w:r>
      <w:r w:rsidRPr="00153E05">
        <w:rPr>
          <w:rStyle w:val="Placeholder"/>
        </w:rPr>
        <w:t>)</w:t>
      </w:r>
      <w:r w:rsidR="00153E05" w:rsidRPr="00153E05">
        <w:rPr>
          <w:rStyle w:val="Placeholder"/>
        </w:rPr>
        <w:t>]</w:t>
      </w:r>
    </w:p>
    <w:p w14:paraId="38F4159B" w14:textId="60505CC7" w:rsidR="00EF66A9" w:rsidRDefault="00EF66A9" w:rsidP="00EF66A9">
      <w:pPr>
        <w:pStyle w:val="UserInstructionSections"/>
      </w:pPr>
      <w:r>
        <w:t>User instruction</w:t>
      </w:r>
      <w:r w:rsidR="00991CD9">
        <w:t>s</w:t>
      </w:r>
      <w:r>
        <w:t>:</w:t>
      </w:r>
    </w:p>
    <w:p w14:paraId="06ED9C20" w14:textId="77777777" w:rsidR="00EF66A9" w:rsidRDefault="00EF66A9" w:rsidP="00EF66A9">
      <w:pPr>
        <w:pStyle w:val="UserInstructions"/>
      </w:pPr>
      <w:r>
        <w:t xml:space="preserve">Normally, the </w:t>
      </w:r>
      <w:proofErr w:type="gramStart"/>
      <w:r>
        <w:t>line item</w:t>
      </w:r>
      <w:proofErr w:type="gramEnd"/>
      <w:r>
        <w:t xml:space="preserve"> cash and investments held by trustees is category 3 (see questions 1.16.4 and 1.16.5 of the </w:t>
      </w:r>
      <w:r w:rsidRPr="00EA13E9">
        <w:rPr>
          <w:i/>
          <w:iCs/>
        </w:rPr>
        <w:t>GASB Implementation Guide No. 2015-1</w:t>
      </w:r>
      <w:r>
        <w:t>).</w:t>
      </w:r>
    </w:p>
    <w:p w14:paraId="21FDB608" w14:textId="734FFBD4" w:rsidR="00EF66A9" w:rsidRDefault="00295599" w:rsidP="004A1465">
      <w:pPr>
        <w:pStyle w:val="Heading3"/>
      </w:pPr>
      <w:r>
        <w:t xml:space="preserve">Concentration </w:t>
      </w:r>
      <w:proofErr w:type="gramStart"/>
      <w:r>
        <w:t>of</w:t>
      </w:r>
      <w:proofErr w:type="gramEnd"/>
      <w:r>
        <w:t xml:space="preserve"> credit risk</w:t>
      </w:r>
    </w:p>
    <w:p w14:paraId="7531F052" w14:textId="240CEF4A" w:rsidR="00295599" w:rsidRDefault="00295599" w:rsidP="00295599">
      <w:pPr>
        <w:pStyle w:val="BodyCopy"/>
      </w:pPr>
      <w:r>
        <w:t xml:space="preserve">If the District’s investments held at year-end were exposed to concentration of credit risk, briefly describe the District’s formal investment policy with respect to concentration of credit risk or indicate that it does not have one. The District had investments </w:t>
      </w:r>
      <w:proofErr w:type="gramStart"/>
      <w:r>
        <w:t>at</w:t>
      </w:r>
      <w:proofErr w:type="gramEnd"/>
      <w:r>
        <w:t xml:space="preserve"> June 30, </w:t>
      </w:r>
      <w:r w:rsidRPr="00EA5560">
        <w:rPr>
          <w:rStyle w:val="UpdatedThisYear"/>
        </w:rPr>
        <w:t>2026</w:t>
      </w:r>
      <w:r>
        <w:t>, of 5 percent or more in</w:t>
      </w:r>
      <w:r w:rsidR="00EA5560">
        <w:t xml:space="preserve"> </w:t>
      </w:r>
      <w:r w:rsidR="00EA5560" w:rsidRPr="0052462F">
        <w:rPr>
          <w:rStyle w:val="Placeholder"/>
        </w:rPr>
        <w:t>[</w:t>
      </w:r>
      <w:r w:rsidR="00696163">
        <w:rPr>
          <w:rStyle w:val="Placeholder"/>
        </w:rPr>
        <w:t>investment name</w:t>
      </w:r>
      <w:r w:rsidR="00EA5560" w:rsidRPr="0052462F">
        <w:rPr>
          <w:rStyle w:val="Placeholder"/>
        </w:rPr>
        <w:t>]</w:t>
      </w:r>
      <w:r w:rsidR="00EA5560">
        <w:t xml:space="preserve"> </w:t>
      </w:r>
      <w:proofErr w:type="gramStart"/>
      <w:r>
        <w:t xml:space="preserve">and </w:t>
      </w:r>
      <w:r w:rsidR="00EA5560">
        <w:t xml:space="preserve"> </w:t>
      </w:r>
      <w:r w:rsidR="00EA5560" w:rsidRPr="0052462F">
        <w:rPr>
          <w:rStyle w:val="Placeholder"/>
        </w:rPr>
        <w:t>[</w:t>
      </w:r>
      <w:proofErr w:type="gramEnd"/>
      <w:r w:rsidR="00696163">
        <w:rPr>
          <w:rStyle w:val="Placeholder"/>
        </w:rPr>
        <w:t>investment name</w:t>
      </w:r>
      <w:r w:rsidR="00EA5560" w:rsidRPr="0052462F">
        <w:rPr>
          <w:rStyle w:val="Placeholder"/>
        </w:rPr>
        <w:t>]</w:t>
      </w:r>
      <w:r>
        <w:t xml:space="preserve">. These investments were </w:t>
      </w:r>
      <w:r w:rsidR="006705EC" w:rsidRPr="00525802">
        <w:rPr>
          <w:rStyle w:val="Placeholder"/>
        </w:rPr>
        <w:t>[XX]</w:t>
      </w:r>
      <w:r w:rsidR="006705EC">
        <w:t xml:space="preserve"> </w:t>
      </w:r>
      <w:r>
        <w:t xml:space="preserve">percent and </w:t>
      </w:r>
      <w:r w:rsidR="006705EC" w:rsidRPr="00525802">
        <w:rPr>
          <w:rStyle w:val="Placeholder"/>
        </w:rPr>
        <w:t>[XX]</w:t>
      </w:r>
      <w:r w:rsidR="006705EC">
        <w:t xml:space="preserve"> </w:t>
      </w:r>
      <w:r>
        <w:t xml:space="preserve">percent, respectively, of the District’s total investments. </w:t>
      </w:r>
      <w:r w:rsidR="006705EC" w:rsidRPr="006705EC">
        <w:rPr>
          <w:rStyle w:val="Placeholder"/>
        </w:rPr>
        <w:t>[</w:t>
      </w:r>
      <w:r w:rsidRPr="006705EC">
        <w:rPr>
          <w:rStyle w:val="Placeholder"/>
        </w:rPr>
        <w:t xml:space="preserve">Modify as necessary depending on the number of investments in any one issuer of 5 percent or more. See </w:t>
      </w:r>
      <w:r w:rsidRPr="008F7C85">
        <w:rPr>
          <w:rStyle w:val="Placeholder"/>
          <w:i/>
          <w:iCs/>
        </w:rPr>
        <w:t>Illustration 2</w:t>
      </w:r>
      <w:r w:rsidRPr="006705EC">
        <w:rPr>
          <w:rStyle w:val="Placeholder"/>
        </w:rPr>
        <w:t xml:space="preserve"> in </w:t>
      </w:r>
      <w:r w:rsidRPr="00EA13E9">
        <w:rPr>
          <w:rStyle w:val="Placeholder"/>
          <w:i/>
          <w:iCs/>
        </w:rPr>
        <w:t>GASB Statement No. 40</w:t>
      </w:r>
      <w:r w:rsidRPr="006705EC">
        <w:rPr>
          <w:rStyle w:val="Placeholder"/>
        </w:rPr>
        <w:t xml:space="preserve"> for an example of required disclosure. Investments the U.S. government issues or explicitly guarantees and investments in mutual funds, external investment pools, and other pooled investments are excluded from this requirement. (</w:t>
      </w:r>
      <w:r w:rsidRPr="00EA13E9">
        <w:rPr>
          <w:rStyle w:val="Placeholder"/>
          <w:i/>
          <w:iCs/>
        </w:rPr>
        <w:t>GASB Statement No. 40, paragraph 12</w:t>
      </w:r>
      <w:r w:rsidRPr="006705EC">
        <w:rPr>
          <w:rStyle w:val="Placeholder"/>
        </w:rPr>
        <w:t>)</w:t>
      </w:r>
      <w:r w:rsidR="006705EC" w:rsidRPr="006705EC">
        <w:rPr>
          <w:rStyle w:val="Placeholder"/>
        </w:rPr>
        <w:t>]</w:t>
      </w:r>
    </w:p>
    <w:p w14:paraId="40B21042" w14:textId="6DB0BCD9" w:rsidR="006705EC" w:rsidRDefault="00295599" w:rsidP="00E65272">
      <w:pPr>
        <w:pStyle w:val="Heading3"/>
      </w:pPr>
      <w:r>
        <w:t>Interest rate risk</w:t>
      </w:r>
    </w:p>
    <w:p w14:paraId="36D86233" w14:textId="77777777" w:rsidR="006705EC" w:rsidRDefault="006705EC" w:rsidP="00991CD9">
      <w:pPr>
        <w:pStyle w:val="UserInstructionSections"/>
        <w:spacing w:before="120"/>
      </w:pPr>
      <w:r>
        <w:t>User instructions:</w:t>
      </w:r>
    </w:p>
    <w:p w14:paraId="17DD67F0" w14:textId="406D295B" w:rsidR="00295599" w:rsidRDefault="00295599" w:rsidP="006705EC">
      <w:pPr>
        <w:pStyle w:val="UserInstructions"/>
      </w:pPr>
      <w:r>
        <w:t xml:space="preserve">Briefly describe the District’s formal investment policy with respect to interest rate risk or indicate that it does not have one. See </w:t>
      </w:r>
      <w:r w:rsidRPr="008F7C85">
        <w:rPr>
          <w:i/>
          <w:iCs/>
        </w:rPr>
        <w:t>Illustrations 1-5</w:t>
      </w:r>
      <w:r>
        <w:t xml:space="preserve"> in </w:t>
      </w:r>
      <w:r w:rsidRPr="00EA13E9">
        <w:rPr>
          <w:i/>
          <w:iCs/>
        </w:rPr>
        <w:t>GASB Statement No. 40</w:t>
      </w:r>
      <w:r>
        <w:t xml:space="preserve"> for examples of required disclosure. List investments by investment type and amount using one of the following interest rate risk methods: segmented time distribution, specific </w:t>
      </w:r>
      <w:r>
        <w:lastRenderedPageBreak/>
        <w:t>identification, weighted average maturity, duration, or simulation model. Governments are encouraged to select the disclosure method that is most consistent with the method they use to identify and manage interest rate risk.</w:t>
      </w:r>
    </w:p>
    <w:p w14:paraId="23E91644" w14:textId="77777777" w:rsidR="00295599" w:rsidRDefault="00295599" w:rsidP="006705EC">
      <w:pPr>
        <w:pStyle w:val="UserInstructions"/>
      </w:pPr>
      <w:r>
        <w:t xml:space="preserve">The interest rate risk disclosure for a government’s investments in mutual funds, external investment pools, or other pooled investments should be limited to investments in debt mutual funds, external debt investment pools, or other pooled debt investments that do not meet the requirements to measure investments at amortized cost in accordance with </w:t>
      </w:r>
      <w:r w:rsidRPr="00EA13E9">
        <w:rPr>
          <w:i/>
          <w:iCs/>
        </w:rPr>
        <w:t>GASB Statement No. 79, paragraph 4</w:t>
      </w:r>
      <w:r>
        <w:t>. (</w:t>
      </w:r>
      <w:r w:rsidRPr="00EA13E9">
        <w:rPr>
          <w:i/>
          <w:iCs/>
        </w:rPr>
        <w:t>GASB Statement No. 59, paragraph 6</w:t>
      </w:r>
      <w:r>
        <w:t>)</w:t>
      </w:r>
    </w:p>
    <w:p w14:paraId="4007EB65" w14:textId="77777777" w:rsidR="00295599" w:rsidRDefault="00295599" w:rsidP="00C75218">
      <w:pPr>
        <w:pStyle w:val="BodyCopy"/>
        <w:spacing w:before="240"/>
      </w:pPr>
      <w:proofErr w:type="gramStart"/>
      <w:r>
        <w:t>At</w:t>
      </w:r>
      <w:proofErr w:type="gramEnd"/>
      <w:r>
        <w:t xml:space="preserve"> June 30, </w:t>
      </w:r>
      <w:r w:rsidRPr="006705EC">
        <w:rPr>
          <w:rStyle w:val="UpdatedThisYear"/>
        </w:rPr>
        <w:t>2026</w:t>
      </w:r>
      <w:r>
        <w:t>, the District had the following investments in debt securities:</w:t>
      </w:r>
    </w:p>
    <w:p w14:paraId="3079FBE7" w14:textId="77777777" w:rsidR="001154C1" w:rsidRPr="003C33C5" w:rsidRDefault="001154C1" w:rsidP="001154C1">
      <w:pPr>
        <w:pStyle w:val="BodyCopy"/>
        <w:rPr>
          <w:rStyle w:val="Placeholder"/>
        </w:rPr>
      </w:pPr>
      <w:r w:rsidRPr="003C33C5">
        <w:rPr>
          <w:rStyle w:val="Placeholder"/>
        </w:rPr>
        <w:t>[Segmented time distribution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28"/>
        <w:gridCol w:w="1528"/>
        <w:gridCol w:w="1528"/>
        <w:gridCol w:w="1528"/>
        <w:gridCol w:w="1528"/>
      </w:tblGrid>
      <w:tr w:rsidR="001154C1" w:rsidRPr="00D50748" w14:paraId="1569EA89" w14:textId="77777777">
        <w:trPr>
          <w:tblHeader/>
        </w:trPr>
        <w:tc>
          <w:tcPr>
            <w:tcW w:w="2430" w:type="dxa"/>
            <w:vAlign w:val="bottom"/>
          </w:tcPr>
          <w:p w14:paraId="52C19FCA" w14:textId="77777777" w:rsidR="001154C1" w:rsidRPr="001A466C" w:rsidRDefault="001154C1">
            <w:pPr>
              <w:pStyle w:val="BodyCopy"/>
              <w:jc w:val="center"/>
              <w:rPr>
                <w:b/>
                <w:bCs/>
                <w:sz w:val="18"/>
                <w:szCs w:val="18"/>
              </w:rPr>
            </w:pPr>
          </w:p>
        </w:tc>
        <w:tc>
          <w:tcPr>
            <w:tcW w:w="1528" w:type="dxa"/>
            <w:tcBorders>
              <w:right w:val="single" w:sz="48" w:space="0" w:color="FFFFFF" w:themeColor="background1"/>
            </w:tcBorders>
            <w:vAlign w:val="bottom"/>
          </w:tcPr>
          <w:p w14:paraId="691BDE2C" w14:textId="77777777" w:rsidR="001154C1" w:rsidRPr="001A466C" w:rsidRDefault="001154C1">
            <w:pPr>
              <w:pStyle w:val="BodyCopy"/>
              <w:jc w:val="center"/>
              <w:rPr>
                <w:b/>
                <w:bCs/>
                <w:sz w:val="18"/>
                <w:szCs w:val="18"/>
              </w:rPr>
            </w:pPr>
          </w:p>
        </w:tc>
        <w:tc>
          <w:tcPr>
            <w:tcW w:w="6112" w:type="dxa"/>
            <w:gridSpan w:val="4"/>
            <w:tcBorders>
              <w:left w:val="single" w:sz="48" w:space="0" w:color="FFFFFF" w:themeColor="background1"/>
              <w:bottom w:val="single" w:sz="4" w:space="0" w:color="auto"/>
            </w:tcBorders>
            <w:vAlign w:val="bottom"/>
          </w:tcPr>
          <w:p w14:paraId="6D273D5C" w14:textId="77777777" w:rsidR="001154C1" w:rsidRPr="001A466C" w:rsidRDefault="001154C1">
            <w:pPr>
              <w:pStyle w:val="BodyCopy"/>
              <w:jc w:val="center"/>
              <w:rPr>
                <w:b/>
                <w:bCs/>
                <w:sz w:val="18"/>
                <w:szCs w:val="18"/>
              </w:rPr>
            </w:pPr>
            <w:r w:rsidRPr="001A466C">
              <w:rPr>
                <w:b/>
                <w:bCs/>
                <w:sz w:val="18"/>
                <w:szCs w:val="18"/>
              </w:rPr>
              <w:t>Investment maturities</w:t>
            </w:r>
          </w:p>
        </w:tc>
      </w:tr>
      <w:tr w:rsidR="001154C1" w:rsidRPr="00D50748" w14:paraId="11449133" w14:textId="77777777">
        <w:trPr>
          <w:tblHeader/>
        </w:trPr>
        <w:tc>
          <w:tcPr>
            <w:tcW w:w="2430" w:type="dxa"/>
            <w:vAlign w:val="bottom"/>
          </w:tcPr>
          <w:p w14:paraId="1B5743D7" w14:textId="77777777" w:rsidR="001154C1" w:rsidRPr="001A466C" w:rsidRDefault="001154C1">
            <w:pPr>
              <w:pStyle w:val="BodyCopy"/>
              <w:jc w:val="center"/>
              <w:rPr>
                <w:b/>
                <w:bCs/>
                <w:sz w:val="18"/>
                <w:szCs w:val="18"/>
              </w:rPr>
            </w:pPr>
            <w:r w:rsidRPr="001A466C">
              <w:rPr>
                <w:b/>
                <w:bCs/>
                <w:sz w:val="18"/>
                <w:szCs w:val="18"/>
              </w:rPr>
              <w:t>Investment type</w:t>
            </w:r>
          </w:p>
        </w:tc>
        <w:tc>
          <w:tcPr>
            <w:tcW w:w="1528" w:type="dxa"/>
            <w:tcBorders>
              <w:right w:val="single" w:sz="48" w:space="0" w:color="FFFFFF" w:themeColor="background1"/>
            </w:tcBorders>
            <w:vAlign w:val="bottom"/>
          </w:tcPr>
          <w:p w14:paraId="7DD2602D" w14:textId="77777777" w:rsidR="001154C1" w:rsidRPr="001A466C" w:rsidRDefault="001154C1">
            <w:pPr>
              <w:pStyle w:val="BodyCopy"/>
              <w:jc w:val="center"/>
              <w:rPr>
                <w:b/>
                <w:bCs/>
                <w:sz w:val="18"/>
                <w:szCs w:val="18"/>
              </w:rPr>
            </w:pPr>
            <w:r w:rsidRPr="001A466C">
              <w:rPr>
                <w:b/>
                <w:bCs/>
                <w:sz w:val="18"/>
                <w:szCs w:val="18"/>
              </w:rPr>
              <w:t>Amount</w:t>
            </w:r>
          </w:p>
        </w:tc>
        <w:tc>
          <w:tcPr>
            <w:tcW w:w="1528" w:type="dxa"/>
            <w:tcBorders>
              <w:top w:val="single" w:sz="4" w:space="0" w:color="auto"/>
              <w:left w:val="single" w:sz="48" w:space="0" w:color="FFFFFF" w:themeColor="background1"/>
              <w:right w:val="single" w:sz="48" w:space="0" w:color="FFFFFF" w:themeColor="background1"/>
            </w:tcBorders>
            <w:vAlign w:val="bottom"/>
          </w:tcPr>
          <w:p w14:paraId="0AC08CB8" w14:textId="77777777" w:rsidR="001154C1" w:rsidRPr="001A466C" w:rsidRDefault="001154C1">
            <w:pPr>
              <w:pStyle w:val="BodyCopy"/>
              <w:jc w:val="center"/>
              <w:rPr>
                <w:b/>
                <w:bCs/>
                <w:sz w:val="18"/>
                <w:szCs w:val="18"/>
              </w:rPr>
            </w:pPr>
            <w:r w:rsidRPr="001A466C">
              <w:rPr>
                <w:b/>
                <w:bCs/>
                <w:sz w:val="18"/>
                <w:szCs w:val="18"/>
              </w:rPr>
              <w:t xml:space="preserve">Less than </w:t>
            </w:r>
            <w:r>
              <w:rPr>
                <w:b/>
                <w:bCs/>
                <w:sz w:val="18"/>
                <w:szCs w:val="18"/>
              </w:rPr>
              <w:br/>
            </w:r>
            <w:r w:rsidRPr="001A466C">
              <w:rPr>
                <w:b/>
                <w:bCs/>
                <w:sz w:val="18"/>
                <w:szCs w:val="18"/>
              </w:rPr>
              <w:t>1 Year</w:t>
            </w:r>
          </w:p>
        </w:tc>
        <w:tc>
          <w:tcPr>
            <w:tcW w:w="1528" w:type="dxa"/>
            <w:tcBorders>
              <w:top w:val="single" w:sz="4" w:space="0" w:color="auto"/>
              <w:left w:val="single" w:sz="48" w:space="0" w:color="FFFFFF" w:themeColor="background1"/>
              <w:right w:val="single" w:sz="48" w:space="0" w:color="FFFFFF" w:themeColor="background1"/>
            </w:tcBorders>
            <w:vAlign w:val="bottom"/>
          </w:tcPr>
          <w:p w14:paraId="17E337C0" w14:textId="77777777" w:rsidR="001154C1" w:rsidRPr="001A466C" w:rsidRDefault="001154C1">
            <w:pPr>
              <w:pStyle w:val="BodyCopy"/>
              <w:jc w:val="center"/>
              <w:rPr>
                <w:b/>
                <w:bCs/>
                <w:sz w:val="18"/>
                <w:szCs w:val="18"/>
              </w:rPr>
            </w:pPr>
            <w:r w:rsidRPr="001A466C">
              <w:rPr>
                <w:b/>
                <w:bCs/>
                <w:sz w:val="18"/>
                <w:szCs w:val="18"/>
              </w:rPr>
              <w:t xml:space="preserve">1-5 </w:t>
            </w:r>
            <w:r>
              <w:rPr>
                <w:b/>
                <w:bCs/>
                <w:sz w:val="18"/>
                <w:szCs w:val="18"/>
              </w:rPr>
              <w:br/>
            </w:r>
            <w:r w:rsidRPr="001A466C">
              <w:rPr>
                <w:b/>
                <w:bCs/>
                <w:sz w:val="18"/>
                <w:szCs w:val="18"/>
              </w:rPr>
              <w:t>years</w:t>
            </w:r>
          </w:p>
        </w:tc>
        <w:tc>
          <w:tcPr>
            <w:tcW w:w="1528" w:type="dxa"/>
            <w:tcBorders>
              <w:top w:val="single" w:sz="4" w:space="0" w:color="auto"/>
              <w:left w:val="single" w:sz="48" w:space="0" w:color="FFFFFF" w:themeColor="background1"/>
              <w:right w:val="single" w:sz="48" w:space="0" w:color="FFFFFF" w:themeColor="background1"/>
            </w:tcBorders>
            <w:vAlign w:val="bottom"/>
          </w:tcPr>
          <w:p w14:paraId="02DE907A" w14:textId="77777777" w:rsidR="001154C1" w:rsidRPr="001A466C" w:rsidRDefault="001154C1">
            <w:pPr>
              <w:pStyle w:val="BodyCopy"/>
              <w:jc w:val="center"/>
              <w:rPr>
                <w:b/>
                <w:bCs/>
                <w:sz w:val="18"/>
                <w:szCs w:val="18"/>
              </w:rPr>
            </w:pPr>
            <w:r w:rsidRPr="001A466C">
              <w:rPr>
                <w:b/>
                <w:bCs/>
                <w:sz w:val="18"/>
                <w:szCs w:val="18"/>
              </w:rPr>
              <w:t xml:space="preserve">6-10 </w:t>
            </w:r>
            <w:r>
              <w:rPr>
                <w:b/>
                <w:bCs/>
                <w:sz w:val="18"/>
                <w:szCs w:val="18"/>
              </w:rPr>
              <w:br/>
            </w:r>
            <w:r w:rsidRPr="001A466C">
              <w:rPr>
                <w:b/>
                <w:bCs/>
                <w:sz w:val="18"/>
                <w:szCs w:val="18"/>
              </w:rPr>
              <w:t>years</w:t>
            </w:r>
          </w:p>
        </w:tc>
        <w:tc>
          <w:tcPr>
            <w:tcW w:w="1528" w:type="dxa"/>
            <w:tcBorders>
              <w:top w:val="single" w:sz="4" w:space="0" w:color="auto"/>
              <w:left w:val="single" w:sz="48" w:space="0" w:color="FFFFFF" w:themeColor="background1"/>
            </w:tcBorders>
            <w:vAlign w:val="bottom"/>
          </w:tcPr>
          <w:p w14:paraId="2F5955FD" w14:textId="77777777" w:rsidR="001154C1" w:rsidRPr="001A466C" w:rsidRDefault="001154C1">
            <w:pPr>
              <w:pStyle w:val="BodyCopy"/>
              <w:jc w:val="center"/>
              <w:rPr>
                <w:b/>
                <w:bCs/>
                <w:sz w:val="18"/>
                <w:szCs w:val="18"/>
              </w:rPr>
            </w:pPr>
            <w:r w:rsidRPr="001A466C">
              <w:rPr>
                <w:b/>
                <w:bCs/>
                <w:sz w:val="18"/>
                <w:szCs w:val="18"/>
              </w:rPr>
              <w:t>More than 10 years</w:t>
            </w:r>
          </w:p>
        </w:tc>
      </w:tr>
      <w:tr w:rsidR="004D64DD" w:rsidRPr="00D50748" w14:paraId="1496948A" w14:textId="77777777">
        <w:tc>
          <w:tcPr>
            <w:tcW w:w="2430" w:type="dxa"/>
          </w:tcPr>
          <w:p w14:paraId="0E83042F" w14:textId="530913FE" w:rsidR="004D64DD" w:rsidRPr="00D50748" w:rsidRDefault="004D64DD" w:rsidP="004D64DD">
            <w:pPr>
              <w:pStyle w:val="TableBody"/>
            </w:pPr>
            <w:r w:rsidRPr="00336793">
              <w:t>State Treasurer’s investment pools</w:t>
            </w:r>
          </w:p>
        </w:tc>
        <w:tc>
          <w:tcPr>
            <w:tcW w:w="1528" w:type="dxa"/>
            <w:tcBorders>
              <w:right w:val="single" w:sz="48" w:space="0" w:color="FFFFFF" w:themeColor="background1"/>
            </w:tcBorders>
          </w:tcPr>
          <w:p w14:paraId="53442A75" w14:textId="77777777" w:rsidR="004D64DD" w:rsidRPr="00D50748" w:rsidRDefault="004D64DD" w:rsidP="004D64DD">
            <w:pPr>
              <w:pStyle w:val="BodyCopy"/>
              <w:rPr>
                <w:sz w:val="18"/>
                <w:szCs w:val="18"/>
              </w:rPr>
            </w:pPr>
            <w:r>
              <w:rPr>
                <w:sz w:val="18"/>
                <w:szCs w:val="18"/>
              </w:rPr>
              <w:t>$</w:t>
            </w:r>
          </w:p>
        </w:tc>
        <w:tc>
          <w:tcPr>
            <w:tcW w:w="1528" w:type="dxa"/>
            <w:tcBorders>
              <w:left w:val="single" w:sz="48" w:space="0" w:color="FFFFFF" w:themeColor="background1"/>
              <w:right w:val="single" w:sz="48" w:space="0" w:color="FFFFFF" w:themeColor="background1"/>
            </w:tcBorders>
          </w:tcPr>
          <w:p w14:paraId="791DAADC" w14:textId="77777777" w:rsidR="004D64DD" w:rsidRPr="00D50748" w:rsidRDefault="004D64DD" w:rsidP="004D64DD">
            <w:pPr>
              <w:pStyle w:val="BodyCopy"/>
              <w:rPr>
                <w:sz w:val="18"/>
                <w:szCs w:val="18"/>
              </w:rPr>
            </w:pPr>
            <w:r>
              <w:rPr>
                <w:sz w:val="18"/>
                <w:szCs w:val="18"/>
              </w:rPr>
              <w:t>$</w:t>
            </w:r>
          </w:p>
        </w:tc>
        <w:tc>
          <w:tcPr>
            <w:tcW w:w="1528" w:type="dxa"/>
            <w:tcBorders>
              <w:left w:val="single" w:sz="48" w:space="0" w:color="FFFFFF" w:themeColor="background1"/>
              <w:right w:val="single" w:sz="48" w:space="0" w:color="FFFFFF" w:themeColor="background1"/>
            </w:tcBorders>
          </w:tcPr>
          <w:p w14:paraId="0230AA65" w14:textId="77777777" w:rsidR="004D64DD" w:rsidRPr="00D50748" w:rsidRDefault="004D64DD" w:rsidP="004D64DD">
            <w:pPr>
              <w:pStyle w:val="BodyCopy"/>
              <w:rPr>
                <w:sz w:val="18"/>
                <w:szCs w:val="18"/>
              </w:rPr>
            </w:pPr>
            <w:r>
              <w:rPr>
                <w:sz w:val="18"/>
                <w:szCs w:val="18"/>
              </w:rPr>
              <w:t>$</w:t>
            </w:r>
          </w:p>
        </w:tc>
        <w:tc>
          <w:tcPr>
            <w:tcW w:w="1528" w:type="dxa"/>
            <w:tcBorders>
              <w:left w:val="single" w:sz="48" w:space="0" w:color="FFFFFF" w:themeColor="background1"/>
              <w:right w:val="single" w:sz="48" w:space="0" w:color="FFFFFF" w:themeColor="background1"/>
            </w:tcBorders>
          </w:tcPr>
          <w:p w14:paraId="20058A88" w14:textId="77777777" w:rsidR="004D64DD" w:rsidRPr="00D50748" w:rsidRDefault="004D64DD" w:rsidP="004D64DD">
            <w:pPr>
              <w:pStyle w:val="BodyCopy"/>
              <w:rPr>
                <w:sz w:val="18"/>
                <w:szCs w:val="18"/>
              </w:rPr>
            </w:pPr>
            <w:r>
              <w:rPr>
                <w:sz w:val="18"/>
                <w:szCs w:val="18"/>
              </w:rPr>
              <w:t>$</w:t>
            </w:r>
          </w:p>
        </w:tc>
        <w:tc>
          <w:tcPr>
            <w:tcW w:w="1528" w:type="dxa"/>
            <w:tcBorders>
              <w:left w:val="single" w:sz="48" w:space="0" w:color="FFFFFF" w:themeColor="background1"/>
            </w:tcBorders>
          </w:tcPr>
          <w:p w14:paraId="0FA052D6" w14:textId="77777777" w:rsidR="004D64DD" w:rsidRPr="00D50748" w:rsidRDefault="004D64DD" w:rsidP="004D64DD">
            <w:pPr>
              <w:pStyle w:val="BodyCopy"/>
              <w:rPr>
                <w:sz w:val="18"/>
                <w:szCs w:val="18"/>
              </w:rPr>
            </w:pPr>
            <w:r>
              <w:rPr>
                <w:sz w:val="18"/>
                <w:szCs w:val="18"/>
              </w:rPr>
              <w:t>$</w:t>
            </w:r>
          </w:p>
        </w:tc>
      </w:tr>
      <w:tr w:rsidR="004D64DD" w:rsidRPr="00D50748" w14:paraId="4261FE52" w14:textId="77777777">
        <w:tc>
          <w:tcPr>
            <w:tcW w:w="2430" w:type="dxa"/>
          </w:tcPr>
          <w:p w14:paraId="6FCD3FD5" w14:textId="1D7E96B1" w:rsidR="004D64DD" w:rsidRPr="00D50748" w:rsidRDefault="004D64DD" w:rsidP="004D64DD">
            <w:pPr>
              <w:pStyle w:val="TableBody"/>
            </w:pPr>
            <w:r w:rsidRPr="00336793">
              <w:t>County Treasurer’s investment pool</w:t>
            </w:r>
          </w:p>
        </w:tc>
        <w:tc>
          <w:tcPr>
            <w:tcW w:w="1528" w:type="dxa"/>
            <w:tcBorders>
              <w:right w:val="single" w:sz="48" w:space="0" w:color="FFFFFF" w:themeColor="background1"/>
            </w:tcBorders>
          </w:tcPr>
          <w:p w14:paraId="3016B615"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72540616"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1C7A7E9E"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22583A5C" w14:textId="77777777" w:rsidR="004D64DD" w:rsidRPr="00D50748" w:rsidRDefault="004D64DD" w:rsidP="004D64DD">
            <w:pPr>
              <w:pStyle w:val="BodyCopy"/>
              <w:rPr>
                <w:sz w:val="18"/>
                <w:szCs w:val="18"/>
              </w:rPr>
            </w:pPr>
          </w:p>
        </w:tc>
        <w:tc>
          <w:tcPr>
            <w:tcW w:w="1528" w:type="dxa"/>
            <w:tcBorders>
              <w:left w:val="single" w:sz="48" w:space="0" w:color="FFFFFF" w:themeColor="background1"/>
            </w:tcBorders>
          </w:tcPr>
          <w:p w14:paraId="2DC38F6C" w14:textId="77777777" w:rsidR="004D64DD" w:rsidRPr="00D50748" w:rsidRDefault="004D64DD" w:rsidP="004D64DD">
            <w:pPr>
              <w:pStyle w:val="BodyCopy"/>
              <w:rPr>
                <w:sz w:val="18"/>
                <w:szCs w:val="18"/>
              </w:rPr>
            </w:pPr>
          </w:p>
        </w:tc>
      </w:tr>
      <w:tr w:rsidR="004D64DD" w:rsidRPr="00D50748" w14:paraId="6919FBBB" w14:textId="77777777">
        <w:tc>
          <w:tcPr>
            <w:tcW w:w="2430" w:type="dxa"/>
          </w:tcPr>
          <w:p w14:paraId="446672B2" w14:textId="553839FA" w:rsidR="004D64DD" w:rsidRPr="00D50748" w:rsidRDefault="004D64DD" w:rsidP="004D64DD">
            <w:pPr>
              <w:pStyle w:val="TableBody"/>
            </w:pPr>
            <w:r w:rsidRPr="00336793">
              <w:t>U.S. Treasury securities</w:t>
            </w:r>
          </w:p>
        </w:tc>
        <w:tc>
          <w:tcPr>
            <w:tcW w:w="1528" w:type="dxa"/>
            <w:tcBorders>
              <w:right w:val="single" w:sz="48" w:space="0" w:color="FFFFFF" w:themeColor="background1"/>
            </w:tcBorders>
          </w:tcPr>
          <w:p w14:paraId="294AE783"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39A0660E"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5977FC47"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6B161DC9" w14:textId="77777777" w:rsidR="004D64DD" w:rsidRPr="00D50748" w:rsidRDefault="004D64DD" w:rsidP="004D64DD">
            <w:pPr>
              <w:pStyle w:val="BodyCopy"/>
              <w:rPr>
                <w:sz w:val="18"/>
                <w:szCs w:val="18"/>
              </w:rPr>
            </w:pPr>
          </w:p>
        </w:tc>
        <w:tc>
          <w:tcPr>
            <w:tcW w:w="1528" w:type="dxa"/>
            <w:tcBorders>
              <w:left w:val="single" w:sz="48" w:space="0" w:color="FFFFFF" w:themeColor="background1"/>
            </w:tcBorders>
          </w:tcPr>
          <w:p w14:paraId="4A819ABC" w14:textId="77777777" w:rsidR="004D64DD" w:rsidRPr="00D50748" w:rsidRDefault="004D64DD" w:rsidP="004D64DD">
            <w:pPr>
              <w:pStyle w:val="BodyCopy"/>
              <w:rPr>
                <w:sz w:val="18"/>
                <w:szCs w:val="18"/>
              </w:rPr>
            </w:pPr>
          </w:p>
        </w:tc>
      </w:tr>
      <w:tr w:rsidR="004D64DD" w:rsidRPr="00D50748" w14:paraId="2A5E0B59" w14:textId="77777777">
        <w:tc>
          <w:tcPr>
            <w:tcW w:w="2430" w:type="dxa"/>
          </w:tcPr>
          <w:p w14:paraId="24DB222E" w14:textId="680DE47A" w:rsidR="004D64DD" w:rsidRPr="00D50748" w:rsidRDefault="004D64DD" w:rsidP="004D64DD">
            <w:pPr>
              <w:pStyle w:val="TableBody"/>
            </w:pPr>
            <w:r w:rsidRPr="00336793">
              <w:t>U.S. agency securities</w:t>
            </w:r>
          </w:p>
        </w:tc>
        <w:tc>
          <w:tcPr>
            <w:tcW w:w="1528" w:type="dxa"/>
            <w:tcBorders>
              <w:right w:val="single" w:sz="48" w:space="0" w:color="FFFFFF" w:themeColor="background1"/>
            </w:tcBorders>
          </w:tcPr>
          <w:p w14:paraId="05BB121C"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74B27603"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7D6659FB"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5A96ECFD" w14:textId="77777777" w:rsidR="004D64DD" w:rsidRPr="00D50748" w:rsidRDefault="004D64DD" w:rsidP="004D64DD">
            <w:pPr>
              <w:pStyle w:val="BodyCopy"/>
              <w:rPr>
                <w:sz w:val="18"/>
                <w:szCs w:val="18"/>
              </w:rPr>
            </w:pPr>
          </w:p>
        </w:tc>
        <w:tc>
          <w:tcPr>
            <w:tcW w:w="1528" w:type="dxa"/>
            <w:tcBorders>
              <w:left w:val="single" w:sz="48" w:space="0" w:color="FFFFFF" w:themeColor="background1"/>
            </w:tcBorders>
          </w:tcPr>
          <w:p w14:paraId="6B0E9B05" w14:textId="77777777" w:rsidR="004D64DD" w:rsidRPr="00D50748" w:rsidRDefault="004D64DD" w:rsidP="004D64DD">
            <w:pPr>
              <w:pStyle w:val="BodyCopy"/>
              <w:rPr>
                <w:sz w:val="18"/>
                <w:szCs w:val="18"/>
              </w:rPr>
            </w:pPr>
          </w:p>
        </w:tc>
      </w:tr>
      <w:tr w:rsidR="004D64DD" w:rsidRPr="00D50748" w14:paraId="2BC1DD6A" w14:textId="77777777">
        <w:tc>
          <w:tcPr>
            <w:tcW w:w="2430" w:type="dxa"/>
          </w:tcPr>
          <w:p w14:paraId="74E62AF9" w14:textId="26D7FB7B" w:rsidR="004D64DD" w:rsidRPr="00D50748" w:rsidRDefault="004D64DD" w:rsidP="004D64DD">
            <w:pPr>
              <w:pStyle w:val="TableBody"/>
            </w:pPr>
            <w:r w:rsidRPr="00336793">
              <w:t>Repurchase agreements</w:t>
            </w:r>
          </w:p>
        </w:tc>
        <w:tc>
          <w:tcPr>
            <w:tcW w:w="1528" w:type="dxa"/>
            <w:tcBorders>
              <w:right w:val="single" w:sz="48" w:space="0" w:color="FFFFFF" w:themeColor="background1"/>
            </w:tcBorders>
          </w:tcPr>
          <w:p w14:paraId="3D0B83E6"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7DCFE8B1"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2C1EBBD9" w14:textId="77777777" w:rsidR="004D64DD" w:rsidRPr="00D50748" w:rsidRDefault="004D64DD" w:rsidP="004D64DD">
            <w:pPr>
              <w:pStyle w:val="BodyCopy"/>
              <w:rPr>
                <w:sz w:val="18"/>
                <w:szCs w:val="18"/>
              </w:rPr>
            </w:pPr>
          </w:p>
        </w:tc>
        <w:tc>
          <w:tcPr>
            <w:tcW w:w="1528" w:type="dxa"/>
            <w:tcBorders>
              <w:left w:val="single" w:sz="48" w:space="0" w:color="FFFFFF" w:themeColor="background1"/>
              <w:right w:val="single" w:sz="48" w:space="0" w:color="FFFFFF" w:themeColor="background1"/>
            </w:tcBorders>
          </w:tcPr>
          <w:p w14:paraId="32193CE3" w14:textId="77777777" w:rsidR="004D64DD" w:rsidRPr="00D50748" w:rsidRDefault="004D64DD" w:rsidP="004D64DD">
            <w:pPr>
              <w:pStyle w:val="BodyCopy"/>
              <w:rPr>
                <w:sz w:val="18"/>
                <w:szCs w:val="18"/>
              </w:rPr>
            </w:pPr>
          </w:p>
        </w:tc>
        <w:tc>
          <w:tcPr>
            <w:tcW w:w="1528" w:type="dxa"/>
            <w:tcBorders>
              <w:left w:val="single" w:sz="48" w:space="0" w:color="FFFFFF" w:themeColor="background1"/>
            </w:tcBorders>
          </w:tcPr>
          <w:p w14:paraId="0D41AE21" w14:textId="77777777" w:rsidR="004D64DD" w:rsidRPr="00D50748" w:rsidRDefault="004D64DD" w:rsidP="004D64DD">
            <w:pPr>
              <w:pStyle w:val="BodyCopy"/>
              <w:rPr>
                <w:sz w:val="18"/>
                <w:szCs w:val="18"/>
              </w:rPr>
            </w:pPr>
          </w:p>
        </w:tc>
      </w:tr>
      <w:tr w:rsidR="004D64DD" w:rsidRPr="00D50748" w14:paraId="1BEEE110" w14:textId="77777777">
        <w:tc>
          <w:tcPr>
            <w:tcW w:w="2430" w:type="dxa"/>
          </w:tcPr>
          <w:p w14:paraId="4757F28A" w14:textId="4E2BD9BD" w:rsidR="004D64DD" w:rsidRPr="00D50748" w:rsidRDefault="004D64DD" w:rsidP="004D64DD">
            <w:pPr>
              <w:pStyle w:val="TableBody"/>
            </w:pPr>
            <w:r w:rsidRPr="00336793">
              <w:t>Local government bonds</w:t>
            </w:r>
          </w:p>
        </w:tc>
        <w:tc>
          <w:tcPr>
            <w:tcW w:w="1528" w:type="dxa"/>
            <w:tcBorders>
              <w:bottom w:val="single" w:sz="4" w:space="0" w:color="auto"/>
              <w:right w:val="single" w:sz="48" w:space="0" w:color="FFFFFF" w:themeColor="background1"/>
            </w:tcBorders>
          </w:tcPr>
          <w:p w14:paraId="14007978" w14:textId="77777777" w:rsidR="004D64DD" w:rsidRPr="00D50748" w:rsidRDefault="004D64DD" w:rsidP="004D64DD">
            <w:pPr>
              <w:pStyle w:val="BodyCopy"/>
              <w:rPr>
                <w:sz w:val="18"/>
                <w:szCs w:val="18"/>
              </w:rPr>
            </w:pPr>
          </w:p>
        </w:tc>
        <w:tc>
          <w:tcPr>
            <w:tcW w:w="1528" w:type="dxa"/>
            <w:tcBorders>
              <w:left w:val="single" w:sz="48" w:space="0" w:color="FFFFFF" w:themeColor="background1"/>
              <w:bottom w:val="single" w:sz="4" w:space="0" w:color="auto"/>
              <w:right w:val="single" w:sz="48" w:space="0" w:color="FFFFFF" w:themeColor="background1"/>
            </w:tcBorders>
          </w:tcPr>
          <w:p w14:paraId="7140A232" w14:textId="77777777" w:rsidR="004D64DD" w:rsidRPr="00D50748" w:rsidRDefault="004D64DD" w:rsidP="004D64DD">
            <w:pPr>
              <w:pStyle w:val="BodyCopy"/>
              <w:rPr>
                <w:sz w:val="18"/>
                <w:szCs w:val="18"/>
              </w:rPr>
            </w:pPr>
          </w:p>
        </w:tc>
        <w:tc>
          <w:tcPr>
            <w:tcW w:w="1528" w:type="dxa"/>
            <w:tcBorders>
              <w:left w:val="single" w:sz="48" w:space="0" w:color="FFFFFF" w:themeColor="background1"/>
              <w:bottom w:val="single" w:sz="4" w:space="0" w:color="auto"/>
              <w:right w:val="single" w:sz="48" w:space="0" w:color="FFFFFF" w:themeColor="background1"/>
            </w:tcBorders>
          </w:tcPr>
          <w:p w14:paraId="579B3B71" w14:textId="77777777" w:rsidR="004D64DD" w:rsidRPr="00D50748" w:rsidRDefault="004D64DD" w:rsidP="004D64DD">
            <w:pPr>
              <w:pStyle w:val="BodyCopy"/>
              <w:rPr>
                <w:sz w:val="18"/>
                <w:szCs w:val="18"/>
              </w:rPr>
            </w:pPr>
          </w:p>
        </w:tc>
        <w:tc>
          <w:tcPr>
            <w:tcW w:w="1528" w:type="dxa"/>
            <w:tcBorders>
              <w:left w:val="single" w:sz="48" w:space="0" w:color="FFFFFF" w:themeColor="background1"/>
              <w:bottom w:val="single" w:sz="4" w:space="0" w:color="auto"/>
              <w:right w:val="single" w:sz="48" w:space="0" w:color="FFFFFF" w:themeColor="background1"/>
            </w:tcBorders>
          </w:tcPr>
          <w:p w14:paraId="794451D0" w14:textId="77777777" w:rsidR="004D64DD" w:rsidRPr="00D50748" w:rsidRDefault="004D64DD" w:rsidP="004D64DD">
            <w:pPr>
              <w:pStyle w:val="BodyCopy"/>
              <w:rPr>
                <w:sz w:val="18"/>
                <w:szCs w:val="18"/>
              </w:rPr>
            </w:pPr>
          </w:p>
        </w:tc>
        <w:tc>
          <w:tcPr>
            <w:tcW w:w="1528" w:type="dxa"/>
            <w:tcBorders>
              <w:left w:val="single" w:sz="48" w:space="0" w:color="FFFFFF" w:themeColor="background1"/>
              <w:bottom w:val="single" w:sz="4" w:space="0" w:color="auto"/>
            </w:tcBorders>
          </w:tcPr>
          <w:p w14:paraId="4D038AC1" w14:textId="77777777" w:rsidR="004D64DD" w:rsidRPr="00D50748" w:rsidRDefault="004D64DD" w:rsidP="004D64DD">
            <w:pPr>
              <w:pStyle w:val="BodyCopy"/>
              <w:rPr>
                <w:sz w:val="18"/>
                <w:szCs w:val="18"/>
              </w:rPr>
            </w:pPr>
          </w:p>
        </w:tc>
      </w:tr>
      <w:tr w:rsidR="001154C1" w:rsidRPr="00D50748" w14:paraId="60C1C563" w14:textId="77777777">
        <w:tc>
          <w:tcPr>
            <w:tcW w:w="2430" w:type="dxa"/>
          </w:tcPr>
          <w:p w14:paraId="363CD936" w14:textId="77777777" w:rsidR="001154C1" w:rsidRPr="00D50748" w:rsidRDefault="001154C1">
            <w:pPr>
              <w:pStyle w:val="BodyCopy"/>
              <w:rPr>
                <w:sz w:val="18"/>
                <w:szCs w:val="18"/>
              </w:rPr>
            </w:pPr>
          </w:p>
        </w:tc>
        <w:tc>
          <w:tcPr>
            <w:tcW w:w="1528" w:type="dxa"/>
            <w:tcBorders>
              <w:top w:val="single" w:sz="4" w:space="0" w:color="auto"/>
              <w:bottom w:val="double" w:sz="4" w:space="0" w:color="auto"/>
              <w:right w:val="single" w:sz="48" w:space="0" w:color="FFFFFF" w:themeColor="background1"/>
            </w:tcBorders>
          </w:tcPr>
          <w:p w14:paraId="5765C183" w14:textId="77777777" w:rsidR="001154C1" w:rsidRPr="00D50748" w:rsidRDefault="001154C1">
            <w:pPr>
              <w:pStyle w:val="BodyCopy"/>
              <w:rPr>
                <w:sz w:val="18"/>
                <w:szCs w:val="18"/>
              </w:rPr>
            </w:pPr>
            <w:r>
              <w:rPr>
                <w:sz w:val="18"/>
                <w:szCs w:val="18"/>
              </w:rPr>
              <w:t>$</w:t>
            </w:r>
          </w:p>
        </w:tc>
        <w:tc>
          <w:tcPr>
            <w:tcW w:w="1528" w:type="dxa"/>
            <w:tcBorders>
              <w:top w:val="single" w:sz="4" w:space="0" w:color="auto"/>
              <w:left w:val="single" w:sz="48" w:space="0" w:color="FFFFFF" w:themeColor="background1"/>
              <w:bottom w:val="double" w:sz="4" w:space="0" w:color="auto"/>
              <w:right w:val="single" w:sz="48" w:space="0" w:color="FFFFFF" w:themeColor="background1"/>
            </w:tcBorders>
          </w:tcPr>
          <w:p w14:paraId="75BD90B5" w14:textId="77777777" w:rsidR="001154C1" w:rsidRPr="00D50748" w:rsidRDefault="001154C1">
            <w:pPr>
              <w:pStyle w:val="BodyCopy"/>
              <w:rPr>
                <w:sz w:val="18"/>
                <w:szCs w:val="18"/>
              </w:rPr>
            </w:pPr>
            <w:r>
              <w:rPr>
                <w:sz w:val="18"/>
                <w:szCs w:val="18"/>
              </w:rPr>
              <w:t>$</w:t>
            </w:r>
          </w:p>
        </w:tc>
        <w:tc>
          <w:tcPr>
            <w:tcW w:w="1528" w:type="dxa"/>
            <w:tcBorders>
              <w:top w:val="single" w:sz="4" w:space="0" w:color="auto"/>
              <w:left w:val="single" w:sz="48" w:space="0" w:color="FFFFFF" w:themeColor="background1"/>
              <w:bottom w:val="double" w:sz="4" w:space="0" w:color="auto"/>
              <w:right w:val="single" w:sz="48" w:space="0" w:color="FFFFFF" w:themeColor="background1"/>
            </w:tcBorders>
          </w:tcPr>
          <w:p w14:paraId="046572F5" w14:textId="77777777" w:rsidR="001154C1" w:rsidRPr="00D50748" w:rsidRDefault="001154C1">
            <w:pPr>
              <w:pStyle w:val="BodyCopy"/>
              <w:rPr>
                <w:sz w:val="18"/>
                <w:szCs w:val="18"/>
              </w:rPr>
            </w:pPr>
            <w:r>
              <w:rPr>
                <w:sz w:val="18"/>
                <w:szCs w:val="18"/>
              </w:rPr>
              <w:t>$</w:t>
            </w:r>
          </w:p>
        </w:tc>
        <w:tc>
          <w:tcPr>
            <w:tcW w:w="1528" w:type="dxa"/>
            <w:tcBorders>
              <w:top w:val="single" w:sz="4" w:space="0" w:color="auto"/>
              <w:left w:val="single" w:sz="48" w:space="0" w:color="FFFFFF" w:themeColor="background1"/>
              <w:bottom w:val="double" w:sz="4" w:space="0" w:color="auto"/>
              <w:right w:val="single" w:sz="48" w:space="0" w:color="FFFFFF" w:themeColor="background1"/>
            </w:tcBorders>
          </w:tcPr>
          <w:p w14:paraId="42F7D694" w14:textId="77777777" w:rsidR="001154C1" w:rsidRPr="00D50748" w:rsidRDefault="001154C1">
            <w:pPr>
              <w:pStyle w:val="BodyCopy"/>
              <w:rPr>
                <w:sz w:val="18"/>
                <w:szCs w:val="18"/>
              </w:rPr>
            </w:pPr>
            <w:r>
              <w:rPr>
                <w:sz w:val="18"/>
                <w:szCs w:val="18"/>
              </w:rPr>
              <w:t>$</w:t>
            </w:r>
          </w:p>
        </w:tc>
        <w:tc>
          <w:tcPr>
            <w:tcW w:w="1528" w:type="dxa"/>
            <w:tcBorders>
              <w:top w:val="single" w:sz="4" w:space="0" w:color="auto"/>
              <w:left w:val="single" w:sz="48" w:space="0" w:color="FFFFFF" w:themeColor="background1"/>
              <w:bottom w:val="double" w:sz="4" w:space="0" w:color="auto"/>
            </w:tcBorders>
          </w:tcPr>
          <w:p w14:paraId="38EFC0BC" w14:textId="77777777" w:rsidR="001154C1" w:rsidRPr="00D50748" w:rsidRDefault="001154C1">
            <w:pPr>
              <w:pStyle w:val="BodyCopy"/>
              <w:rPr>
                <w:sz w:val="18"/>
                <w:szCs w:val="18"/>
              </w:rPr>
            </w:pPr>
            <w:r>
              <w:rPr>
                <w:sz w:val="18"/>
                <w:szCs w:val="18"/>
              </w:rPr>
              <w:t>$</w:t>
            </w:r>
          </w:p>
        </w:tc>
      </w:tr>
    </w:tbl>
    <w:p w14:paraId="04BE3FAF" w14:textId="01C39BFA" w:rsidR="001154C1" w:rsidRPr="003C33C5" w:rsidRDefault="001154C1" w:rsidP="00E65272">
      <w:pPr>
        <w:spacing w:before="240"/>
        <w:rPr>
          <w:rStyle w:val="Placeholder"/>
        </w:rPr>
      </w:pPr>
      <w:r w:rsidRPr="003C33C5">
        <w:rPr>
          <w:rStyle w:val="Placeholder"/>
        </w:rPr>
        <w:t>[OR</w:t>
      </w:r>
      <w:r>
        <w:rPr>
          <w:rStyle w:val="Placeholder"/>
        </w:rPr>
        <w:t>]</w:t>
      </w:r>
    </w:p>
    <w:p w14:paraId="24795B8C" w14:textId="77777777" w:rsidR="00B01E88" w:rsidRPr="003C33C5" w:rsidRDefault="00B01E88" w:rsidP="00B01E88">
      <w:pPr>
        <w:pStyle w:val="BodyCopy"/>
        <w:rPr>
          <w:rStyle w:val="Placeholder"/>
        </w:rPr>
      </w:pPr>
      <w:r>
        <w:rPr>
          <w:rStyle w:val="Placeholder"/>
        </w:rPr>
        <w:t>[</w:t>
      </w:r>
      <w:r w:rsidRPr="003C33C5">
        <w:rPr>
          <w:rStyle w:val="Placeholder"/>
        </w:rPr>
        <w:t>Specific identification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890"/>
        <w:gridCol w:w="1700"/>
      </w:tblGrid>
      <w:tr w:rsidR="00B01E88" w:rsidRPr="00EF6403" w14:paraId="4501839B" w14:textId="77777777">
        <w:tc>
          <w:tcPr>
            <w:tcW w:w="6480" w:type="dxa"/>
            <w:vAlign w:val="bottom"/>
          </w:tcPr>
          <w:p w14:paraId="5EB9D10A" w14:textId="77777777" w:rsidR="00B01E88" w:rsidRPr="000137B5" w:rsidRDefault="00B01E88">
            <w:pPr>
              <w:pStyle w:val="BodyCopy"/>
              <w:jc w:val="center"/>
              <w:rPr>
                <w:b/>
                <w:bCs/>
                <w:sz w:val="18"/>
                <w:szCs w:val="18"/>
              </w:rPr>
            </w:pPr>
            <w:r w:rsidRPr="000137B5">
              <w:rPr>
                <w:b/>
                <w:bCs/>
                <w:sz w:val="18"/>
                <w:szCs w:val="18"/>
              </w:rPr>
              <w:t>Investment</w:t>
            </w:r>
          </w:p>
        </w:tc>
        <w:tc>
          <w:tcPr>
            <w:tcW w:w="1890" w:type="dxa"/>
            <w:vAlign w:val="bottom"/>
          </w:tcPr>
          <w:p w14:paraId="19955BE7" w14:textId="77777777" w:rsidR="00B01E88" w:rsidRPr="000137B5" w:rsidRDefault="00B01E88">
            <w:pPr>
              <w:pStyle w:val="BodyCopy"/>
              <w:jc w:val="center"/>
              <w:rPr>
                <w:b/>
                <w:bCs/>
                <w:sz w:val="18"/>
                <w:szCs w:val="18"/>
              </w:rPr>
            </w:pPr>
            <w:r w:rsidRPr="000137B5">
              <w:rPr>
                <w:b/>
                <w:bCs/>
                <w:sz w:val="18"/>
                <w:szCs w:val="18"/>
              </w:rPr>
              <w:t>Maturity</w:t>
            </w:r>
          </w:p>
        </w:tc>
        <w:tc>
          <w:tcPr>
            <w:tcW w:w="1700" w:type="dxa"/>
            <w:vAlign w:val="bottom"/>
          </w:tcPr>
          <w:p w14:paraId="11F37CA5" w14:textId="77777777" w:rsidR="00B01E88" w:rsidRPr="000137B5" w:rsidRDefault="00B01E88">
            <w:pPr>
              <w:pStyle w:val="BodyCopy"/>
              <w:jc w:val="center"/>
              <w:rPr>
                <w:b/>
                <w:bCs/>
                <w:sz w:val="18"/>
                <w:szCs w:val="18"/>
              </w:rPr>
            </w:pPr>
            <w:r w:rsidRPr="000137B5">
              <w:rPr>
                <w:b/>
                <w:bCs/>
                <w:sz w:val="18"/>
                <w:szCs w:val="18"/>
              </w:rPr>
              <w:t>Amount</w:t>
            </w:r>
          </w:p>
        </w:tc>
      </w:tr>
      <w:tr w:rsidR="00B01E88" w:rsidRPr="00EF6403" w14:paraId="7EB4E63C" w14:textId="77777777">
        <w:tc>
          <w:tcPr>
            <w:tcW w:w="6480" w:type="dxa"/>
          </w:tcPr>
          <w:p w14:paraId="6622BDF4" w14:textId="77777777" w:rsidR="00B01E88" w:rsidRPr="00EF6403" w:rsidRDefault="00B01E88">
            <w:pPr>
              <w:pStyle w:val="BodyCopy"/>
              <w:rPr>
                <w:sz w:val="18"/>
                <w:szCs w:val="18"/>
              </w:rPr>
            </w:pPr>
            <w:r w:rsidRPr="00EF6403">
              <w:rPr>
                <w:sz w:val="18"/>
                <w:szCs w:val="18"/>
              </w:rPr>
              <w:t>State Treasurer’s investment pool 5</w:t>
            </w:r>
          </w:p>
        </w:tc>
        <w:tc>
          <w:tcPr>
            <w:tcW w:w="1890" w:type="dxa"/>
          </w:tcPr>
          <w:p w14:paraId="5DDE2204" w14:textId="77777777" w:rsidR="00B01E88" w:rsidRPr="00EF6403" w:rsidRDefault="00B01E88">
            <w:pPr>
              <w:pStyle w:val="BodyCopy"/>
              <w:rPr>
                <w:sz w:val="18"/>
                <w:szCs w:val="18"/>
              </w:rPr>
            </w:pPr>
          </w:p>
        </w:tc>
        <w:tc>
          <w:tcPr>
            <w:tcW w:w="1700" w:type="dxa"/>
          </w:tcPr>
          <w:p w14:paraId="2DCBCE45" w14:textId="77777777" w:rsidR="00B01E88" w:rsidRPr="00EF6403" w:rsidRDefault="00B01E88">
            <w:pPr>
              <w:pStyle w:val="BodyCopy"/>
              <w:rPr>
                <w:sz w:val="18"/>
                <w:szCs w:val="18"/>
              </w:rPr>
            </w:pPr>
            <w:r>
              <w:rPr>
                <w:sz w:val="18"/>
                <w:szCs w:val="18"/>
              </w:rPr>
              <w:t>$</w:t>
            </w:r>
          </w:p>
        </w:tc>
      </w:tr>
      <w:tr w:rsidR="00B01E88" w:rsidRPr="00EF6403" w14:paraId="0B8730E1" w14:textId="77777777">
        <w:tc>
          <w:tcPr>
            <w:tcW w:w="6480" w:type="dxa"/>
          </w:tcPr>
          <w:p w14:paraId="7CF17C56" w14:textId="77777777" w:rsidR="00B01E88" w:rsidRPr="00EF6403" w:rsidRDefault="00B01E88">
            <w:pPr>
              <w:pStyle w:val="BodyCopy"/>
              <w:rPr>
                <w:sz w:val="18"/>
                <w:szCs w:val="18"/>
              </w:rPr>
            </w:pPr>
            <w:r w:rsidRPr="00EF6403">
              <w:rPr>
                <w:sz w:val="18"/>
                <w:szCs w:val="18"/>
              </w:rPr>
              <w:t>State Treasurer’s investment pool 7</w:t>
            </w:r>
          </w:p>
        </w:tc>
        <w:tc>
          <w:tcPr>
            <w:tcW w:w="1890" w:type="dxa"/>
          </w:tcPr>
          <w:p w14:paraId="573BE8DA" w14:textId="77777777" w:rsidR="00B01E88" w:rsidRPr="00EF6403" w:rsidRDefault="00B01E88">
            <w:pPr>
              <w:pStyle w:val="BodyCopy"/>
              <w:rPr>
                <w:sz w:val="18"/>
                <w:szCs w:val="18"/>
              </w:rPr>
            </w:pPr>
          </w:p>
        </w:tc>
        <w:tc>
          <w:tcPr>
            <w:tcW w:w="1700" w:type="dxa"/>
          </w:tcPr>
          <w:p w14:paraId="3060C58B" w14:textId="77777777" w:rsidR="00B01E88" w:rsidRPr="00EF6403" w:rsidRDefault="00B01E88">
            <w:pPr>
              <w:pStyle w:val="BodyCopy"/>
              <w:rPr>
                <w:sz w:val="18"/>
                <w:szCs w:val="18"/>
              </w:rPr>
            </w:pPr>
          </w:p>
        </w:tc>
      </w:tr>
      <w:tr w:rsidR="005E75EF" w:rsidRPr="00EF6403" w14:paraId="188EF7A0" w14:textId="77777777">
        <w:tc>
          <w:tcPr>
            <w:tcW w:w="6480" w:type="dxa"/>
          </w:tcPr>
          <w:p w14:paraId="5B348249" w14:textId="5AB5D1D3" w:rsidR="005E75EF" w:rsidRPr="00EF6403" w:rsidRDefault="005E75EF">
            <w:pPr>
              <w:pStyle w:val="BodyCopy"/>
              <w:rPr>
                <w:sz w:val="18"/>
                <w:szCs w:val="18"/>
              </w:rPr>
            </w:pPr>
            <w:r w:rsidRPr="005E75EF">
              <w:rPr>
                <w:sz w:val="18"/>
                <w:szCs w:val="18"/>
              </w:rPr>
              <w:t>County Treasurer’s investment pool</w:t>
            </w:r>
          </w:p>
        </w:tc>
        <w:tc>
          <w:tcPr>
            <w:tcW w:w="1890" w:type="dxa"/>
          </w:tcPr>
          <w:p w14:paraId="08772388" w14:textId="77777777" w:rsidR="005E75EF" w:rsidRPr="00EF6403" w:rsidRDefault="005E75EF">
            <w:pPr>
              <w:pStyle w:val="BodyCopy"/>
              <w:rPr>
                <w:sz w:val="18"/>
                <w:szCs w:val="18"/>
              </w:rPr>
            </w:pPr>
          </w:p>
        </w:tc>
        <w:tc>
          <w:tcPr>
            <w:tcW w:w="1700" w:type="dxa"/>
          </w:tcPr>
          <w:p w14:paraId="5D9AD94B" w14:textId="77777777" w:rsidR="005E75EF" w:rsidRPr="00EF6403" w:rsidRDefault="005E75EF">
            <w:pPr>
              <w:pStyle w:val="BodyCopy"/>
              <w:rPr>
                <w:sz w:val="18"/>
                <w:szCs w:val="18"/>
              </w:rPr>
            </w:pPr>
          </w:p>
        </w:tc>
      </w:tr>
      <w:tr w:rsidR="00B01E88" w:rsidRPr="00EF6403" w14:paraId="1AB83FB2" w14:textId="77777777">
        <w:tc>
          <w:tcPr>
            <w:tcW w:w="6480" w:type="dxa"/>
          </w:tcPr>
          <w:p w14:paraId="5C6AD0DF" w14:textId="77777777" w:rsidR="00B01E88" w:rsidRPr="00EF6403" w:rsidRDefault="00B01E88">
            <w:pPr>
              <w:pStyle w:val="BodyCopy"/>
              <w:rPr>
                <w:sz w:val="18"/>
                <w:szCs w:val="18"/>
              </w:rPr>
            </w:pPr>
            <w:r w:rsidRPr="00EF6403">
              <w:rPr>
                <w:sz w:val="18"/>
                <w:szCs w:val="18"/>
              </w:rPr>
              <w:t xml:space="preserve">U.S. Treasury bills </w:t>
            </w:r>
            <w:r w:rsidRPr="000137B5">
              <w:rPr>
                <w:rStyle w:val="Placeholder"/>
                <w:sz w:val="18"/>
                <w:szCs w:val="18"/>
              </w:rPr>
              <w:t>[list each investment separately]</w:t>
            </w:r>
          </w:p>
        </w:tc>
        <w:tc>
          <w:tcPr>
            <w:tcW w:w="1890" w:type="dxa"/>
          </w:tcPr>
          <w:p w14:paraId="08DBF081" w14:textId="77777777" w:rsidR="00B01E88" w:rsidRPr="00EF6403" w:rsidRDefault="00B01E88">
            <w:pPr>
              <w:pStyle w:val="BodyCopy"/>
              <w:rPr>
                <w:sz w:val="18"/>
                <w:szCs w:val="18"/>
              </w:rPr>
            </w:pPr>
          </w:p>
        </w:tc>
        <w:tc>
          <w:tcPr>
            <w:tcW w:w="1700" w:type="dxa"/>
          </w:tcPr>
          <w:p w14:paraId="78A63125" w14:textId="77777777" w:rsidR="00B01E88" w:rsidRPr="00EF6403" w:rsidRDefault="00B01E88">
            <w:pPr>
              <w:pStyle w:val="BodyCopy"/>
              <w:rPr>
                <w:sz w:val="18"/>
                <w:szCs w:val="18"/>
              </w:rPr>
            </w:pPr>
          </w:p>
        </w:tc>
      </w:tr>
      <w:tr w:rsidR="00B01E88" w:rsidRPr="00EF6403" w14:paraId="62FF8AEF" w14:textId="77777777">
        <w:tc>
          <w:tcPr>
            <w:tcW w:w="6480" w:type="dxa"/>
          </w:tcPr>
          <w:p w14:paraId="29704ED5" w14:textId="77777777" w:rsidR="00B01E88" w:rsidRPr="00EF6403" w:rsidRDefault="00B01E88">
            <w:pPr>
              <w:pStyle w:val="BodyCopy"/>
              <w:rPr>
                <w:sz w:val="18"/>
                <w:szCs w:val="18"/>
              </w:rPr>
            </w:pPr>
            <w:r w:rsidRPr="00EF6403">
              <w:rPr>
                <w:sz w:val="18"/>
                <w:szCs w:val="18"/>
              </w:rPr>
              <w:t xml:space="preserve">Federal National Mortgage Association </w:t>
            </w:r>
            <w:r w:rsidRPr="000137B5">
              <w:rPr>
                <w:rStyle w:val="Placeholder"/>
                <w:sz w:val="18"/>
                <w:szCs w:val="18"/>
              </w:rPr>
              <w:t>[list each investment separately]</w:t>
            </w:r>
          </w:p>
        </w:tc>
        <w:tc>
          <w:tcPr>
            <w:tcW w:w="1890" w:type="dxa"/>
          </w:tcPr>
          <w:p w14:paraId="548CF993" w14:textId="77777777" w:rsidR="00B01E88" w:rsidRPr="00EF6403" w:rsidRDefault="00B01E88">
            <w:pPr>
              <w:pStyle w:val="BodyCopy"/>
              <w:rPr>
                <w:sz w:val="18"/>
                <w:szCs w:val="18"/>
              </w:rPr>
            </w:pPr>
          </w:p>
        </w:tc>
        <w:tc>
          <w:tcPr>
            <w:tcW w:w="1700" w:type="dxa"/>
            <w:tcBorders>
              <w:bottom w:val="single" w:sz="4" w:space="0" w:color="auto"/>
            </w:tcBorders>
          </w:tcPr>
          <w:p w14:paraId="3F4F5F15" w14:textId="77777777" w:rsidR="00B01E88" w:rsidRPr="00EF6403" w:rsidRDefault="00B01E88">
            <w:pPr>
              <w:pStyle w:val="BodyCopy"/>
              <w:rPr>
                <w:sz w:val="18"/>
                <w:szCs w:val="18"/>
              </w:rPr>
            </w:pPr>
          </w:p>
        </w:tc>
      </w:tr>
      <w:tr w:rsidR="00B01E88" w:rsidRPr="00EF6403" w14:paraId="786B36DD" w14:textId="77777777">
        <w:tc>
          <w:tcPr>
            <w:tcW w:w="6480" w:type="dxa"/>
          </w:tcPr>
          <w:p w14:paraId="0081D8A8" w14:textId="77777777" w:rsidR="00B01E88" w:rsidRPr="00EF6403" w:rsidRDefault="00B01E88">
            <w:pPr>
              <w:pStyle w:val="BodyCopy"/>
              <w:rPr>
                <w:sz w:val="18"/>
                <w:szCs w:val="18"/>
              </w:rPr>
            </w:pPr>
          </w:p>
        </w:tc>
        <w:tc>
          <w:tcPr>
            <w:tcW w:w="1890" w:type="dxa"/>
          </w:tcPr>
          <w:p w14:paraId="106152BE" w14:textId="77777777" w:rsidR="00B01E88" w:rsidRPr="00EF6403" w:rsidRDefault="00B01E88">
            <w:pPr>
              <w:pStyle w:val="BodyCopy"/>
              <w:rPr>
                <w:sz w:val="18"/>
                <w:szCs w:val="18"/>
              </w:rPr>
            </w:pPr>
          </w:p>
        </w:tc>
        <w:tc>
          <w:tcPr>
            <w:tcW w:w="1700" w:type="dxa"/>
            <w:tcBorders>
              <w:top w:val="single" w:sz="4" w:space="0" w:color="auto"/>
              <w:bottom w:val="double" w:sz="4" w:space="0" w:color="auto"/>
            </w:tcBorders>
          </w:tcPr>
          <w:p w14:paraId="00AFEEDD" w14:textId="77777777" w:rsidR="00B01E88" w:rsidRPr="00EF6403" w:rsidRDefault="00B01E88">
            <w:pPr>
              <w:pStyle w:val="BodyCopy"/>
              <w:rPr>
                <w:sz w:val="18"/>
                <w:szCs w:val="18"/>
              </w:rPr>
            </w:pPr>
            <w:r>
              <w:rPr>
                <w:sz w:val="18"/>
                <w:szCs w:val="18"/>
              </w:rPr>
              <w:t>$</w:t>
            </w:r>
          </w:p>
        </w:tc>
      </w:tr>
    </w:tbl>
    <w:p w14:paraId="5A29D82D" w14:textId="77777777" w:rsidR="00E65272" w:rsidRDefault="00E65272" w:rsidP="006F59D7">
      <w:pPr>
        <w:pStyle w:val="BodyCopy"/>
        <w:spacing w:before="240"/>
        <w:rPr>
          <w:rStyle w:val="Placeholder"/>
        </w:rPr>
      </w:pPr>
    </w:p>
    <w:p w14:paraId="335978FD" w14:textId="77777777" w:rsidR="00E65272" w:rsidRDefault="00E65272">
      <w:pPr>
        <w:rPr>
          <w:rStyle w:val="Placeholder"/>
        </w:rPr>
      </w:pPr>
      <w:r>
        <w:rPr>
          <w:rStyle w:val="Placeholder"/>
        </w:rPr>
        <w:br w:type="page"/>
      </w:r>
    </w:p>
    <w:p w14:paraId="4424A2AD" w14:textId="12571F53" w:rsidR="00B01E88" w:rsidRPr="003C33C5" w:rsidRDefault="00B01E88" w:rsidP="006F59D7">
      <w:pPr>
        <w:pStyle w:val="BodyCopy"/>
        <w:spacing w:before="240"/>
        <w:rPr>
          <w:rStyle w:val="Placeholder"/>
        </w:rPr>
      </w:pPr>
      <w:r w:rsidRPr="003C33C5">
        <w:rPr>
          <w:rStyle w:val="Placeholder"/>
        </w:rPr>
        <w:lastRenderedPageBreak/>
        <w:t>[OR</w:t>
      </w:r>
      <w:r>
        <w:rPr>
          <w:rStyle w:val="Placeholder"/>
        </w:rPr>
        <w:t>]</w:t>
      </w:r>
    </w:p>
    <w:p w14:paraId="5C33A09D" w14:textId="77777777" w:rsidR="00964A2E" w:rsidRPr="003C33C5" w:rsidRDefault="00964A2E" w:rsidP="00964A2E">
      <w:pPr>
        <w:pStyle w:val="BodyCopy"/>
        <w:rPr>
          <w:rStyle w:val="Placeholder"/>
        </w:rPr>
      </w:pPr>
      <w:r>
        <w:rPr>
          <w:rStyle w:val="Placeholder"/>
        </w:rPr>
        <w:t>[</w:t>
      </w:r>
      <w:r w:rsidRPr="003C33C5">
        <w:rPr>
          <w:rStyle w:val="Placeholder"/>
        </w:rPr>
        <w:t>Weighted average maturity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43"/>
        <w:gridCol w:w="3357"/>
      </w:tblGrid>
      <w:tr w:rsidR="00964A2E" w:rsidRPr="000137B5" w14:paraId="785284D2" w14:textId="77777777">
        <w:tc>
          <w:tcPr>
            <w:tcW w:w="4770" w:type="dxa"/>
            <w:vAlign w:val="bottom"/>
          </w:tcPr>
          <w:p w14:paraId="43A57CC1" w14:textId="77777777" w:rsidR="00964A2E" w:rsidRPr="00366DCA" w:rsidRDefault="00964A2E">
            <w:pPr>
              <w:pStyle w:val="BodyCopy"/>
              <w:jc w:val="center"/>
              <w:rPr>
                <w:b/>
                <w:bCs/>
                <w:sz w:val="18"/>
                <w:szCs w:val="18"/>
              </w:rPr>
            </w:pPr>
            <w:r w:rsidRPr="00366DCA">
              <w:rPr>
                <w:b/>
                <w:bCs/>
                <w:sz w:val="18"/>
                <w:szCs w:val="18"/>
              </w:rPr>
              <w:t>Investment type</w:t>
            </w:r>
          </w:p>
        </w:tc>
        <w:tc>
          <w:tcPr>
            <w:tcW w:w="1943" w:type="dxa"/>
            <w:vAlign w:val="bottom"/>
          </w:tcPr>
          <w:p w14:paraId="3EAFCA29" w14:textId="77777777" w:rsidR="00964A2E" w:rsidRPr="00366DCA" w:rsidRDefault="00964A2E">
            <w:pPr>
              <w:pStyle w:val="BodyCopy"/>
              <w:jc w:val="center"/>
              <w:rPr>
                <w:b/>
                <w:bCs/>
                <w:sz w:val="18"/>
                <w:szCs w:val="18"/>
              </w:rPr>
            </w:pPr>
            <w:r w:rsidRPr="00366DCA">
              <w:rPr>
                <w:b/>
                <w:bCs/>
                <w:sz w:val="18"/>
                <w:szCs w:val="18"/>
              </w:rPr>
              <w:t>Amount</w:t>
            </w:r>
          </w:p>
        </w:tc>
        <w:tc>
          <w:tcPr>
            <w:tcW w:w="3357" w:type="dxa"/>
            <w:vAlign w:val="bottom"/>
          </w:tcPr>
          <w:p w14:paraId="78EB5CC2" w14:textId="77777777" w:rsidR="00964A2E" w:rsidRPr="00366DCA" w:rsidRDefault="00964A2E">
            <w:pPr>
              <w:pStyle w:val="BodyCopy"/>
              <w:jc w:val="center"/>
              <w:rPr>
                <w:b/>
                <w:bCs/>
                <w:sz w:val="18"/>
                <w:szCs w:val="18"/>
              </w:rPr>
            </w:pPr>
            <w:r w:rsidRPr="00366DCA">
              <w:rPr>
                <w:b/>
                <w:bCs/>
                <w:sz w:val="18"/>
                <w:szCs w:val="18"/>
              </w:rPr>
              <w:t xml:space="preserve">Weighted average maturity (years) </w:t>
            </w:r>
            <w:r w:rsidRPr="00366DCA">
              <w:rPr>
                <w:rStyle w:val="Placeholder"/>
                <w:sz w:val="18"/>
                <w:szCs w:val="18"/>
              </w:rPr>
              <w:t>[or]</w:t>
            </w:r>
            <w:r w:rsidRPr="00366DCA">
              <w:rPr>
                <w:b/>
                <w:bCs/>
                <w:sz w:val="18"/>
                <w:szCs w:val="18"/>
              </w:rPr>
              <w:t xml:space="preserve"> (months)</w:t>
            </w:r>
          </w:p>
        </w:tc>
      </w:tr>
      <w:tr w:rsidR="00401A38" w:rsidRPr="000137B5" w14:paraId="1A7D731B" w14:textId="77777777">
        <w:tc>
          <w:tcPr>
            <w:tcW w:w="4770" w:type="dxa"/>
          </w:tcPr>
          <w:p w14:paraId="10BE605B" w14:textId="56FF2EA0" w:rsidR="00401A38" w:rsidRPr="000137B5" w:rsidRDefault="00401A38" w:rsidP="00401A38">
            <w:pPr>
              <w:pStyle w:val="TableBody"/>
            </w:pPr>
            <w:r w:rsidRPr="00881004">
              <w:t>State Treasurer’s investment pool 5</w:t>
            </w:r>
          </w:p>
        </w:tc>
        <w:tc>
          <w:tcPr>
            <w:tcW w:w="1943" w:type="dxa"/>
          </w:tcPr>
          <w:p w14:paraId="72834478" w14:textId="77777777" w:rsidR="00401A38" w:rsidRPr="000137B5" w:rsidRDefault="00401A38" w:rsidP="00401A38">
            <w:pPr>
              <w:pStyle w:val="BodyCopy"/>
              <w:rPr>
                <w:sz w:val="18"/>
                <w:szCs w:val="18"/>
              </w:rPr>
            </w:pPr>
            <w:r>
              <w:rPr>
                <w:sz w:val="18"/>
                <w:szCs w:val="18"/>
              </w:rPr>
              <w:t>$</w:t>
            </w:r>
          </w:p>
        </w:tc>
        <w:tc>
          <w:tcPr>
            <w:tcW w:w="3357" w:type="dxa"/>
          </w:tcPr>
          <w:p w14:paraId="30E69F63" w14:textId="77777777" w:rsidR="00401A38" w:rsidRPr="000137B5" w:rsidRDefault="00401A38" w:rsidP="00401A38">
            <w:pPr>
              <w:pStyle w:val="BodyCopy"/>
              <w:rPr>
                <w:sz w:val="18"/>
                <w:szCs w:val="18"/>
              </w:rPr>
            </w:pPr>
          </w:p>
        </w:tc>
      </w:tr>
      <w:tr w:rsidR="00401A38" w:rsidRPr="000137B5" w14:paraId="6533485A" w14:textId="77777777">
        <w:tc>
          <w:tcPr>
            <w:tcW w:w="4770" w:type="dxa"/>
          </w:tcPr>
          <w:p w14:paraId="59B599FD" w14:textId="74F9119B" w:rsidR="00401A38" w:rsidRPr="000137B5" w:rsidRDefault="00401A38" w:rsidP="00401A38">
            <w:pPr>
              <w:pStyle w:val="TableBody"/>
            </w:pPr>
            <w:r w:rsidRPr="00881004">
              <w:t>State Treasurer’s investment pool 7</w:t>
            </w:r>
          </w:p>
        </w:tc>
        <w:tc>
          <w:tcPr>
            <w:tcW w:w="1943" w:type="dxa"/>
          </w:tcPr>
          <w:p w14:paraId="26E16E2E" w14:textId="77777777" w:rsidR="00401A38" w:rsidRPr="000137B5" w:rsidRDefault="00401A38" w:rsidP="00401A38">
            <w:pPr>
              <w:pStyle w:val="BodyCopy"/>
              <w:rPr>
                <w:sz w:val="18"/>
                <w:szCs w:val="18"/>
              </w:rPr>
            </w:pPr>
          </w:p>
        </w:tc>
        <w:tc>
          <w:tcPr>
            <w:tcW w:w="3357" w:type="dxa"/>
          </w:tcPr>
          <w:p w14:paraId="314CAA70" w14:textId="77777777" w:rsidR="00401A38" w:rsidRPr="000137B5" w:rsidRDefault="00401A38" w:rsidP="00401A38">
            <w:pPr>
              <w:pStyle w:val="BodyCopy"/>
              <w:rPr>
                <w:sz w:val="18"/>
                <w:szCs w:val="18"/>
              </w:rPr>
            </w:pPr>
          </w:p>
        </w:tc>
      </w:tr>
      <w:tr w:rsidR="00401A38" w:rsidRPr="000137B5" w14:paraId="2CE23F0B" w14:textId="77777777">
        <w:tc>
          <w:tcPr>
            <w:tcW w:w="4770" w:type="dxa"/>
          </w:tcPr>
          <w:p w14:paraId="7B6B9157" w14:textId="3E2F334A" w:rsidR="00401A38" w:rsidRPr="000137B5" w:rsidRDefault="00401A38" w:rsidP="00401A38">
            <w:pPr>
              <w:pStyle w:val="TableBody"/>
            </w:pPr>
            <w:r w:rsidRPr="00881004">
              <w:t>County Treasurer’s investment pool</w:t>
            </w:r>
          </w:p>
        </w:tc>
        <w:tc>
          <w:tcPr>
            <w:tcW w:w="1943" w:type="dxa"/>
          </w:tcPr>
          <w:p w14:paraId="68B39EFA" w14:textId="77777777" w:rsidR="00401A38" w:rsidRPr="000137B5" w:rsidRDefault="00401A38" w:rsidP="00401A38">
            <w:pPr>
              <w:pStyle w:val="BodyCopy"/>
              <w:rPr>
                <w:sz w:val="18"/>
                <w:szCs w:val="18"/>
              </w:rPr>
            </w:pPr>
          </w:p>
        </w:tc>
        <w:tc>
          <w:tcPr>
            <w:tcW w:w="3357" w:type="dxa"/>
          </w:tcPr>
          <w:p w14:paraId="4DE6DE12" w14:textId="77777777" w:rsidR="00401A38" w:rsidRPr="000137B5" w:rsidRDefault="00401A38" w:rsidP="00401A38">
            <w:pPr>
              <w:pStyle w:val="BodyCopy"/>
              <w:rPr>
                <w:sz w:val="18"/>
                <w:szCs w:val="18"/>
              </w:rPr>
            </w:pPr>
          </w:p>
        </w:tc>
      </w:tr>
      <w:tr w:rsidR="00401A38" w:rsidRPr="000137B5" w14:paraId="3C1863FE" w14:textId="77777777">
        <w:tc>
          <w:tcPr>
            <w:tcW w:w="4770" w:type="dxa"/>
          </w:tcPr>
          <w:p w14:paraId="7E994F0D" w14:textId="36BB4234" w:rsidR="00401A38" w:rsidRPr="000137B5" w:rsidRDefault="00401A38" w:rsidP="00401A38">
            <w:pPr>
              <w:pStyle w:val="TableBody"/>
            </w:pPr>
            <w:r w:rsidRPr="00881004">
              <w:t>U.S. Treasury securities</w:t>
            </w:r>
          </w:p>
        </w:tc>
        <w:tc>
          <w:tcPr>
            <w:tcW w:w="1943" w:type="dxa"/>
          </w:tcPr>
          <w:p w14:paraId="5A7A9F8E" w14:textId="77777777" w:rsidR="00401A38" w:rsidRPr="000137B5" w:rsidRDefault="00401A38" w:rsidP="00401A38">
            <w:pPr>
              <w:pStyle w:val="BodyCopy"/>
              <w:rPr>
                <w:sz w:val="18"/>
                <w:szCs w:val="18"/>
              </w:rPr>
            </w:pPr>
          </w:p>
        </w:tc>
        <w:tc>
          <w:tcPr>
            <w:tcW w:w="3357" w:type="dxa"/>
          </w:tcPr>
          <w:p w14:paraId="2D47F1EA" w14:textId="77777777" w:rsidR="00401A38" w:rsidRPr="000137B5" w:rsidRDefault="00401A38" w:rsidP="00401A38">
            <w:pPr>
              <w:pStyle w:val="BodyCopy"/>
              <w:rPr>
                <w:sz w:val="18"/>
                <w:szCs w:val="18"/>
              </w:rPr>
            </w:pPr>
          </w:p>
        </w:tc>
      </w:tr>
      <w:tr w:rsidR="00401A38" w:rsidRPr="000137B5" w14:paraId="6BA78512" w14:textId="77777777">
        <w:tc>
          <w:tcPr>
            <w:tcW w:w="4770" w:type="dxa"/>
          </w:tcPr>
          <w:p w14:paraId="0EC0D3C7" w14:textId="75F57DCE" w:rsidR="00401A38" w:rsidRPr="000137B5" w:rsidRDefault="00401A38" w:rsidP="00401A38">
            <w:pPr>
              <w:pStyle w:val="TableBody"/>
            </w:pPr>
            <w:r w:rsidRPr="00881004">
              <w:t>U.S. agency securities</w:t>
            </w:r>
          </w:p>
        </w:tc>
        <w:tc>
          <w:tcPr>
            <w:tcW w:w="1943" w:type="dxa"/>
          </w:tcPr>
          <w:p w14:paraId="16893E3B" w14:textId="77777777" w:rsidR="00401A38" w:rsidRPr="000137B5" w:rsidRDefault="00401A38" w:rsidP="00401A38">
            <w:pPr>
              <w:pStyle w:val="BodyCopy"/>
              <w:rPr>
                <w:sz w:val="18"/>
                <w:szCs w:val="18"/>
              </w:rPr>
            </w:pPr>
          </w:p>
        </w:tc>
        <w:tc>
          <w:tcPr>
            <w:tcW w:w="3357" w:type="dxa"/>
          </w:tcPr>
          <w:p w14:paraId="2A25151B" w14:textId="77777777" w:rsidR="00401A38" w:rsidRPr="000137B5" w:rsidRDefault="00401A38" w:rsidP="00401A38">
            <w:pPr>
              <w:pStyle w:val="BodyCopy"/>
              <w:rPr>
                <w:sz w:val="18"/>
                <w:szCs w:val="18"/>
              </w:rPr>
            </w:pPr>
          </w:p>
        </w:tc>
      </w:tr>
      <w:tr w:rsidR="00401A38" w:rsidRPr="000137B5" w14:paraId="061AC55E" w14:textId="77777777">
        <w:tc>
          <w:tcPr>
            <w:tcW w:w="4770" w:type="dxa"/>
          </w:tcPr>
          <w:p w14:paraId="14A902B2" w14:textId="199C6AC4" w:rsidR="00401A38" w:rsidRPr="000137B5" w:rsidRDefault="00401A38" w:rsidP="00401A38">
            <w:pPr>
              <w:pStyle w:val="TableBody"/>
            </w:pPr>
            <w:r w:rsidRPr="00881004">
              <w:t>Local government bonds</w:t>
            </w:r>
          </w:p>
        </w:tc>
        <w:tc>
          <w:tcPr>
            <w:tcW w:w="1943" w:type="dxa"/>
            <w:tcBorders>
              <w:bottom w:val="single" w:sz="4" w:space="0" w:color="auto"/>
            </w:tcBorders>
          </w:tcPr>
          <w:p w14:paraId="32D92395" w14:textId="77777777" w:rsidR="00401A38" w:rsidRPr="000137B5" w:rsidRDefault="00401A38" w:rsidP="00401A38">
            <w:pPr>
              <w:pStyle w:val="BodyCopy"/>
              <w:rPr>
                <w:sz w:val="18"/>
                <w:szCs w:val="18"/>
              </w:rPr>
            </w:pPr>
          </w:p>
        </w:tc>
        <w:tc>
          <w:tcPr>
            <w:tcW w:w="3357" w:type="dxa"/>
          </w:tcPr>
          <w:p w14:paraId="4F36D874" w14:textId="77777777" w:rsidR="00401A38" w:rsidRPr="000137B5" w:rsidRDefault="00401A38" w:rsidP="00401A38">
            <w:pPr>
              <w:pStyle w:val="BodyCopy"/>
              <w:rPr>
                <w:sz w:val="18"/>
                <w:szCs w:val="18"/>
              </w:rPr>
            </w:pPr>
          </w:p>
        </w:tc>
      </w:tr>
      <w:tr w:rsidR="00964A2E" w:rsidRPr="000137B5" w14:paraId="612E6939" w14:textId="77777777">
        <w:tc>
          <w:tcPr>
            <w:tcW w:w="4770" w:type="dxa"/>
          </w:tcPr>
          <w:p w14:paraId="4C1257DA" w14:textId="77777777" w:rsidR="00964A2E" w:rsidRPr="000137B5" w:rsidRDefault="00964A2E">
            <w:pPr>
              <w:pStyle w:val="BodyCopy"/>
              <w:rPr>
                <w:sz w:val="18"/>
                <w:szCs w:val="18"/>
              </w:rPr>
            </w:pPr>
          </w:p>
        </w:tc>
        <w:tc>
          <w:tcPr>
            <w:tcW w:w="1943" w:type="dxa"/>
            <w:tcBorders>
              <w:top w:val="single" w:sz="4" w:space="0" w:color="auto"/>
              <w:bottom w:val="double" w:sz="4" w:space="0" w:color="auto"/>
            </w:tcBorders>
          </w:tcPr>
          <w:p w14:paraId="76C12294" w14:textId="77777777" w:rsidR="00964A2E" w:rsidRPr="000137B5" w:rsidRDefault="00964A2E">
            <w:pPr>
              <w:pStyle w:val="BodyCopy"/>
              <w:rPr>
                <w:sz w:val="18"/>
                <w:szCs w:val="18"/>
              </w:rPr>
            </w:pPr>
            <w:r>
              <w:rPr>
                <w:sz w:val="18"/>
                <w:szCs w:val="18"/>
              </w:rPr>
              <w:t>$</w:t>
            </w:r>
          </w:p>
        </w:tc>
        <w:tc>
          <w:tcPr>
            <w:tcW w:w="3357" w:type="dxa"/>
          </w:tcPr>
          <w:p w14:paraId="6A58868B" w14:textId="77777777" w:rsidR="00964A2E" w:rsidRPr="000137B5" w:rsidRDefault="00964A2E">
            <w:pPr>
              <w:pStyle w:val="BodyCopy"/>
              <w:rPr>
                <w:sz w:val="18"/>
                <w:szCs w:val="18"/>
              </w:rPr>
            </w:pPr>
          </w:p>
        </w:tc>
      </w:tr>
    </w:tbl>
    <w:p w14:paraId="449E2876" w14:textId="77777777" w:rsidR="00C56305" w:rsidRPr="005E6E99" w:rsidRDefault="00C56305" w:rsidP="006F59D7">
      <w:pPr>
        <w:pStyle w:val="BodyCopy"/>
        <w:spacing w:before="240"/>
        <w:rPr>
          <w:rStyle w:val="Placeholder"/>
        </w:rPr>
      </w:pPr>
      <w:r w:rsidRPr="005E6E99">
        <w:rPr>
          <w:rStyle w:val="Placeholder"/>
        </w:rPr>
        <w:t xml:space="preserve">[See </w:t>
      </w:r>
      <w:r w:rsidRPr="008F7C85">
        <w:rPr>
          <w:rStyle w:val="Placeholder"/>
          <w:i/>
          <w:iCs/>
        </w:rPr>
        <w:t>Illustration 3</w:t>
      </w:r>
      <w:r w:rsidRPr="005E6E99">
        <w:rPr>
          <w:rStyle w:val="Placeholder"/>
        </w:rPr>
        <w:t xml:space="preserve"> in </w:t>
      </w:r>
      <w:r w:rsidRPr="00EA13E9">
        <w:rPr>
          <w:rStyle w:val="Placeholder"/>
          <w:i/>
          <w:iCs/>
        </w:rPr>
        <w:t>GASB Statement No. 40</w:t>
      </w:r>
      <w:r w:rsidRPr="005E6E99">
        <w:rPr>
          <w:rStyle w:val="Placeholder"/>
        </w:rPr>
        <w:t xml:space="preserve"> for an example of how to calculate weighted average maturity.]</w:t>
      </w:r>
    </w:p>
    <w:p w14:paraId="02830B9E" w14:textId="77777777" w:rsidR="00C56305" w:rsidRPr="005E6E99" w:rsidRDefault="00C56305" w:rsidP="00C56305">
      <w:pPr>
        <w:pStyle w:val="BodyCopy"/>
        <w:rPr>
          <w:rStyle w:val="Placeholder"/>
        </w:rPr>
      </w:pPr>
      <w:r w:rsidRPr="005E6E99">
        <w:rPr>
          <w:rStyle w:val="Placeholder"/>
        </w:rPr>
        <w:t>[OR]</w:t>
      </w:r>
    </w:p>
    <w:p w14:paraId="786155AE" w14:textId="77777777" w:rsidR="00C56305" w:rsidRPr="00314070" w:rsidRDefault="00C56305" w:rsidP="004A1465">
      <w:pPr>
        <w:pStyle w:val="Heading3"/>
        <w:rPr>
          <w:rStyle w:val="Placeholder"/>
          <w:b/>
          <w:bCs/>
          <w:sz w:val="28"/>
          <w:szCs w:val="28"/>
        </w:rPr>
      </w:pPr>
      <w:r w:rsidRPr="00314070">
        <w:rPr>
          <w:rStyle w:val="Placeholder"/>
          <w:b/>
          <w:bCs/>
          <w:sz w:val="28"/>
          <w:szCs w:val="28"/>
        </w:rPr>
        <w:t>Duration</w:t>
      </w:r>
    </w:p>
    <w:p w14:paraId="4920F7A3" w14:textId="77777777" w:rsidR="00C56305" w:rsidRPr="005E6E99" w:rsidRDefault="00C56305" w:rsidP="00C56305">
      <w:pPr>
        <w:pStyle w:val="BodyCopy"/>
        <w:rPr>
          <w:rStyle w:val="Placeholder"/>
        </w:rPr>
      </w:pPr>
      <w:r>
        <w:rPr>
          <w:rStyle w:val="Placeholder"/>
        </w:rPr>
        <w:t>[</w:t>
      </w:r>
      <w:r w:rsidRPr="005E6E99">
        <w:rPr>
          <w:rStyle w:val="Placeholder"/>
        </w:rPr>
        <w:t xml:space="preserve">See </w:t>
      </w:r>
      <w:r w:rsidRPr="008F7C85">
        <w:rPr>
          <w:rStyle w:val="Placeholder"/>
          <w:i/>
          <w:iCs/>
        </w:rPr>
        <w:t>Illustration 4</w:t>
      </w:r>
      <w:r w:rsidRPr="005E6E99">
        <w:rPr>
          <w:rStyle w:val="Placeholder"/>
        </w:rPr>
        <w:t xml:space="preserve"> in </w:t>
      </w:r>
      <w:r w:rsidRPr="00EA13E9">
        <w:rPr>
          <w:rStyle w:val="Placeholder"/>
          <w:i/>
          <w:iCs/>
        </w:rPr>
        <w:t>GASB Statement No. 40</w:t>
      </w:r>
      <w:r w:rsidRPr="005E6E99">
        <w:rPr>
          <w:rStyle w:val="Placeholder"/>
        </w:rPr>
        <w:t>.]</w:t>
      </w:r>
    </w:p>
    <w:p w14:paraId="10C909B3" w14:textId="77777777" w:rsidR="00C56305" w:rsidRPr="005E6E99" w:rsidRDefault="00C56305" w:rsidP="00C56305">
      <w:pPr>
        <w:pStyle w:val="BodyCopy"/>
        <w:rPr>
          <w:rStyle w:val="Placeholder"/>
        </w:rPr>
      </w:pPr>
      <w:r w:rsidRPr="005E6E99">
        <w:rPr>
          <w:rStyle w:val="Placeholder"/>
        </w:rPr>
        <w:t>[OR]</w:t>
      </w:r>
    </w:p>
    <w:p w14:paraId="0B85D792" w14:textId="77777777" w:rsidR="00C56305" w:rsidRPr="00314070" w:rsidRDefault="00C56305" w:rsidP="004A1465">
      <w:pPr>
        <w:pStyle w:val="Heading3"/>
        <w:rPr>
          <w:rStyle w:val="Placeholder"/>
          <w:b/>
          <w:bCs/>
          <w:sz w:val="28"/>
          <w:szCs w:val="28"/>
        </w:rPr>
      </w:pPr>
      <w:r w:rsidRPr="00314070">
        <w:rPr>
          <w:rStyle w:val="Placeholder"/>
          <w:b/>
          <w:bCs/>
          <w:sz w:val="28"/>
          <w:szCs w:val="28"/>
        </w:rPr>
        <w:t>Simulation model</w:t>
      </w:r>
    </w:p>
    <w:p w14:paraId="28ABB0B7" w14:textId="77777777" w:rsidR="00C56305" w:rsidRPr="005E6E99" w:rsidRDefault="00C56305" w:rsidP="00C56305">
      <w:pPr>
        <w:pStyle w:val="BodyCopy"/>
        <w:rPr>
          <w:rStyle w:val="Placeholder"/>
        </w:rPr>
      </w:pPr>
      <w:r>
        <w:rPr>
          <w:rStyle w:val="Placeholder"/>
        </w:rPr>
        <w:t>[</w:t>
      </w:r>
      <w:r w:rsidRPr="005E6E99">
        <w:rPr>
          <w:rStyle w:val="Placeholder"/>
        </w:rPr>
        <w:t xml:space="preserve">See </w:t>
      </w:r>
      <w:r w:rsidRPr="008F7C85">
        <w:rPr>
          <w:rStyle w:val="Placeholder"/>
          <w:i/>
          <w:iCs/>
        </w:rPr>
        <w:t>Illustration 5</w:t>
      </w:r>
      <w:r w:rsidRPr="005E6E99">
        <w:rPr>
          <w:rStyle w:val="Placeholder"/>
        </w:rPr>
        <w:t xml:space="preserve"> in </w:t>
      </w:r>
      <w:r w:rsidRPr="00EA13E9">
        <w:rPr>
          <w:rStyle w:val="Placeholder"/>
          <w:i/>
          <w:iCs/>
        </w:rPr>
        <w:t>GASB Statement No. 40</w:t>
      </w:r>
      <w:r w:rsidRPr="005E6E99">
        <w:rPr>
          <w:rStyle w:val="Placeholder"/>
        </w:rPr>
        <w:t>]</w:t>
      </w:r>
    </w:p>
    <w:p w14:paraId="5DA72A8E" w14:textId="6C9D1B3F" w:rsidR="00C56305" w:rsidRPr="005E6E99" w:rsidRDefault="00C56305" w:rsidP="00C56305">
      <w:pPr>
        <w:pStyle w:val="BodyCopy"/>
        <w:rPr>
          <w:rStyle w:val="Placeholder"/>
        </w:rPr>
      </w:pPr>
      <w:r w:rsidRPr="005E6E99">
        <w:rPr>
          <w:rStyle w:val="Placeholder"/>
        </w:rPr>
        <w:t xml:space="preserve">[The </w:t>
      </w:r>
      <w:r w:rsidR="006265B0">
        <w:rPr>
          <w:rStyle w:val="Placeholder"/>
        </w:rPr>
        <w:t>District</w:t>
      </w:r>
      <w:r w:rsidRPr="005E6E99">
        <w:rPr>
          <w:rStyle w:val="Placeholder"/>
        </w:rPr>
        <w:t xml:space="preserve"> must also disclose the terms of investments with fair values that are highly sensitive to changes in interest rates. See </w:t>
      </w:r>
      <w:r w:rsidRPr="008F7C85">
        <w:rPr>
          <w:rStyle w:val="Placeholder"/>
          <w:i/>
          <w:iCs/>
        </w:rPr>
        <w:t>Illustration 7</w:t>
      </w:r>
      <w:r w:rsidRPr="005E6E99">
        <w:rPr>
          <w:rStyle w:val="Placeholder"/>
        </w:rPr>
        <w:t xml:space="preserve"> in </w:t>
      </w:r>
      <w:r w:rsidRPr="00EA13E9">
        <w:rPr>
          <w:rStyle w:val="Placeholder"/>
          <w:i/>
          <w:iCs/>
        </w:rPr>
        <w:t>GASB Statement No. 40</w:t>
      </w:r>
      <w:r w:rsidRPr="005E6E99">
        <w:rPr>
          <w:rStyle w:val="Placeholder"/>
        </w:rPr>
        <w:t xml:space="preserve"> for an example of this required disclosure. Further, if a method requires an assumption regarding timing of cash flows (for example, whether an investment is or is not assumed to be called), interest rate changes, or other factors that affect interest rate information, the </w:t>
      </w:r>
      <w:r w:rsidR="006265B0">
        <w:rPr>
          <w:rStyle w:val="Placeholder"/>
        </w:rPr>
        <w:t>District</w:t>
      </w:r>
      <w:r w:rsidRPr="005E6E99">
        <w:rPr>
          <w:rStyle w:val="Placeholder"/>
        </w:rPr>
        <w:t xml:space="preserve"> should disclose that assumption.]</w:t>
      </w:r>
    </w:p>
    <w:p w14:paraId="684D557F" w14:textId="77777777" w:rsidR="00E65272" w:rsidRDefault="00E65272">
      <w:pPr>
        <w:rPr>
          <w:rFonts w:ascii="Arial" w:eastAsiaTheme="majorEastAsia" w:hAnsi="Arial" w:cstheme="majorBidi"/>
          <w:b/>
          <w:color w:val="000000" w:themeColor="text1"/>
          <w:sz w:val="32"/>
          <w:szCs w:val="44"/>
        </w:rPr>
      </w:pPr>
      <w:r>
        <w:br w:type="page"/>
      </w:r>
    </w:p>
    <w:p w14:paraId="0DA432AE" w14:textId="0A83407B" w:rsidR="00C56305" w:rsidRDefault="00295599" w:rsidP="00C75218">
      <w:pPr>
        <w:pStyle w:val="Heading3"/>
        <w:spacing w:before="360"/>
      </w:pPr>
      <w:r>
        <w:lastRenderedPageBreak/>
        <w:t>Foreign currency risk</w:t>
      </w:r>
    </w:p>
    <w:p w14:paraId="445CC4A8" w14:textId="78B39438" w:rsidR="00F31E6E" w:rsidRDefault="00F31E6E" w:rsidP="00F31E6E">
      <w:pPr>
        <w:pStyle w:val="UserInstructionSections"/>
      </w:pPr>
      <w:r>
        <w:t>User instructions:</w:t>
      </w:r>
    </w:p>
    <w:p w14:paraId="779EDDBE" w14:textId="05EBDBD2" w:rsidR="00295599" w:rsidRDefault="00295599" w:rsidP="00F31E6E">
      <w:pPr>
        <w:pStyle w:val="UserInstructions"/>
      </w:pPr>
      <w:r>
        <w:t xml:space="preserve">If the District’s deposits or investments held at year-end were exposed to foreign currency risk, disclose the following: briefly describe the District’s formal investment policy with respect to foreign currency risk or indicate that it does not have one. Also, the District should disclose the U.S. dollar balances of deposits or investments exposed to foreign currency risk organized by currency denomination and investment type. See </w:t>
      </w:r>
      <w:r w:rsidRPr="008F7C85">
        <w:rPr>
          <w:i/>
          <w:iCs/>
        </w:rPr>
        <w:t>Illustration 8</w:t>
      </w:r>
      <w:r>
        <w:t xml:space="preserve"> in </w:t>
      </w:r>
      <w:r w:rsidRPr="00EA13E9">
        <w:rPr>
          <w:i/>
          <w:iCs/>
        </w:rPr>
        <w:t>GASB Statement No. 40</w:t>
      </w:r>
      <w:r>
        <w:t xml:space="preserve"> for an example of required disclosure.</w:t>
      </w:r>
    </w:p>
    <w:p w14:paraId="24ADC7EC" w14:textId="7333E6AA" w:rsidR="00295599" w:rsidRPr="00523418" w:rsidRDefault="00295599" w:rsidP="00523418">
      <w:pPr>
        <w:spacing w:before="240" w:after="120" w:line="264" w:lineRule="auto"/>
        <w:rPr>
          <w:rFonts w:ascii="Arial" w:hAnsi="Arial" w:cs="Arial"/>
        </w:rPr>
      </w:pPr>
      <w:r w:rsidRPr="00523418">
        <w:rPr>
          <w:rFonts w:ascii="Arial" w:hAnsi="Arial" w:cs="Arial"/>
        </w:rPr>
        <w:t>A reconciliation of cash, deposits, and investments to amounts shown on the statement of net position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700"/>
      </w:tblGrid>
      <w:tr w:rsidR="00A92E02" w:rsidRPr="005E6E99" w14:paraId="5A3701EE" w14:textId="77777777">
        <w:trPr>
          <w:trHeight w:val="153"/>
        </w:trPr>
        <w:tc>
          <w:tcPr>
            <w:tcW w:w="5040" w:type="dxa"/>
          </w:tcPr>
          <w:p w14:paraId="30083214" w14:textId="77777777" w:rsidR="00A92E02" w:rsidRPr="005E6E99" w:rsidRDefault="00A92E02">
            <w:pPr>
              <w:pStyle w:val="BodyCopy"/>
              <w:rPr>
                <w:sz w:val="18"/>
                <w:szCs w:val="18"/>
              </w:rPr>
            </w:pPr>
            <w:r w:rsidRPr="005E6E99">
              <w:rPr>
                <w:sz w:val="18"/>
                <w:szCs w:val="18"/>
              </w:rPr>
              <w:t>Cash, deposits, and investments:</w:t>
            </w:r>
          </w:p>
        </w:tc>
        <w:tc>
          <w:tcPr>
            <w:tcW w:w="1700" w:type="dxa"/>
          </w:tcPr>
          <w:p w14:paraId="4575FB50" w14:textId="77777777" w:rsidR="00A92E02" w:rsidRPr="005E6E99" w:rsidRDefault="00A92E02">
            <w:pPr>
              <w:pStyle w:val="BodyCopy"/>
              <w:rPr>
                <w:sz w:val="18"/>
                <w:szCs w:val="18"/>
              </w:rPr>
            </w:pPr>
          </w:p>
        </w:tc>
      </w:tr>
      <w:tr w:rsidR="00A92E02" w:rsidRPr="005E6E99" w14:paraId="1875365E" w14:textId="77777777">
        <w:trPr>
          <w:trHeight w:val="108"/>
        </w:trPr>
        <w:tc>
          <w:tcPr>
            <w:tcW w:w="5040" w:type="dxa"/>
          </w:tcPr>
          <w:p w14:paraId="0B51E773" w14:textId="77777777" w:rsidR="00A92E02" w:rsidRPr="005E6E99" w:rsidRDefault="00A92E02">
            <w:pPr>
              <w:pStyle w:val="BodyCopy"/>
              <w:ind w:left="250"/>
              <w:rPr>
                <w:sz w:val="18"/>
                <w:szCs w:val="18"/>
              </w:rPr>
            </w:pPr>
            <w:r w:rsidRPr="005E6E99">
              <w:rPr>
                <w:sz w:val="18"/>
                <w:szCs w:val="18"/>
              </w:rPr>
              <w:t>Cash on hand</w:t>
            </w:r>
          </w:p>
        </w:tc>
        <w:tc>
          <w:tcPr>
            <w:tcW w:w="1700" w:type="dxa"/>
          </w:tcPr>
          <w:p w14:paraId="6028CE0A" w14:textId="77777777" w:rsidR="00A92E02" w:rsidRPr="005E6E99" w:rsidRDefault="00A92E02">
            <w:pPr>
              <w:pStyle w:val="BodyCopy"/>
              <w:rPr>
                <w:sz w:val="18"/>
                <w:szCs w:val="18"/>
              </w:rPr>
            </w:pPr>
            <w:r>
              <w:rPr>
                <w:sz w:val="18"/>
                <w:szCs w:val="18"/>
              </w:rPr>
              <w:t>$</w:t>
            </w:r>
          </w:p>
        </w:tc>
      </w:tr>
      <w:tr w:rsidR="00A92E02" w:rsidRPr="005E6E99" w14:paraId="59B5839E" w14:textId="77777777">
        <w:trPr>
          <w:trHeight w:val="60"/>
        </w:trPr>
        <w:tc>
          <w:tcPr>
            <w:tcW w:w="5040" w:type="dxa"/>
          </w:tcPr>
          <w:p w14:paraId="63B37ABB" w14:textId="77777777" w:rsidR="00A92E02" w:rsidRPr="005E6E99" w:rsidRDefault="00A92E02">
            <w:pPr>
              <w:pStyle w:val="BodyCopy"/>
              <w:ind w:left="250"/>
              <w:rPr>
                <w:sz w:val="18"/>
                <w:szCs w:val="18"/>
              </w:rPr>
            </w:pPr>
            <w:proofErr w:type="gramStart"/>
            <w:r w:rsidRPr="005E6E99">
              <w:rPr>
                <w:sz w:val="18"/>
                <w:szCs w:val="18"/>
              </w:rPr>
              <w:t>Amount</w:t>
            </w:r>
            <w:proofErr w:type="gramEnd"/>
            <w:r w:rsidRPr="005E6E99">
              <w:rPr>
                <w:sz w:val="18"/>
                <w:szCs w:val="18"/>
              </w:rPr>
              <w:t xml:space="preserve"> of deposits</w:t>
            </w:r>
          </w:p>
        </w:tc>
        <w:tc>
          <w:tcPr>
            <w:tcW w:w="1700" w:type="dxa"/>
          </w:tcPr>
          <w:p w14:paraId="777835D1" w14:textId="77777777" w:rsidR="00A92E02" w:rsidRPr="005E6E99" w:rsidRDefault="00A92E02">
            <w:pPr>
              <w:pStyle w:val="BodyCopy"/>
              <w:rPr>
                <w:sz w:val="18"/>
                <w:szCs w:val="18"/>
              </w:rPr>
            </w:pPr>
          </w:p>
        </w:tc>
      </w:tr>
      <w:tr w:rsidR="00A92E02" w:rsidRPr="005E6E99" w14:paraId="17290946" w14:textId="77777777">
        <w:trPr>
          <w:trHeight w:val="60"/>
        </w:trPr>
        <w:tc>
          <w:tcPr>
            <w:tcW w:w="5040" w:type="dxa"/>
          </w:tcPr>
          <w:p w14:paraId="2387256F" w14:textId="77777777" w:rsidR="00A92E02" w:rsidRPr="005E6E99" w:rsidRDefault="00A92E02">
            <w:pPr>
              <w:pStyle w:val="BodyCopy"/>
              <w:ind w:left="250"/>
              <w:rPr>
                <w:sz w:val="18"/>
                <w:szCs w:val="18"/>
              </w:rPr>
            </w:pPr>
            <w:proofErr w:type="gramStart"/>
            <w:r w:rsidRPr="005E6E99">
              <w:rPr>
                <w:sz w:val="18"/>
                <w:szCs w:val="18"/>
              </w:rPr>
              <w:t>Amount</w:t>
            </w:r>
            <w:proofErr w:type="gramEnd"/>
            <w:r w:rsidRPr="005E6E99">
              <w:rPr>
                <w:sz w:val="18"/>
                <w:szCs w:val="18"/>
              </w:rPr>
              <w:t xml:space="preserve"> of investments</w:t>
            </w:r>
          </w:p>
        </w:tc>
        <w:tc>
          <w:tcPr>
            <w:tcW w:w="1700" w:type="dxa"/>
            <w:tcBorders>
              <w:bottom w:val="single" w:sz="4" w:space="0" w:color="auto"/>
            </w:tcBorders>
          </w:tcPr>
          <w:p w14:paraId="12B3CF6B" w14:textId="77777777" w:rsidR="00A92E02" w:rsidRPr="005E6E99" w:rsidRDefault="00A92E02">
            <w:pPr>
              <w:pStyle w:val="BodyCopy"/>
              <w:rPr>
                <w:sz w:val="18"/>
                <w:szCs w:val="18"/>
              </w:rPr>
            </w:pPr>
          </w:p>
        </w:tc>
      </w:tr>
      <w:tr w:rsidR="00A92E02" w:rsidRPr="005E6E99" w14:paraId="2C76D67F" w14:textId="77777777">
        <w:trPr>
          <w:trHeight w:val="50"/>
        </w:trPr>
        <w:tc>
          <w:tcPr>
            <w:tcW w:w="5040" w:type="dxa"/>
          </w:tcPr>
          <w:p w14:paraId="1C558E42" w14:textId="77777777" w:rsidR="00A92E02" w:rsidRPr="005E6E99" w:rsidRDefault="00A92E02">
            <w:pPr>
              <w:pStyle w:val="BodyCopy"/>
              <w:rPr>
                <w:sz w:val="18"/>
                <w:szCs w:val="18"/>
              </w:rPr>
            </w:pPr>
            <w:r w:rsidRPr="005E6E99">
              <w:rPr>
                <w:sz w:val="18"/>
                <w:szCs w:val="18"/>
              </w:rPr>
              <w:t>Total</w:t>
            </w:r>
          </w:p>
        </w:tc>
        <w:tc>
          <w:tcPr>
            <w:tcW w:w="1700" w:type="dxa"/>
            <w:tcBorders>
              <w:top w:val="single" w:sz="4" w:space="0" w:color="auto"/>
              <w:bottom w:val="double" w:sz="4" w:space="0" w:color="auto"/>
            </w:tcBorders>
          </w:tcPr>
          <w:p w14:paraId="193F4CED" w14:textId="77777777" w:rsidR="00A92E02" w:rsidRPr="005E6E99" w:rsidRDefault="00A92E02">
            <w:pPr>
              <w:pStyle w:val="BodyCopy"/>
              <w:rPr>
                <w:sz w:val="18"/>
                <w:szCs w:val="18"/>
              </w:rPr>
            </w:pPr>
            <w:r w:rsidRPr="005E6E99">
              <w:rPr>
                <w:sz w:val="18"/>
                <w:szCs w:val="18"/>
              </w:rPr>
              <w:t>$</w:t>
            </w:r>
          </w:p>
        </w:tc>
      </w:tr>
      <w:tr w:rsidR="00A92E02" w:rsidRPr="005E6E99" w14:paraId="4DA63C3E" w14:textId="77777777">
        <w:trPr>
          <w:trHeight w:val="153"/>
        </w:trPr>
        <w:tc>
          <w:tcPr>
            <w:tcW w:w="5040" w:type="dxa"/>
          </w:tcPr>
          <w:p w14:paraId="52A76105" w14:textId="446A0D1B" w:rsidR="00A92E02" w:rsidRPr="005E6E99" w:rsidRDefault="00AF777D" w:rsidP="00523418">
            <w:pPr>
              <w:pStyle w:val="BodyCopy"/>
              <w:spacing w:before="600"/>
              <w:rPr>
                <w:sz w:val="18"/>
                <w:szCs w:val="18"/>
              </w:rPr>
            </w:pPr>
            <w:r w:rsidRPr="00AF777D">
              <w:rPr>
                <w:sz w:val="18"/>
                <w:szCs w:val="18"/>
              </w:rPr>
              <w:t>Statement of net position:</w:t>
            </w:r>
          </w:p>
        </w:tc>
        <w:tc>
          <w:tcPr>
            <w:tcW w:w="1700" w:type="dxa"/>
          </w:tcPr>
          <w:p w14:paraId="7A41E976" w14:textId="77777777" w:rsidR="00A92E02" w:rsidRPr="005E6E99" w:rsidRDefault="00A92E02">
            <w:pPr>
              <w:pStyle w:val="BodyCopy"/>
              <w:rPr>
                <w:sz w:val="18"/>
                <w:szCs w:val="18"/>
              </w:rPr>
            </w:pPr>
          </w:p>
        </w:tc>
      </w:tr>
      <w:tr w:rsidR="00A92E02" w:rsidRPr="005E6E99" w14:paraId="446BB95D" w14:textId="77777777">
        <w:trPr>
          <w:trHeight w:val="108"/>
        </w:trPr>
        <w:tc>
          <w:tcPr>
            <w:tcW w:w="5040" w:type="dxa"/>
          </w:tcPr>
          <w:p w14:paraId="7D61F168" w14:textId="2E5CFBA8" w:rsidR="00A92E02" w:rsidRPr="005E6E99" w:rsidRDefault="00E435E0">
            <w:pPr>
              <w:pStyle w:val="BodyCopy"/>
              <w:ind w:left="250"/>
              <w:rPr>
                <w:sz w:val="18"/>
                <w:szCs w:val="18"/>
              </w:rPr>
            </w:pPr>
            <w:r w:rsidRPr="00E435E0">
              <w:rPr>
                <w:sz w:val="18"/>
                <w:szCs w:val="18"/>
              </w:rPr>
              <w:t>Cash and cash equivalents</w:t>
            </w:r>
          </w:p>
        </w:tc>
        <w:tc>
          <w:tcPr>
            <w:tcW w:w="1700" w:type="dxa"/>
          </w:tcPr>
          <w:p w14:paraId="31772FA6" w14:textId="77777777" w:rsidR="00A92E02" w:rsidRPr="005E6E99" w:rsidRDefault="00A92E02">
            <w:pPr>
              <w:pStyle w:val="BodyCopy"/>
              <w:rPr>
                <w:sz w:val="18"/>
                <w:szCs w:val="18"/>
              </w:rPr>
            </w:pPr>
            <w:r>
              <w:rPr>
                <w:sz w:val="18"/>
                <w:szCs w:val="18"/>
              </w:rPr>
              <w:t>$</w:t>
            </w:r>
          </w:p>
        </w:tc>
      </w:tr>
      <w:tr w:rsidR="00A92E02" w:rsidRPr="005E6E99" w14:paraId="4F596FDE" w14:textId="77777777">
        <w:trPr>
          <w:trHeight w:val="60"/>
        </w:trPr>
        <w:tc>
          <w:tcPr>
            <w:tcW w:w="5040" w:type="dxa"/>
          </w:tcPr>
          <w:p w14:paraId="73B2F841" w14:textId="4A355FAF" w:rsidR="00A92E02" w:rsidRPr="005E6E99" w:rsidRDefault="007F7CB1">
            <w:pPr>
              <w:pStyle w:val="BodyCopy"/>
              <w:ind w:left="250"/>
              <w:rPr>
                <w:sz w:val="18"/>
                <w:szCs w:val="18"/>
              </w:rPr>
            </w:pPr>
            <w:r w:rsidRPr="007F7CB1">
              <w:rPr>
                <w:sz w:val="18"/>
                <w:szCs w:val="18"/>
              </w:rPr>
              <w:t>Current investments</w:t>
            </w:r>
          </w:p>
        </w:tc>
        <w:tc>
          <w:tcPr>
            <w:tcW w:w="1700" w:type="dxa"/>
          </w:tcPr>
          <w:p w14:paraId="33EABCCA" w14:textId="77777777" w:rsidR="00A92E02" w:rsidRPr="005E6E99" w:rsidRDefault="00A92E02">
            <w:pPr>
              <w:pStyle w:val="BodyCopy"/>
              <w:rPr>
                <w:sz w:val="18"/>
                <w:szCs w:val="18"/>
              </w:rPr>
            </w:pPr>
          </w:p>
        </w:tc>
      </w:tr>
      <w:tr w:rsidR="00A55E44" w:rsidRPr="005E6E99" w14:paraId="40F4919F" w14:textId="77777777">
        <w:trPr>
          <w:trHeight w:val="60"/>
        </w:trPr>
        <w:tc>
          <w:tcPr>
            <w:tcW w:w="5040" w:type="dxa"/>
          </w:tcPr>
          <w:p w14:paraId="718589F3" w14:textId="595A1C6E" w:rsidR="00A55E44" w:rsidRPr="007F7CB1" w:rsidRDefault="00A55E44">
            <w:pPr>
              <w:pStyle w:val="BodyCopy"/>
              <w:ind w:left="250"/>
              <w:rPr>
                <w:sz w:val="18"/>
                <w:szCs w:val="18"/>
              </w:rPr>
            </w:pPr>
            <w:r w:rsidRPr="00A55E44">
              <w:rPr>
                <w:sz w:val="18"/>
                <w:szCs w:val="18"/>
              </w:rPr>
              <w:t>Restricted assets:</w:t>
            </w:r>
          </w:p>
        </w:tc>
        <w:tc>
          <w:tcPr>
            <w:tcW w:w="1700" w:type="dxa"/>
          </w:tcPr>
          <w:p w14:paraId="2B0A3088" w14:textId="77777777" w:rsidR="00A55E44" w:rsidRPr="005E6E99" w:rsidRDefault="00A55E44">
            <w:pPr>
              <w:pStyle w:val="BodyCopy"/>
              <w:rPr>
                <w:sz w:val="18"/>
                <w:szCs w:val="18"/>
              </w:rPr>
            </w:pPr>
          </w:p>
        </w:tc>
      </w:tr>
      <w:tr w:rsidR="00CA7683" w:rsidRPr="005E6E99" w14:paraId="14973BA3" w14:textId="77777777">
        <w:trPr>
          <w:trHeight w:val="60"/>
        </w:trPr>
        <w:tc>
          <w:tcPr>
            <w:tcW w:w="5040" w:type="dxa"/>
          </w:tcPr>
          <w:p w14:paraId="2C1A0A99" w14:textId="1C589784" w:rsidR="00CA7683" w:rsidRPr="007F7CB1" w:rsidRDefault="00CA7683" w:rsidP="00CA7683">
            <w:pPr>
              <w:pStyle w:val="TableBody"/>
              <w:ind w:left="520"/>
            </w:pPr>
            <w:r w:rsidRPr="005C7DBC">
              <w:t>Cash and cash equivalents</w:t>
            </w:r>
          </w:p>
        </w:tc>
        <w:tc>
          <w:tcPr>
            <w:tcW w:w="1700" w:type="dxa"/>
          </w:tcPr>
          <w:p w14:paraId="7E155CD4" w14:textId="77777777" w:rsidR="00CA7683" w:rsidRPr="005E6E99" w:rsidRDefault="00CA7683" w:rsidP="00CA7683">
            <w:pPr>
              <w:pStyle w:val="BodyCopy"/>
              <w:rPr>
                <w:sz w:val="18"/>
                <w:szCs w:val="18"/>
              </w:rPr>
            </w:pPr>
          </w:p>
        </w:tc>
      </w:tr>
      <w:tr w:rsidR="00CA7683" w:rsidRPr="005E6E99" w14:paraId="33B951A9" w14:textId="77777777">
        <w:trPr>
          <w:trHeight w:val="60"/>
        </w:trPr>
        <w:tc>
          <w:tcPr>
            <w:tcW w:w="5040" w:type="dxa"/>
          </w:tcPr>
          <w:p w14:paraId="08D79131" w14:textId="0DB96E69" w:rsidR="00CA7683" w:rsidRPr="007F7CB1" w:rsidRDefault="00CA7683" w:rsidP="00CA7683">
            <w:pPr>
              <w:pStyle w:val="TableBody"/>
              <w:ind w:left="520"/>
            </w:pPr>
            <w:r w:rsidRPr="005C7DBC">
              <w:t>Cash and investments held by trustee(s)</w:t>
            </w:r>
          </w:p>
        </w:tc>
        <w:tc>
          <w:tcPr>
            <w:tcW w:w="1700" w:type="dxa"/>
          </w:tcPr>
          <w:p w14:paraId="50E9C863" w14:textId="77777777" w:rsidR="00CA7683" w:rsidRPr="005E6E99" w:rsidRDefault="00CA7683" w:rsidP="00CA7683">
            <w:pPr>
              <w:pStyle w:val="BodyCopy"/>
              <w:rPr>
                <w:sz w:val="18"/>
                <w:szCs w:val="18"/>
              </w:rPr>
            </w:pPr>
          </w:p>
        </w:tc>
      </w:tr>
      <w:tr w:rsidR="00CA7683" w:rsidRPr="005E6E99" w14:paraId="1DBD3200" w14:textId="77777777">
        <w:trPr>
          <w:trHeight w:val="60"/>
        </w:trPr>
        <w:tc>
          <w:tcPr>
            <w:tcW w:w="5040" w:type="dxa"/>
          </w:tcPr>
          <w:p w14:paraId="677E961C" w14:textId="1DCD6240" w:rsidR="00CA7683" w:rsidRPr="007F7CB1" w:rsidRDefault="00CA7683" w:rsidP="00CA7683">
            <w:pPr>
              <w:pStyle w:val="TableBody"/>
              <w:ind w:left="520"/>
            </w:pPr>
            <w:r w:rsidRPr="005C7DBC">
              <w:t>Cash and investments held with pension plan―ASRS Contribution Prepayment Program</w:t>
            </w:r>
          </w:p>
        </w:tc>
        <w:tc>
          <w:tcPr>
            <w:tcW w:w="1700" w:type="dxa"/>
          </w:tcPr>
          <w:p w14:paraId="7E51A894" w14:textId="77777777" w:rsidR="00CA7683" w:rsidRPr="005E6E99" w:rsidRDefault="00CA7683" w:rsidP="00CA7683">
            <w:pPr>
              <w:pStyle w:val="BodyCopy"/>
              <w:rPr>
                <w:sz w:val="18"/>
                <w:szCs w:val="18"/>
              </w:rPr>
            </w:pPr>
          </w:p>
        </w:tc>
      </w:tr>
      <w:tr w:rsidR="00CA7683" w:rsidRPr="005E6E99" w14:paraId="71B7A67C" w14:textId="77777777">
        <w:trPr>
          <w:trHeight w:val="60"/>
        </w:trPr>
        <w:tc>
          <w:tcPr>
            <w:tcW w:w="5040" w:type="dxa"/>
          </w:tcPr>
          <w:p w14:paraId="01834DCB" w14:textId="6B3EFC40" w:rsidR="00CA7683" w:rsidRPr="007F7CB1" w:rsidRDefault="00CA7683" w:rsidP="00CA7683">
            <w:pPr>
              <w:pStyle w:val="TableBody"/>
              <w:ind w:left="520"/>
            </w:pPr>
            <w:r w:rsidRPr="005C7DBC">
              <w:t>Endowment investments</w:t>
            </w:r>
          </w:p>
        </w:tc>
        <w:tc>
          <w:tcPr>
            <w:tcW w:w="1700" w:type="dxa"/>
          </w:tcPr>
          <w:p w14:paraId="254C0DBC" w14:textId="77777777" w:rsidR="00CA7683" w:rsidRPr="005E6E99" w:rsidRDefault="00CA7683" w:rsidP="00CA7683">
            <w:pPr>
              <w:pStyle w:val="BodyCopy"/>
              <w:rPr>
                <w:sz w:val="18"/>
                <w:szCs w:val="18"/>
              </w:rPr>
            </w:pPr>
          </w:p>
        </w:tc>
      </w:tr>
      <w:tr w:rsidR="00A92E02" w:rsidRPr="005E6E99" w14:paraId="5EDD2E2B" w14:textId="77777777">
        <w:trPr>
          <w:trHeight w:val="50"/>
        </w:trPr>
        <w:tc>
          <w:tcPr>
            <w:tcW w:w="5040" w:type="dxa"/>
          </w:tcPr>
          <w:p w14:paraId="590CF042" w14:textId="77777777" w:rsidR="00A92E02" w:rsidRPr="005E6E99" w:rsidRDefault="00A92E02">
            <w:pPr>
              <w:pStyle w:val="BodyCopy"/>
              <w:rPr>
                <w:sz w:val="18"/>
                <w:szCs w:val="18"/>
              </w:rPr>
            </w:pPr>
            <w:r w:rsidRPr="005E6E99">
              <w:rPr>
                <w:sz w:val="18"/>
                <w:szCs w:val="18"/>
              </w:rPr>
              <w:t>Total</w:t>
            </w:r>
          </w:p>
        </w:tc>
        <w:tc>
          <w:tcPr>
            <w:tcW w:w="1700" w:type="dxa"/>
            <w:tcBorders>
              <w:top w:val="single" w:sz="4" w:space="0" w:color="auto"/>
              <w:bottom w:val="double" w:sz="4" w:space="0" w:color="auto"/>
            </w:tcBorders>
          </w:tcPr>
          <w:p w14:paraId="606A08B7" w14:textId="77777777" w:rsidR="00A92E02" w:rsidRPr="005E6E99" w:rsidRDefault="00A92E02">
            <w:pPr>
              <w:pStyle w:val="BodyCopy"/>
              <w:rPr>
                <w:sz w:val="18"/>
                <w:szCs w:val="18"/>
              </w:rPr>
            </w:pPr>
            <w:r w:rsidRPr="005E6E99">
              <w:rPr>
                <w:sz w:val="18"/>
                <w:szCs w:val="18"/>
              </w:rPr>
              <w:t>$</w:t>
            </w:r>
          </w:p>
        </w:tc>
      </w:tr>
    </w:tbl>
    <w:p w14:paraId="1929FC8C" w14:textId="77777777" w:rsidR="00E65272" w:rsidRDefault="00E65272" w:rsidP="00E65272">
      <w:pPr>
        <w:pStyle w:val="BodyCopy"/>
      </w:pPr>
    </w:p>
    <w:p w14:paraId="3B71C3D0" w14:textId="6C174200" w:rsidR="00E65272" w:rsidRDefault="00E65272">
      <w:pPr>
        <w:rPr>
          <w:rFonts w:ascii="Arial" w:eastAsiaTheme="majorEastAsia" w:hAnsi="Arial" w:cstheme="majorBidi"/>
          <w:b/>
          <w:color w:val="000000" w:themeColor="text1"/>
          <w:sz w:val="32"/>
          <w:szCs w:val="28"/>
        </w:rPr>
      </w:pPr>
    </w:p>
    <w:p w14:paraId="6E26D7AA" w14:textId="7ACA3C21" w:rsidR="004E4796" w:rsidRDefault="00FB0303" w:rsidP="004E4796">
      <w:pPr>
        <w:pStyle w:val="Heading2"/>
      </w:pPr>
      <w:r>
        <w:lastRenderedPageBreak/>
        <w:t xml:space="preserve">Note </w:t>
      </w:r>
      <w:r w:rsidRPr="0002560A">
        <w:rPr>
          <w:rStyle w:val="Placeholder"/>
          <w:b/>
          <w:bCs/>
          <w:sz w:val="32"/>
          <w:szCs w:val="36"/>
        </w:rPr>
        <w:t>[X]</w:t>
      </w:r>
      <w:r w:rsidR="00E06EB1">
        <w:t xml:space="preserve"> – </w:t>
      </w:r>
      <w:r w:rsidR="004E4796">
        <w:t>Receivables</w:t>
      </w:r>
    </w:p>
    <w:p w14:paraId="139B2AC8" w14:textId="77777777" w:rsidR="008A76DD" w:rsidRDefault="008A76DD" w:rsidP="008A76DD">
      <w:pPr>
        <w:pStyle w:val="UserInstructionSections"/>
      </w:pPr>
      <w:r>
        <w:t>User instructions:</w:t>
      </w:r>
    </w:p>
    <w:p w14:paraId="632C8FB7" w14:textId="602F59F6" w:rsidR="004E4796" w:rsidRDefault="004E4796" w:rsidP="008A76DD">
      <w:pPr>
        <w:pStyle w:val="UserInstructions"/>
      </w:pPr>
      <w:r>
        <w:t xml:space="preserve">If the District had significant individual receivable accounts whose nature is obscured by aggregation, provide details about those accounts here. Also, describe any receivable balance not expected to be collected within 1 year. See </w:t>
      </w:r>
      <w:r w:rsidRPr="00EA13E9">
        <w:rPr>
          <w:i/>
          <w:iCs/>
        </w:rPr>
        <w:t>GASB Statement No. 38, paragraph 13</w:t>
      </w:r>
      <w:r>
        <w:t xml:space="preserve">. </w:t>
      </w:r>
    </w:p>
    <w:p w14:paraId="374D7B9D" w14:textId="09AFBC93" w:rsidR="008A76DD" w:rsidRDefault="004E4796" w:rsidP="004A1465">
      <w:pPr>
        <w:pStyle w:val="Heading3"/>
      </w:pPr>
      <w:r>
        <w:t>Lease receivables</w:t>
      </w:r>
    </w:p>
    <w:p w14:paraId="4D914625" w14:textId="77777777" w:rsidR="008A76DD" w:rsidRDefault="008A76DD" w:rsidP="008A76DD">
      <w:pPr>
        <w:pStyle w:val="UserInstructionSections"/>
      </w:pPr>
      <w:r>
        <w:t>User instructions:</w:t>
      </w:r>
    </w:p>
    <w:p w14:paraId="3F923C2B" w14:textId="0B79752F" w:rsidR="004E4796" w:rsidRDefault="004E4796" w:rsidP="008A76DD">
      <w:pPr>
        <w:pStyle w:val="UserInstructions"/>
      </w:pPr>
      <w:r>
        <w:t>The District, as lessor, should disclose the following about its lease activities (which may be grouped), other than short-term leases.</w:t>
      </w:r>
    </w:p>
    <w:p w14:paraId="681B0B8B" w14:textId="2A3EDDF3" w:rsidR="004E4796" w:rsidRDefault="004E4796" w:rsidP="00FC2563">
      <w:pPr>
        <w:pStyle w:val="BodyCopy"/>
        <w:spacing w:before="240"/>
      </w:pPr>
      <w:r>
        <w:t xml:space="preserve">The District leases </w:t>
      </w:r>
      <w:r w:rsidR="008A76DD" w:rsidRPr="008C4B82">
        <w:rPr>
          <w:rStyle w:val="Placeholder"/>
        </w:rPr>
        <w:t>[</w:t>
      </w:r>
      <w:r w:rsidRPr="008C4B82">
        <w:rPr>
          <w:rStyle w:val="Placeholder"/>
        </w:rPr>
        <w:t>describe assets by major classes, such as building space,</w:t>
      </w:r>
      <w:r w:rsidR="008C4B82" w:rsidRPr="008C4B82">
        <w:rPr>
          <w:rStyle w:val="Placeholder"/>
        </w:rPr>
        <w:t>]</w:t>
      </w:r>
      <w:r>
        <w:t xml:space="preserve"> to third parties under the provisions of various lease agreements. </w:t>
      </w:r>
      <w:r w:rsidR="008C4B82" w:rsidRPr="008C4B82">
        <w:rPr>
          <w:rStyle w:val="Placeholder"/>
        </w:rPr>
        <w:t>[</w:t>
      </w:r>
      <w:r w:rsidRPr="008C4B82">
        <w:rPr>
          <w:rStyle w:val="Placeholder"/>
        </w:rPr>
        <w:t>Modify as appropriate – the District should provide a general description of its leasing arrangements.</w:t>
      </w:r>
      <w:r w:rsidR="008C4B82" w:rsidRPr="008C4B82">
        <w:rPr>
          <w:rStyle w:val="Placeholder"/>
        </w:rPr>
        <w:t>]</w:t>
      </w:r>
    </w:p>
    <w:p w14:paraId="7096D019" w14:textId="29A6E635" w:rsidR="004E4796" w:rsidRPr="008C4B82" w:rsidRDefault="004E4796" w:rsidP="004E4796">
      <w:pPr>
        <w:pStyle w:val="BodyCopy"/>
        <w:rPr>
          <w:rStyle w:val="Placeholder"/>
        </w:rPr>
      </w:pPr>
      <w:r>
        <w:t xml:space="preserve">During the fiscal year ended June 30, </w:t>
      </w:r>
      <w:r w:rsidRPr="008C4B82">
        <w:rPr>
          <w:rStyle w:val="UpdatedThisYear"/>
        </w:rPr>
        <w:t>2026</w:t>
      </w:r>
      <w:r>
        <w:t>, the District recognized total lease-related revenues of $</w:t>
      </w:r>
      <w:r w:rsidR="008C4B82" w:rsidRPr="008C4B82">
        <w:rPr>
          <w:rStyle w:val="Placeholder"/>
        </w:rPr>
        <w:t>[XX]</w:t>
      </w:r>
      <w:r>
        <w:t xml:space="preserve">. </w:t>
      </w:r>
      <w:r w:rsidR="008C4B82" w:rsidRPr="008C4B82">
        <w:rPr>
          <w:rStyle w:val="Placeholder"/>
        </w:rPr>
        <w:t>[</w:t>
      </w:r>
      <w:r w:rsidRPr="008C4B82">
        <w:rPr>
          <w:rStyle w:val="Placeholder"/>
        </w:rPr>
        <w:t>The District should include the total amount of revenue, for example, lease revenue, interest revenue, and any other lease-related revenue, recognized in the fiscal year from leases, if that amount cannot be determined based on the amounts displayed on the face of the financial statements. (</w:t>
      </w:r>
      <w:r w:rsidRPr="00EA13E9">
        <w:rPr>
          <w:rStyle w:val="Placeholder"/>
          <w:i/>
          <w:iCs/>
        </w:rPr>
        <w:t>GASB Statement No. 87, paragraph 57 [</w:t>
      </w:r>
      <w:proofErr w:type="gramStart"/>
      <w:r w:rsidRPr="00EA13E9">
        <w:rPr>
          <w:rStyle w:val="Placeholder"/>
          <w:i/>
          <w:iCs/>
        </w:rPr>
        <w:t>b]</w:t>
      </w:r>
      <w:r w:rsidRPr="008C4B82">
        <w:rPr>
          <w:rStyle w:val="Placeholder"/>
        </w:rPr>
        <w:t>)</w:t>
      </w:r>
      <w:proofErr w:type="gramEnd"/>
      <w:r w:rsidR="008C4B82" w:rsidRPr="008C4B82">
        <w:rPr>
          <w:rStyle w:val="Placeholder"/>
        </w:rPr>
        <w:t>]</w:t>
      </w:r>
    </w:p>
    <w:p w14:paraId="64BA51E8" w14:textId="09AD8C87" w:rsidR="004E4796" w:rsidRPr="008C4B82" w:rsidRDefault="008C4B82" w:rsidP="004E4796">
      <w:pPr>
        <w:pStyle w:val="BodyCopy"/>
        <w:rPr>
          <w:rStyle w:val="Placeholder"/>
        </w:rPr>
      </w:pPr>
      <w:r w:rsidRPr="008C4B82">
        <w:rPr>
          <w:rStyle w:val="Placeholder"/>
        </w:rPr>
        <w:t>[</w:t>
      </w:r>
      <w:r w:rsidR="004E4796" w:rsidRPr="008C4B82">
        <w:rPr>
          <w:rStyle w:val="Placeholder"/>
        </w:rPr>
        <w:t>If the District has material variable lease payments, residual value guarantees, and/or termination penalties that are NOT included in the lease receivables, disclose the following information as applicable. (</w:t>
      </w:r>
      <w:r w:rsidR="004E4796" w:rsidRPr="00EA13E9">
        <w:rPr>
          <w:rStyle w:val="Placeholder"/>
          <w:i/>
          <w:iCs/>
        </w:rPr>
        <w:t>GASB Statement No. 87, paragraph 57 [a], [</w:t>
      </w:r>
      <w:proofErr w:type="gramStart"/>
      <w:r w:rsidR="004E4796" w:rsidRPr="00EA13E9">
        <w:rPr>
          <w:rStyle w:val="Placeholder"/>
          <w:i/>
          <w:iCs/>
        </w:rPr>
        <w:t>c]</w:t>
      </w:r>
      <w:r w:rsidR="004E4796" w:rsidRPr="008C4B82">
        <w:rPr>
          <w:rStyle w:val="Placeholder"/>
        </w:rPr>
        <w:t>)</w:t>
      </w:r>
      <w:proofErr w:type="gramEnd"/>
      <w:r w:rsidRPr="008C4B82">
        <w:rPr>
          <w:rStyle w:val="Placeholder"/>
        </w:rPr>
        <w:t>]</w:t>
      </w:r>
    </w:p>
    <w:p w14:paraId="5AE510D0" w14:textId="77777777" w:rsidR="004E4796" w:rsidRPr="005A2B3D" w:rsidRDefault="004E4796" w:rsidP="00F739FE">
      <w:pPr>
        <w:pStyle w:val="Heading4"/>
        <w:rPr>
          <w:b w:val="0"/>
          <w:bCs/>
          <w:color w:val="auto"/>
        </w:rPr>
      </w:pPr>
      <w:r w:rsidRPr="005A2B3D">
        <w:rPr>
          <w:b w:val="0"/>
          <w:bCs/>
          <w:color w:val="auto"/>
        </w:rPr>
        <w:t>Variable lease payments</w:t>
      </w:r>
    </w:p>
    <w:p w14:paraId="70E89AE7" w14:textId="7FF63193" w:rsidR="004E4796" w:rsidRDefault="004E4796" w:rsidP="004E4796">
      <w:pPr>
        <w:pStyle w:val="BodyCopy"/>
      </w:pPr>
      <w:r>
        <w:t xml:space="preserve">The District’s lease contracts include variable lease payments, including residual value guarantees, that are not included in the lease receivable because they are not fixed in substance. </w:t>
      </w:r>
      <w:r w:rsidR="00F739FE" w:rsidRPr="00F739FE">
        <w:rPr>
          <w:rStyle w:val="Placeholder"/>
        </w:rPr>
        <w:t>[</w:t>
      </w:r>
      <w:r w:rsidRPr="00F739FE">
        <w:rPr>
          <w:rStyle w:val="Placeholder"/>
        </w:rPr>
        <w:t xml:space="preserve">Modify as appropriate. Describe the basis, terms, and conditions on which variable payments not included in the measurement of the lease receivable are </w:t>
      </w:r>
      <w:r w:rsidRPr="00F739FE">
        <w:rPr>
          <w:rStyle w:val="Placeholder"/>
        </w:rPr>
        <w:lastRenderedPageBreak/>
        <w:t>determined.</w:t>
      </w:r>
      <w:r w:rsidR="00F739FE" w:rsidRPr="00F739FE">
        <w:rPr>
          <w:rStyle w:val="Placeholder"/>
        </w:rPr>
        <w:t>]</w:t>
      </w:r>
      <w:r>
        <w:t xml:space="preserve"> During the fiscal year ended June 30, </w:t>
      </w:r>
      <w:r w:rsidRPr="00F739FE">
        <w:rPr>
          <w:rStyle w:val="UpdatedThisYear"/>
        </w:rPr>
        <w:t>2026</w:t>
      </w:r>
      <w:r>
        <w:t xml:space="preserve">, the District recognized revenues of </w:t>
      </w:r>
      <w:r w:rsidR="00F739FE">
        <w:t>$</w:t>
      </w:r>
      <w:r w:rsidR="00F739FE" w:rsidRPr="008C4B82">
        <w:rPr>
          <w:rStyle w:val="Placeholder"/>
        </w:rPr>
        <w:t>[XX]</w:t>
      </w:r>
      <w:r w:rsidR="00F739FE">
        <w:t xml:space="preserve"> </w:t>
      </w:r>
      <w:r>
        <w:t>for variable lease payments not included in the measurement of the lease receivables.</w:t>
      </w:r>
    </w:p>
    <w:p w14:paraId="268B7A9E" w14:textId="77777777" w:rsidR="004E4796" w:rsidRPr="005A2B3D" w:rsidRDefault="004E4796" w:rsidP="00654AFB">
      <w:pPr>
        <w:pStyle w:val="Heading4"/>
        <w:rPr>
          <w:b w:val="0"/>
          <w:bCs/>
          <w:color w:val="auto"/>
        </w:rPr>
      </w:pPr>
      <w:r w:rsidRPr="005A2B3D">
        <w:rPr>
          <w:b w:val="0"/>
          <w:bCs/>
          <w:color w:val="auto"/>
        </w:rPr>
        <w:t>Other payments</w:t>
      </w:r>
    </w:p>
    <w:p w14:paraId="4FEBCC0D" w14:textId="6ED4A55D" w:rsidR="004E4796" w:rsidRDefault="004E4796" w:rsidP="004E4796">
      <w:pPr>
        <w:pStyle w:val="BodyCopy"/>
      </w:pPr>
      <w:r>
        <w:t xml:space="preserve">The District’s lease contracts include other payments, such as termination penalties, that are not included in the lease receivable. During the fiscal year </w:t>
      </w:r>
      <w:proofErr w:type="gramStart"/>
      <w:r>
        <w:t>ended</w:t>
      </w:r>
      <w:proofErr w:type="gramEnd"/>
      <w:r>
        <w:t xml:space="preserve"> June 30, </w:t>
      </w:r>
      <w:r w:rsidRPr="00654AFB">
        <w:rPr>
          <w:rStyle w:val="UpdatedThisYear"/>
        </w:rPr>
        <w:t>2026</w:t>
      </w:r>
      <w:r>
        <w:t xml:space="preserve">, the District recognized revenues of </w:t>
      </w:r>
      <w:r w:rsidR="00654AFB">
        <w:t>$</w:t>
      </w:r>
      <w:r w:rsidR="00654AFB" w:rsidRPr="008C4B82">
        <w:rPr>
          <w:rStyle w:val="Placeholder"/>
        </w:rPr>
        <w:t>[XX]</w:t>
      </w:r>
      <w:r>
        <w:t xml:space="preserve"> for other payments not included in the measurement of the lease receivables.</w:t>
      </w:r>
    </w:p>
    <w:p w14:paraId="23FFE198" w14:textId="0509CE04" w:rsidR="004E4796" w:rsidRDefault="00654AFB" w:rsidP="00654AFB">
      <w:pPr>
        <w:pStyle w:val="UserInstructionSections"/>
      </w:pPr>
      <w:r>
        <w:t>User instructions:</w:t>
      </w:r>
    </w:p>
    <w:p w14:paraId="2A7E5A03" w14:textId="77777777" w:rsidR="004E4796" w:rsidRDefault="004E4796" w:rsidP="00654AFB">
      <w:pPr>
        <w:pStyle w:val="UserInstructions"/>
      </w:pPr>
      <w:r>
        <w:t>The District should also provide relevant disclosures for the following transactions, if applicable:</w:t>
      </w:r>
    </w:p>
    <w:p w14:paraId="4C4FFE1B" w14:textId="4C76A273" w:rsidR="004E4796" w:rsidRDefault="004E4796" w:rsidP="00654AFB">
      <w:pPr>
        <w:pStyle w:val="UserInstructionBullets"/>
      </w:pPr>
      <w:r>
        <w:t xml:space="preserve">Leases of assets that are investments (see </w:t>
      </w:r>
      <w:r w:rsidRPr="00EA13E9">
        <w:rPr>
          <w:i/>
          <w:iCs/>
        </w:rPr>
        <w:t>GASB Statement No. 87, paragraph 41</w:t>
      </w:r>
      <w:r>
        <w:t xml:space="preserve">) </w:t>
      </w:r>
    </w:p>
    <w:p w14:paraId="33D4238E" w14:textId="6800BCCD" w:rsidR="004E4796" w:rsidRDefault="004E4796" w:rsidP="00654AFB">
      <w:pPr>
        <w:pStyle w:val="UserInstructionBullets"/>
      </w:pPr>
      <w:r>
        <w:t xml:space="preserve">Certain regulated leases (see </w:t>
      </w:r>
      <w:r w:rsidRPr="00EA13E9">
        <w:rPr>
          <w:i/>
          <w:iCs/>
        </w:rPr>
        <w:t>GASB Statement No. 87, paragraph 60</w:t>
      </w:r>
      <w:r>
        <w:t>)</w:t>
      </w:r>
    </w:p>
    <w:p w14:paraId="6C64DEF1" w14:textId="334E5F48" w:rsidR="004E4796" w:rsidRDefault="004E4796" w:rsidP="00654AFB">
      <w:pPr>
        <w:pStyle w:val="UserInstructionBullets"/>
      </w:pPr>
      <w:r>
        <w:t xml:space="preserve">Sublease transactions (see </w:t>
      </w:r>
      <w:r w:rsidRPr="00EA13E9">
        <w:rPr>
          <w:i/>
          <w:iCs/>
        </w:rPr>
        <w:t>GASB Statement No. 87, paragraph 81</w:t>
      </w:r>
      <w:r>
        <w:t>)</w:t>
      </w:r>
    </w:p>
    <w:p w14:paraId="74C9B404" w14:textId="7648A89D" w:rsidR="004E4796" w:rsidRDefault="004E4796" w:rsidP="00654AFB">
      <w:pPr>
        <w:pStyle w:val="UserInstructionBullets"/>
      </w:pPr>
      <w:proofErr w:type="gramStart"/>
      <w:r>
        <w:t>Sale</w:t>
      </w:r>
      <w:proofErr w:type="gramEnd"/>
      <w:r>
        <w:t xml:space="preserve">-leaseback transactions (see </w:t>
      </w:r>
      <w:r w:rsidRPr="00EA13E9">
        <w:rPr>
          <w:i/>
          <w:iCs/>
        </w:rPr>
        <w:t>GASB Statement No. 87, paragraph 85</w:t>
      </w:r>
      <w:r>
        <w:t>)</w:t>
      </w:r>
    </w:p>
    <w:p w14:paraId="697FCB2E" w14:textId="3D2E57B4" w:rsidR="001451AB" w:rsidRDefault="004E4796" w:rsidP="00654AFB">
      <w:pPr>
        <w:pStyle w:val="UserInstructionBullets"/>
      </w:pPr>
      <w:r>
        <w:t xml:space="preserve">Lease-leaseback transactions (see </w:t>
      </w:r>
      <w:r w:rsidRPr="00EA13E9">
        <w:rPr>
          <w:i/>
          <w:iCs/>
        </w:rPr>
        <w:t>GASB Statement No. 87, paragraph 87</w:t>
      </w:r>
      <w:r>
        <w:t>)</w:t>
      </w:r>
    </w:p>
    <w:p w14:paraId="4A9974B6" w14:textId="5E57588E" w:rsidR="0031454E" w:rsidRPr="0031454E" w:rsidRDefault="00FB0303" w:rsidP="0031454E">
      <w:pPr>
        <w:pStyle w:val="Heading2"/>
      </w:pPr>
      <w:r>
        <w:t xml:space="preserve">Note </w:t>
      </w:r>
      <w:r w:rsidRPr="0002560A">
        <w:rPr>
          <w:rStyle w:val="Placeholder"/>
          <w:b/>
          <w:bCs/>
          <w:sz w:val="32"/>
          <w:szCs w:val="36"/>
        </w:rPr>
        <w:t>[X]</w:t>
      </w:r>
      <w:r w:rsidR="00E06EB1">
        <w:t xml:space="preserve"> – </w:t>
      </w:r>
      <w:r w:rsidR="0031454E" w:rsidRPr="0031454E">
        <w:t>Public-private and public-public partnerships</w:t>
      </w:r>
    </w:p>
    <w:p w14:paraId="62BA3CCF" w14:textId="77777777" w:rsidR="0031454E" w:rsidRDefault="0031454E" w:rsidP="0031454E">
      <w:pPr>
        <w:pStyle w:val="UserInstructionSections"/>
      </w:pPr>
      <w:r>
        <w:t>User instructions:</w:t>
      </w:r>
    </w:p>
    <w:p w14:paraId="7C1F344B" w14:textId="6FC48F4C" w:rsidR="0031454E" w:rsidRPr="0031454E" w:rsidRDefault="0031454E" w:rsidP="0031454E">
      <w:pPr>
        <w:pStyle w:val="UserInstructions"/>
      </w:pPr>
      <w:r w:rsidRPr="0031454E">
        <w:t>If the District participates in public-private or public-public partnerships (P3s), the following disclosures should be made for the District acting as the transferor or as the operator:</w:t>
      </w:r>
    </w:p>
    <w:p w14:paraId="54DB562A" w14:textId="77777777" w:rsidR="0031454E" w:rsidRPr="0031454E" w:rsidRDefault="0031454E" w:rsidP="0031454E">
      <w:pPr>
        <w:pStyle w:val="UserInstructions"/>
      </w:pPr>
      <w:r w:rsidRPr="0031454E">
        <w:t xml:space="preserve">A </w:t>
      </w:r>
      <w:r w:rsidRPr="0031454E">
        <w:rPr>
          <w:b/>
          <w:bCs/>
        </w:rPr>
        <w:t>transferor</w:t>
      </w:r>
      <w:r w:rsidRPr="0031454E">
        <w:t xml:space="preserve"> should disclose the following about its P3 activities (which may be grouped for purposes of disclosure, see </w:t>
      </w:r>
      <w:r w:rsidRPr="00EA13E9">
        <w:rPr>
          <w:i/>
          <w:iCs/>
        </w:rPr>
        <w:t>GASB Statement No. 94, paragraphs 35-36</w:t>
      </w:r>
      <w:r w:rsidRPr="0031454E">
        <w:t>):</w:t>
      </w:r>
    </w:p>
    <w:p w14:paraId="7D855CE0" w14:textId="77777777" w:rsidR="0031454E" w:rsidRPr="0031454E" w:rsidRDefault="0031454E" w:rsidP="0031454E">
      <w:pPr>
        <w:pStyle w:val="UserIntructionBulletsL2"/>
      </w:pPr>
      <w:r w:rsidRPr="0031454E">
        <w:t>a.</w:t>
      </w:r>
      <w:r w:rsidRPr="0031454E">
        <w:tab/>
        <w:t>A general description of its P3 arrangements, including the status of projects during the construction period, if applicable, and the basis, terms, and conditions on which any variable payments not included in the measurement of the receivable for installment payments are determined.</w:t>
      </w:r>
    </w:p>
    <w:p w14:paraId="0048F27E" w14:textId="77777777" w:rsidR="0031454E" w:rsidRPr="0031454E" w:rsidRDefault="0031454E" w:rsidP="0031454E">
      <w:pPr>
        <w:pStyle w:val="UserIntructionBulletsL2"/>
      </w:pPr>
      <w:r w:rsidRPr="0031454E">
        <w:lastRenderedPageBreak/>
        <w:t>b.</w:t>
      </w:r>
      <w:r w:rsidRPr="0031454E">
        <w:tab/>
        <w:t>The nature and amounts of assets and deferred inflows of resources related to P3s that are recognized in the financial statements.</w:t>
      </w:r>
    </w:p>
    <w:p w14:paraId="098B7BA8" w14:textId="77777777" w:rsidR="0031454E" w:rsidRPr="0031454E" w:rsidRDefault="0031454E" w:rsidP="0031454E">
      <w:pPr>
        <w:pStyle w:val="UserIntructionBulletsL2"/>
      </w:pPr>
      <w:r w:rsidRPr="0031454E">
        <w:t>c.</w:t>
      </w:r>
      <w:r w:rsidRPr="0031454E">
        <w:tab/>
        <w:t>The discount rate or rates applied to the measurement of the receivable for installment payments, if any.</w:t>
      </w:r>
    </w:p>
    <w:p w14:paraId="47139221" w14:textId="77777777" w:rsidR="0031454E" w:rsidRPr="0031454E" w:rsidRDefault="0031454E" w:rsidP="0031454E">
      <w:pPr>
        <w:pStyle w:val="UserIntructionBulletsL2"/>
      </w:pPr>
      <w:r w:rsidRPr="0031454E">
        <w:t>d.</w:t>
      </w:r>
      <w:r w:rsidRPr="0031454E">
        <w:tab/>
        <w:t xml:space="preserve">The </w:t>
      </w:r>
      <w:proofErr w:type="gramStart"/>
      <w:r w:rsidRPr="0031454E">
        <w:t>amount</w:t>
      </w:r>
      <w:proofErr w:type="gramEnd"/>
      <w:r w:rsidRPr="0031454E">
        <w:t xml:space="preserve"> of inflows of resources recognized in the reporting period for variable and other payments not previously included in the measurement of the receivable for installment payments, including inflows of resources related to residual value guarantees and termination penalties.</w:t>
      </w:r>
    </w:p>
    <w:p w14:paraId="54D9E9BF" w14:textId="77777777" w:rsidR="0031454E" w:rsidRPr="0031454E" w:rsidRDefault="0031454E" w:rsidP="0031454E">
      <w:pPr>
        <w:pStyle w:val="UserIntructionBulletsL2"/>
      </w:pPr>
      <w:r w:rsidRPr="0031454E">
        <w:t>e.</w:t>
      </w:r>
      <w:r w:rsidRPr="0031454E">
        <w:tab/>
        <w:t>The nature and extent of rights retained by the transferor or granted to the operator under the P3 arrangements.</w:t>
      </w:r>
    </w:p>
    <w:p w14:paraId="46E93946" w14:textId="77777777" w:rsidR="0031454E" w:rsidRPr="0031454E" w:rsidRDefault="0031454E" w:rsidP="0031454E">
      <w:pPr>
        <w:pStyle w:val="UserIntructionBulletsL2"/>
      </w:pPr>
      <w:r w:rsidRPr="0031454E">
        <w:t>f.</w:t>
      </w:r>
      <w:r w:rsidRPr="0031454E">
        <w:tab/>
        <w:t>Some P3 arrangements may include provisions for guarantees and commitments. For each period in which a guarantee or commitment exists, disclosures should be made about the guarantees and commitments, including identification, duration, and significant contract terms.</w:t>
      </w:r>
    </w:p>
    <w:p w14:paraId="7C471A0D" w14:textId="77777777" w:rsidR="0031454E" w:rsidRPr="0031454E" w:rsidRDefault="0031454E" w:rsidP="0031454E">
      <w:pPr>
        <w:pStyle w:val="UserInstructions"/>
      </w:pPr>
      <w:r w:rsidRPr="0031454E">
        <w:t xml:space="preserve">An </w:t>
      </w:r>
      <w:r w:rsidRPr="0031454E">
        <w:rPr>
          <w:b/>
          <w:bCs/>
        </w:rPr>
        <w:t>operator</w:t>
      </w:r>
      <w:r w:rsidRPr="0031454E">
        <w:t xml:space="preserve"> should disclose the following about its P3 activities (which may be grouped for purposes of disclosure, see </w:t>
      </w:r>
      <w:r w:rsidRPr="00EA13E9">
        <w:rPr>
          <w:i/>
          <w:iCs/>
        </w:rPr>
        <w:t>GASB Statement No. 94, paragraphs 57-59</w:t>
      </w:r>
      <w:r w:rsidRPr="0031454E">
        <w:t>):</w:t>
      </w:r>
    </w:p>
    <w:p w14:paraId="4EBF6CF1" w14:textId="77777777" w:rsidR="0031454E" w:rsidRPr="0031454E" w:rsidRDefault="0031454E" w:rsidP="0031454E">
      <w:pPr>
        <w:pStyle w:val="UserIntructionBulletsL2"/>
      </w:pPr>
      <w:r w:rsidRPr="0031454E">
        <w:t>a.</w:t>
      </w:r>
      <w:r w:rsidRPr="0031454E">
        <w:tab/>
        <w:t>A general description of its P3 arrangements, including the status of projects during the construction period, if applicable, and the basis, terms, and conditions on which any variable payments not included in the measurement of the liability for installment payments are determined.</w:t>
      </w:r>
    </w:p>
    <w:p w14:paraId="20C33C15" w14:textId="77777777" w:rsidR="0031454E" w:rsidRPr="0031454E" w:rsidRDefault="0031454E" w:rsidP="0031454E">
      <w:pPr>
        <w:pStyle w:val="UserIntructionBulletsL2"/>
      </w:pPr>
      <w:r w:rsidRPr="0031454E">
        <w:t>b.</w:t>
      </w:r>
      <w:r w:rsidRPr="0031454E">
        <w:tab/>
        <w:t>The nature and amounts of assets, liabilities, and deferred outflows of resources related to P3s that are recognized in the financial statements.</w:t>
      </w:r>
    </w:p>
    <w:p w14:paraId="7CE4C5FF" w14:textId="77777777" w:rsidR="0031454E" w:rsidRPr="0031454E" w:rsidRDefault="0031454E" w:rsidP="0031454E">
      <w:pPr>
        <w:pStyle w:val="UserIntructionBulletsL2"/>
      </w:pPr>
      <w:r w:rsidRPr="0031454E">
        <w:t>c.</w:t>
      </w:r>
      <w:r w:rsidRPr="0031454E">
        <w:tab/>
        <w:t>The discount rate or rates applied to the measurement of the liability for installment payments, if any.</w:t>
      </w:r>
    </w:p>
    <w:p w14:paraId="6F8CB5B4" w14:textId="77777777" w:rsidR="0031454E" w:rsidRPr="0031454E" w:rsidRDefault="0031454E" w:rsidP="0031454E">
      <w:pPr>
        <w:pStyle w:val="UserIntructionBulletsL2"/>
      </w:pPr>
      <w:r w:rsidRPr="0031454E">
        <w:t>d.</w:t>
      </w:r>
      <w:r w:rsidRPr="0031454E">
        <w:tab/>
        <w:t>Principal and interest requirements to maturity, presented separately, for the liability for installment payments for each of the 5 subsequent fiscal years and in 5-year increments thereafter.</w:t>
      </w:r>
    </w:p>
    <w:p w14:paraId="0423B427" w14:textId="77777777" w:rsidR="0031454E" w:rsidRPr="0031454E" w:rsidRDefault="0031454E" w:rsidP="0031454E">
      <w:pPr>
        <w:pStyle w:val="UserIntructionBulletsL2"/>
      </w:pPr>
      <w:r w:rsidRPr="0031454E">
        <w:t>e.</w:t>
      </w:r>
      <w:r w:rsidRPr="0031454E">
        <w:tab/>
        <w:t>The amount of outflows of resources recognized in the reporting period for variable payments not previously included in the measurement of the liability for installment payments.</w:t>
      </w:r>
    </w:p>
    <w:p w14:paraId="68C2F616" w14:textId="77777777" w:rsidR="0031454E" w:rsidRPr="0031454E" w:rsidRDefault="0031454E" w:rsidP="0031454E">
      <w:pPr>
        <w:pStyle w:val="UserIntructionBulletsL2"/>
      </w:pPr>
      <w:r w:rsidRPr="0031454E">
        <w:t>f.</w:t>
      </w:r>
      <w:r w:rsidRPr="0031454E">
        <w:tab/>
        <w:t>The nature and extent of rights granted to the operator or retained by the transferor under P3 arrangements.</w:t>
      </w:r>
    </w:p>
    <w:p w14:paraId="1A67937E" w14:textId="77777777" w:rsidR="0031454E" w:rsidRPr="0031454E" w:rsidRDefault="0031454E" w:rsidP="0031454E">
      <w:pPr>
        <w:pStyle w:val="UserIntructionBulletsL2"/>
      </w:pPr>
      <w:r w:rsidRPr="0031454E">
        <w:t>g.</w:t>
      </w:r>
      <w:r w:rsidRPr="0031454E">
        <w:tab/>
        <w:t xml:space="preserve">The components of any loss </w:t>
      </w:r>
      <w:proofErr w:type="gramStart"/>
      <w:r w:rsidRPr="0031454E">
        <w:t>associated</w:t>
      </w:r>
      <w:proofErr w:type="gramEnd"/>
      <w:r w:rsidRPr="0031454E">
        <w:t xml:space="preserve"> with </w:t>
      </w:r>
      <w:proofErr w:type="gramStart"/>
      <w:r w:rsidRPr="0031454E">
        <w:t>an impairment</w:t>
      </w:r>
      <w:proofErr w:type="gramEnd"/>
      <w:r w:rsidRPr="0031454E">
        <w:t xml:space="preserve"> (the impairment loss and any related change in the liability).</w:t>
      </w:r>
    </w:p>
    <w:p w14:paraId="0C73A87A" w14:textId="12921906" w:rsidR="00654AFB" w:rsidRDefault="0031454E" w:rsidP="0031454E">
      <w:pPr>
        <w:pStyle w:val="UserIntructionBulletsL2"/>
      </w:pPr>
      <w:r w:rsidRPr="0031454E">
        <w:lastRenderedPageBreak/>
        <w:t>h.</w:t>
      </w:r>
      <w:r w:rsidRPr="0031454E">
        <w:tab/>
        <w:t>Some P3 arrangements may include provisions for guarantees and commitments. For each period in which a guarantee or commitment exists, disclosures should be made about the guarantees and commitments, including identification, duration, and significant contract terms.</w:t>
      </w:r>
    </w:p>
    <w:p w14:paraId="2A74A99C" w14:textId="1EFA066B" w:rsidR="00774F19" w:rsidRDefault="00FB0303" w:rsidP="00774F19">
      <w:pPr>
        <w:pStyle w:val="Heading2"/>
      </w:pPr>
      <w:r>
        <w:t xml:space="preserve">Note </w:t>
      </w:r>
      <w:r w:rsidRPr="0002560A">
        <w:rPr>
          <w:rStyle w:val="Placeholder"/>
          <w:b/>
          <w:bCs/>
          <w:sz w:val="32"/>
          <w:szCs w:val="36"/>
        </w:rPr>
        <w:t>[X]</w:t>
      </w:r>
      <w:r w:rsidR="00E06EB1">
        <w:t xml:space="preserve"> – </w:t>
      </w:r>
      <w:r w:rsidR="00774F19">
        <w:t>Capital assets</w:t>
      </w:r>
    </w:p>
    <w:p w14:paraId="01CAFB88" w14:textId="77777777" w:rsidR="00C72B7A" w:rsidRDefault="00C72B7A" w:rsidP="00C72B7A">
      <w:pPr>
        <w:pStyle w:val="UserInstructionSections"/>
      </w:pPr>
      <w:r>
        <w:t>User instructions:</w:t>
      </w:r>
    </w:p>
    <w:p w14:paraId="589BA1AF" w14:textId="5131E27F" w:rsidR="00774F19" w:rsidRDefault="00774F19" w:rsidP="00C72B7A">
      <w:pPr>
        <w:pStyle w:val="UserInstructions"/>
      </w:pPr>
      <w:r>
        <w:t>In the table below, intangible right-to-use lease assets for land/land improvements would only be presented in the capital assets not being depreciated/amortized section of the table below if the lease contract has a purchase option that the District has determined is reasonably certain of being exercised.  Otherwise, they would be amortized over the lease term. (</w:t>
      </w:r>
      <w:r w:rsidRPr="00EA13E9">
        <w:rPr>
          <w:i/>
          <w:iCs/>
        </w:rPr>
        <w:t>GASB Statement No. 87, paragraph 32</w:t>
      </w:r>
      <w:r>
        <w:t xml:space="preserve">) </w:t>
      </w:r>
    </w:p>
    <w:p w14:paraId="65969282" w14:textId="77777777" w:rsidR="00774F19" w:rsidRDefault="00774F19" w:rsidP="00C72B7A">
      <w:pPr>
        <w:pStyle w:val="UserInstructions"/>
      </w:pPr>
      <w:r>
        <w:t>Note that if an agreement meets the GASB definition of a lease (</w:t>
      </w:r>
      <w:r w:rsidRPr="00EA13E9">
        <w:rPr>
          <w:i/>
          <w:iCs/>
        </w:rPr>
        <w:t>GASB Statement No. 87, paragraph 4</w:t>
      </w:r>
      <w:r>
        <w:t>) or SBITA (</w:t>
      </w:r>
      <w:r w:rsidRPr="00EA13E9">
        <w:rPr>
          <w:i/>
          <w:iCs/>
        </w:rPr>
        <w:t>GASB Statement No. 96, paragraph 6</w:t>
      </w:r>
      <w:r>
        <w:t xml:space="preserve">), prepaying the entire balance does NOT mean the agreement is no longer classified as a lease or SBITA. Although no liability would be recorded, the District would still be responsible for the recording and subsequent amortization of an intangible right-to-use lease or subscription asset, as applicable, including the appropriate disclosures.  </w:t>
      </w:r>
    </w:p>
    <w:p w14:paraId="5C7F808F" w14:textId="77777777" w:rsidR="00774F19" w:rsidRDefault="00774F19" w:rsidP="00774F19">
      <w:pPr>
        <w:pStyle w:val="BodyCopy"/>
      </w:pPr>
      <w:r>
        <w:t xml:space="preserve">Capital asset activity for the year </w:t>
      </w:r>
      <w:proofErr w:type="gramStart"/>
      <w:r>
        <w:t>ended</w:t>
      </w:r>
      <w:proofErr w:type="gramEnd"/>
      <w:r>
        <w:t xml:space="preserve"> June 30, 2026, was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530"/>
        <w:gridCol w:w="1170"/>
        <w:gridCol w:w="1170"/>
        <w:gridCol w:w="1413"/>
      </w:tblGrid>
      <w:tr w:rsidR="005710E9" w:rsidRPr="00E65DA0" w14:paraId="26D71D27" w14:textId="77777777" w:rsidTr="00830322">
        <w:trPr>
          <w:tblHeader/>
        </w:trPr>
        <w:tc>
          <w:tcPr>
            <w:tcW w:w="4770" w:type="dxa"/>
            <w:tcBorders>
              <w:right w:val="single" w:sz="48" w:space="0" w:color="FFFFFF" w:themeColor="background1"/>
            </w:tcBorders>
            <w:vAlign w:val="bottom"/>
          </w:tcPr>
          <w:p w14:paraId="060ED684" w14:textId="77777777" w:rsidR="005710E9" w:rsidRPr="00E65DA0" w:rsidRDefault="005710E9">
            <w:pPr>
              <w:pStyle w:val="BodyCopy"/>
              <w:jc w:val="center"/>
              <w:rPr>
                <w:b/>
                <w:bCs/>
                <w:sz w:val="18"/>
                <w:szCs w:val="18"/>
              </w:rPr>
            </w:pPr>
          </w:p>
        </w:tc>
        <w:tc>
          <w:tcPr>
            <w:tcW w:w="1530" w:type="dxa"/>
            <w:tcBorders>
              <w:left w:val="single" w:sz="48" w:space="0" w:color="FFFFFF" w:themeColor="background1"/>
              <w:bottom w:val="single" w:sz="18" w:space="0" w:color="auto"/>
              <w:right w:val="single" w:sz="48" w:space="0" w:color="FFFFFF" w:themeColor="background1"/>
            </w:tcBorders>
            <w:vAlign w:val="bottom"/>
          </w:tcPr>
          <w:p w14:paraId="024844AC" w14:textId="77777777" w:rsidR="005710E9" w:rsidRPr="00E65DA0" w:rsidRDefault="005710E9">
            <w:pPr>
              <w:pStyle w:val="BodyCopy"/>
              <w:jc w:val="center"/>
              <w:rPr>
                <w:b/>
                <w:bCs/>
                <w:sz w:val="18"/>
                <w:szCs w:val="18"/>
              </w:rPr>
            </w:pPr>
            <w:r w:rsidRPr="00E65DA0">
              <w:rPr>
                <w:b/>
                <w:bCs/>
                <w:sz w:val="18"/>
                <w:szCs w:val="18"/>
              </w:rPr>
              <w:t xml:space="preserve">Balance </w:t>
            </w:r>
            <w:r w:rsidRPr="00E65DA0">
              <w:rPr>
                <w:b/>
                <w:bCs/>
                <w:sz w:val="18"/>
                <w:szCs w:val="18"/>
              </w:rPr>
              <w:br/>
              <w:t xml:space="preserve">July 1, </w:t>
            </w:r>
            <w:r w:rsidRPr="00E65DA0">
              <w:rPr>
                <w:rStyle w:val="UpdatedThisYear"/>
                <w:b/>
                <w:bCs/>
                <w:sz w:val="18"/>
                <w:szCs w:val="18"/>
              </w:rPr>
              <w:t>2025</w:t>
            </w:r>
          </w:p>
        </w:tc>
        <w:tc>
          <w:tcPr>
            <w:tcW w:w="1170" w:type="dxa"/>
            <w:tcBorders>
              <w:left w:val="single" w:sz="48" w:space="0" w:color="FFFFFF" w:themeColor="background1"/>
              <w:bottom w:val="single" w:sz="18" w:space="0" w:color="auto"/>
              <w:right w:val="single" w:sz="48" w:space="0" w:color="FFFFFF" w:themeColor="background1"/>
            </w:tcBorders>
            <w:vAlign w:val="bottom"/>
          </w:tcPr>
          <w:p w14:paraId="297F2F3C" w14:textId="77777777" w:rsidR="005710E9" w:rsidRPr="00E65DA0" w:rsidRDefault="005710E9">
            <w:pPr>
              <w:pStyle w:val="BodyCopy"/>
              <w:jc w:val="center"/>
              <w:rPr>
                <w:b/>
                <w:bCs/>
                <w:sz w:val="18"/>
                <w:szCs w:val="18"/>
              </w:rPr>
            </w:pPr>
            <w:r w:rsidRPr="00E65DA0">
              <w:rPr>
                <w:b/>
                <w:bCs/>
                <w:sz w:val="18"/>
                <w:szCs w:val="18"/>
              </w:rPr>
              <w:t>Increases</w:t>
            </w:r>
          </w:p>
        </w:tc>
        <w:tc>
          <w:tcPr>
            <w:tcW w:w="1170" w:type="dxa"/>
            <w:tcBorders>
              <w:left w:val="single" w:sz="48" w:space="0" w:color="FFFFFF" w:themeColor="background1"/>
              <w:bottom w:val="single" w:sz="18" w:space="0" w:color="auto"/>
              <w:right w:val="single" w:sz="48" w:space="0" w:color="FFFFFF" w:themeColor="background1"/>
            </w:tcBorders>
            <w:vAlign w:val="bottom"/>
          </w:tcPr>
          <w:p w14:paraId="0F43E5D9" w14:textId="77777777" w:rsidR="005710E9" w:rsidRPr="00E65DA0" w:rsidRDefault="005710E9">
            <w:pPr>
              <w:pStyle w:val="BodyCopy"/>
              <w:jc w:val="center"/>
              <w:rPr>
                <w:b/>
                <w:bCs/>
                <w:sz w:val="18"/>
                <w:szCs w:val="18"/>
              </w:rPr>
            </w:pPr>
            <w:r w:rsidRPr="00E65DA0">
              <w:rPr>
                <w:b/>
                <w:bCs/>
                <w:sz w:val="18"/>
                <w:szCs w:val="18"/>
              </w:rPr>
              <w:t>Decreases</w:t>
            </w:r>
          </w:p>
        </w:tc>
        <w:tc>
          <w:tcPr>
            <w:tcW w:w="1413" w:type="dxa"/>
            <w:tcBorders>
              <w:left w:val="single" w:sz="48" w:space="0" w:color="FFFFFF" w:themeColor="background1"/>
              <w:bottom w:val="single" w:sz="18" w:space="0" w:color="auto"/>
            </w:tcBorders>
            <w:vAlign w:val="bottom"/>
          </w:tcPr>
          <w:p w14:paraId="3AD5602B" w14:textId="77777777" w:rsidR="005710E9" w:rsidRPr="00E65DA0" w:rsidRDefault="005710E9">
            <w:pPr>
              <w:pStyle w:val="BodyCopy"/>
              <w:jc w:val="center"/>
              <w:rPr>
                <w:b/>
                <w:bCs/>
                <w:sz w:val="18"/>
                <w:szCs w:val="18"/>
              </w:rPr>
            </w:pPr>
            <w:r w:rsidRPr="00E65DA0">
              <w:rPr>
                <w:b/>
                <w:bCs/>
                <w:sz w:val="18"/>
                <w:szCs w:val="18"/>
              </w:rPr>
              <w:t>Balance</w:t>
            </w:r>
            <w:r w:rsidRPr="00E65DA0">
              <w:rPr>
                <w:b/>
                <w:bCs/>
                <w:sz w:val="18"/>
                <w:szCs w:val="18"/>
              </w:rPr>
              <w:br/>
              <w:t xml:space="preserve">June 30, </w:t>
            </w:r>
            <w:r w:rsidRPr="00E65DA0">
              <w:rPr>
                <w:rStyle w:val="UpdatedThisYear"/>
                <w:b/>
                <w:bCs/>
                <w:sz w:val="18"/>
                <w:szCs w:val="18"/>
              </w:rPr>
              <w:t>2026</w:t>
            </w:r>
          </w:p>
        </w:tc>
      </w:tr>
      <w:tr w:rsidR="005710E9" w:rsidRPr="00E65DA0" w14:paraId="005EFD82" w14:textId="77777777" w:rsidTr="00830322">
        <w:tc>
          <w:tcPr>
            <w:tcW w:w="4770" w:type="dxa"/>
            <w:tcBorders>
              <w:right w:val="single" w:sz="48" w:space="0" w:color="FFFFFF" w:themeColor="background1"/>
            </w:tcBorders>
          </w:tcPr>
          <w:p w14:paraId="104E23C7" w14:textId="77777777" w:rsidR="005710E9" w:rsidRPr="00E65DA0" w:rsidRDefault="005710E9">
            <w:pPr>
              <w:pStyle w:val="BodyCopy"/>
              <w:rPr>
                <w:sz w:val="18"/>
                <w:szCs w:val="18"/>
              </w:rPr>
            </w:pPr>
            <w:r w:rsidRPr="00E65DA0">
              <w:rPr>
                <w:sz w:val="18"/>
                <w:szCs w:val="18"/>
              </w:rPr>
              <w:t>Capital assets not being depreciated/amortized:</w:t>
            </w:r>
          </w:p>
        </w:tc>
        <w:tc>
          <w:tcPr>
            <w:tcW w:w="1530" w:type="dxa"/>
            <w:tcBorders>
              <w:left w:val="single" w:sz="48" w:space="0" w:color="FFFFFF" w:themeColor="background1"/>
              <w:right w:val="single" w:sz="48" w:space="0" w:color="FFFFFF" w:themeColor="background1"/>
            </w:tcBorders>
          </w:tcPr>
          <w:p w14:paraId="20BF3641"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2910E7D"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1E5B80F"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14D311CF" w14:textId="77777777" w:rsidR="005710E9" w:rsidRPr="00E65DA0" w:rsidRDefault="005710E9">
            <w:pPr>
              <w:pStyle w:val="BodyCopy"/>
              <w:rPr>
                <w:sz w:val="18"/>
                <w:szCs w:val="18"/>
              </w:rPr>
            </w:pPr>
          </w:p>
        </w:tc>
      </w:tr>
      <w:tr w:rsidR="005710E9" w:rsidRPr="00E65DA0" w14:paraId="5B9ABE0F" w14:textId="77777777" w:rsidTr="00830322">
        <w:tc>
          <w:tcPr>
            <w:tcW w:w="4770" w:type="dxa"/>
            <w:tcBorders>
              <w:right w:val="single" w:sz="48" w:space="0" w:color="FFFFFF" w:themeColor="background1"/>
            </w:tcBorders>
          </w:tcPr>
          <w:p w14:paraId="57300665" w14:textId="77777777" w:rsidR="005710E9" w:rsidRPr="00E65DA0" w:rsidRDefault="005710E9">
            <w:pPr>
              <w:pStyle w:val="BodyCopy"/>
              <w:ind w:left="347"/>
              <w:rPr>
                <w:sz w:val="18"/>
                <w:szCs w:val="18"/>
              </w:rPr>
            </w:pPr>
            <w:r w:rsidRPr="00E65DA0">
              <w:rPr>
                <w:sz w:val="18"/>
                <w:szCs w:val="18"/>
              </w:rPr>
              <w:t>Land</w:t>
            </w:r>
          </w:p>
        </w:tc>
        <w:tc>
          <w:tcPr>
            <w:tcW w:w="1530" w:type="dxa"/>
            <w:tcBorders>
              <w:left w:val="single" w:sz="48" w:space="0" w:color="FFFFFF" w:themeColor="background1"/>
              <w:right w:val="single" w:sz="48" w:space="0" w:color="FFFFFF" w:themeColor="background1"/>
            </w:tcBorders>
          </w:tcPr>
          <w:p w14:paraId="687223F0"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DD98ED7"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E49DA73"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124E2980" w14:textId="77777777" w:rsidR="005710E9" w:rsidRPr="00E65DA0" w:rsidRDefault="005710E9">
            <w:pPr>
              <w:pStyle w:val="BodyCopy"/>
              <w:rPr>
                <w:sz w:val="18"/>
                <w:szCs w:val="18"/>
              </w:rPr>
            </w:pPr>
          </w:p>
        </w:tc>
      </w:tr>
      <w:tr w:rsidR="005710E9" w:rsidRPr="00E65DA0" w14:paraId="40D84448" w14:textId="77777777" w:rsidTr="00830322">
        <w:tc>
          <w:tcPr>
            <w:tcW w:w="4770" w:type="dxa"/>
            <w:tcBorders>
              <w:right w:val="single" w:sz="48" w:space="0" w:color="FFFFFF" w:themeColor="background1"/>
            </w:tcBorders>
          </w:tcPr>
          <w:p w14:paraId="5A7A25E1" w14:textId="77777777" w:rsidR="005710E9" w:rsidRPr="00E65DA0" w:rsidRDefault="005710E9">
            <w:pPr>
              <w:pStyle w:val="BodyCopy"/>
              <w:ind w:left="347"/>
              <w:rPr>
                <w:sz w:val="18"/>
                <w:szCs w:val="18"/>
              </w:rPr>
            </w:pPr>
            <w:r w:rsidRPr="00E65DA0">
              <w:rPr>
                <w:sz w:val="18"/>
                <w:szCs w:val="18"/>
              </w:rPr>
              <w:t>Land improvements</w:t>
            </w:r>
          </w:p>
        </w:tc>
        <w:tc>
          <w:tcPr>
            <w:tcW w:w="1530" w:type="dxa"/>
            <w:tcBorders>
              <w:left w:val="single" w:sz="48" w:space="0" w:color="FFFFFF" w:themeColor="background1"/>
              <w:right w:val="single" w:sz="48" w:space="0" w:color="FFFFFF" w:themeColor="background1"/>
            </w:tcBorders>
          </w:tcPr>
          <w:p w14:paraId="1B0C202D"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B3B265B"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73B39E3"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6628A895" w14:textId="77777777" w:rsidR="005710E9" w:rsidRPr="00E65DA0" w:rsidRDefault="005710E9">
            <w:pPr>
              <w:pStyle w:val="BodyCopy"/>
              <w:rPr>
                <w:sz w:val="18"/>
                <w:szCs w:val="18"/>
              </w:rPr>
            </w:pPr>
          </w:p>
        </w:tc>
      </w:tr>
      <w:tr w:rsidR="005710E9" w:rsidRPr="00E65DA0" w14:paraId="2B1D2B0B" w14:textId="77777777" w:rsidTr="00830322">
        <w:tc>
          <w:tcPr>
            <w:tcW w:w="4770" w:type="dxa"/>
            <w:tcBorders>
              <w:right w:val="single" w:sz="48" w:space="0" w:color="FFFFFF" w:themeColor="background1"/>
            </w:tcBorders>
          </w:tcPr>
          <w:p w14:paraId="43C04410" w14:textId="77777777" w:rsidR="005710E9" w:rsidRPr="00E65DA0" w:rsidRDefault="005710E9">
            <w:pPr>
              <w:pStyle w:val="BodyCopy"/>
              <w:ind w:left="347"/>
              <w:rPr>
                <w:sz w:val="18"/>
                <w:szCs w:val="18"/>
              </w:rPr>
            </w:pPr>
            <w:r w:rsidRPr="00E65DA0">
              <w:rPr>
                <w:sz w:val="18"/>
                <w:szCs w:val="18"/>
              </w:rPr>
              <w:t>Construction in progress</w:t>
            </w:r>
          </w:p>
        </w:tc>
        <w:tc>
          <w:tcPr>
            <w:tcW w:w="1530" w:type="dxa"/>
            <w:tcBorders>
              <w:left w:val="single" w:sz="48" w:space="0" w:color="FFFFFF" w:themeColor="background1"/>
              <w:right w:val="single" w:sz="48" w:space="0" w:color="FFFFFF" w:themeColor="background1"/>
            </w:tcBorders>
          </w:tcPr>
          <w:p w14:paraId="420005B6"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5E7E02D"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B8FD5A4"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5803F6BA" w14:textId="77777777" w:rsidR="005710E9" w:rsidRPr="00E65DA0" w:rsidRDefault="005710E9">
            <w:pPr>
              <w:pStyle w:val="BodyCopy"/>
              <w:rPr>
                <w:sz w:val="18"/>
                <w:szCs w:val="18"/>
              </w:rPr>
            </w:pPr>
          </w:p>
        </w:tc>
      </w:tr>
      <w:tr w:rsidR="005710E9" w:rsidRPr="00E65DA0" w14:paraId="517C29D6" w14:textId="77777777" w:rsidTr="00830322">
        <w:tc>
          <w:tcPr>
            <w:tcW w:w="4770" w:type="dxa"/>
            <w:tcBorders>
              <w:right w:val="single" w:sz="48" w:space="0" w:color="FFFFFF" w:themeColor="background1"/>
            </w:tcBorders>
          </w:tcPr>
          <w:p w14:paraId="190906F0" w14:textId="77777777" w:rsidR="005710E9" w:rsidRPr="00E65DA0" w:rsidRDefault="005710E9">
            <w:pPr>
              <w:pStyle w:val="BodyCopy"/>
              <w:ind w:left="347"/>
              <w:rPr>
                <w:sz w:val="18"/>
                <w:szCs w:val="18"/>
              </w:rPr>
            </w:pPr>
            <w:r w:rsidRPr="00E65DA0">
              <w:rPr>
                <w:sz w:val="18"/>
                <w:szCs w:val="18"/>
              </w:rPr>
              <w:t>Intangibles:</w:t>
            </w:r>
          </w:p>
        </w:tc>
        <w:tc>
          <w:tcPr>
            <w:tcW w:w="1530" w:type="dxa"/>
            <w:tcBorders>
              <w:left w:val="single" w:sz="48" w:space="0" w:color="FFFFFF" w:themeColor="background1"/>
              <w:right w:val="single" w:sz="48" w:space="0" w:color="FFFFFF" w:themeColor="background1"/>
            </w:tcBorders>
          </w:tcPr>
          <w:p w14:paraId="0A5BD2AC"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FADCDC6"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9BC1519"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4F8236C6" w14:textId="77777777" w:rsidR="005710E9" w:rsidRPr="00E65DA0" w:rsidRDefault="005710E9">
            <w:pPr>
              <w:pStyle w:val="BodyCopy"/>
              <w:rPr>
                <w:sz w:val="18"/>
                <w:szCs w:val="18"/>
              </w:rPr>
            </w:pPr>
          </w:p>
        </w:tc>
      </w:tr>
      <w:tr w:rsidR="005710E9" w:rsidRPr="00E65DA0" w14:paraId="00EC6300" w14:textId="77777777" w:rsidTr="00830322">
        <w:tc>
          <w:tcPr>
            <w:tcW w:w="4770" w:type="dxa"/>
            <w:tcBorders>
              <w:right w:val="single" w:sz="48" w:space="0" w:color="FFFFFF" w:themeColor="background1"/>
            </w:tcBorders>
          </w:tcPr>
          <w:p w14:paraId="235DE3C4" w14:textId="77777777" w:rsidR="005710E9" w:rsidRPr="00E65DA0" w:rsidRDefault="005710E9" w:rsidP="00D17FFD">
            <w:pPr>
              <w:pStyle w:val="BodyCopy"/>
              <w:ind w:left="700"/>
              <w:rPr>
                <w:sz w:val="18"/>
                <w:szCs w:val="18"/>
              </w:rPr>
            </w:pPr>
            <w:r w:rsidRPr="00E65DA0">
              <w:rPr>
                <w:sz w:val="18"/>
                <w:szCs w:val="18"/>
              </w:rPr>
              <w:t>Right-to-use lease assets:</w:t>
            </w:r>
          </w:p>
        </w:tc>
        <w:tc>
          <w:tcPr>
            <w:tcW w:w="1530" w:type="dxa"/>
            <w:tcBorders>
              <w:left w:val="single" w:sz="48" w:space="0" w:color="FFFFFF" w:themeColor="background1"/>
              <w:right w:val="single" w:sz="48" w:space="0" w:color="FFFFFF" w:themeColor="background1"/>
            </w:tcBorders>
          </w:tcPr>
          <w:p w14:paraId="63F794B1"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C1036E0"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0515EA6C"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34CEE9CE" w14:textId="77777777" w:rsidR="005710E9" w:rsidRPr="00E65DA0" w:rsidRDefault="005710E9">
            <w:pPr>
              <w:pStyle w:val="BodyCopy"/>
              <w:rPr>
                <w:sz w:val="18"/>
                <w:szCs w:val="18"/>
              </w:rPr>
            </w:pPr>
          </w:p>
        </w:tc>
      </w:tr>
      <w:tr w:rsidR="005710E9" w:rsidRPr="00E65DA0" w14:paraId="5852BF11" w14:textId="77777777" w:rsidTr="00830322">
        <w:tc>
          <w:tcPr>
            <w:tcW w:w="4770" w:type="dxa"/>
            <w:tcBorders>
              <w:right w:val="single" w:sz="48" w:space="0" w:color="FFFFFF" w:themeColor="background1"/>
            </w:tcBorders>
          </w:tcPr>
          <w:p w14:paraId="079E9E57" w14:textId="77777777" w:rsidR="005710E9" w:rsidRPr="00E65DA0" w:rsidRDefault="005710E9" w:rsidP="00D17FFD">
            <w:pPr>
              <w:pStyle w:val="BodyCopy"/>
              <w:ind w:left="1060"/>
              <w:rPr>
                <w:sz w:val="18"/>
                <w:szCs w:val="18"/>
              </w:rPr>
            </w:pPr>
            <w:r w:rsidRPr="00E65DA0">
              <w:rPr>
                <w:sz w:val="18"/>
                <w:szCs w:val="18"/>
              </w:rPr>
              <w:t>Land</w:t>
            </w:r>
          </w:p>
        </w:tc>
        <w:tc>
          <w:tcPr>
            <w:tcW w:w="1530" w:type="dxa"/>
            <w:tcBorders>
              <w:left w:val="single" w:sz="48" w:space="0" w:color="FFFFFF" w:themeColor="background1"/>
              <w:right w:val="single" w:sz="48" w:space="0" w:color="FFFFFF" w:themeColor="background1"/>
            </w:tcBorders>
          </w:tcPr>
          <w:p w14:paraId="6B2D30F1"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FBB81E1"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7725B66"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1929168C" w14:textId="77777777" w:rsidR="005710E9" w:rsidRPr="00E65DA0" w:rsidRDefault="005710E9">
            <w:pPr>
              <w:pStyle w:val="BodyCopy"/>
              <w:rPr>
                <w:sz w:val="18"/>
                <w:szCs w:val="18"/>
              </w:rPr>
            </w:pPr>
          </w:p>
        </w:tc>
      </w:tr>
      <w:tr w:rsidR="005710E9" w:rsidRPr="00E65DA0" w14:paraId="3E2F7334" w14:textId="77777777" w:rsidTr="00830322">
        <w:tc>
          <w:tcPr>
            <w:tcW w:w="4770" w:type="dxa"/>
            <w:tcBorders>
              <w:right w:val="single" w:sz="48" w:space="0" w:color="FFFFFF" w:themeColor="background1"/>
            </w:tcBorders>
          </w:tcPr>
          <w:p w14:paraId="7978D094" w14:textId="77777777" w:rsidR="005710E9" w:rsidRPr="00E65DA0" w:rsidRDefault="005710E9" w:rsidP="00D17FFD">
            <w:pPr>
              <w:pStyle w:val="BodyCopy"/>
              <w:ind w:left="1060"/>
              <w:rPr>
                <w:sz w:val="18"/>
                <w:szCs w:val="18"/>
              </w:rPr>
            </w:pPr>
            <w:r w:rsidRPr="00E65DA0">
              <w:rPr>
                <w:sz w:val="18"/>
                <w:szCs w:val="18"/>
              </w:rPr>
              <w:t>Land improvements</w:t>
            </w:r>
          </w:p>
        </w:tc>
        <w:tc>
          <w:tcPr>
            <w:tcW w:w="1530" w:type="dxa"/>
            <w:tcBorders>
              <w:left w:val="single" w:sz="48" w:space="0" w:color="FFFFFF" w:themeColor="background1"/>
              <w:bottom w:val="single" w:sz="4" w:space="0" w:color="auto"/>
              <w:right w:val="single" w:sz="48" w:space="0" w:color="FFFFFF" w:themeColor="background1"/>
            </w:tcBorders>
          </w:tcPr>
          <w:p w14:paraId="2AE6C311" w14:textId="77777777" w:rsidR="005710E9" w:rsidRPr="00E65DA0" w:rsidRDefault="005710E9">
            <w:pPr>
              <w:pStyle w:val="BodyCopy"/>
              <w:rPr>
                <w:sz w:val="18"/>
                <w:szCs w:val="18"/>
              </w:rPr>
            </w:pPr>
          </w:p>
        </w:tc>
        <w:tc>
          <w:tcPr>
            <w:tcW w:w="1170" w:type="dxa"/>
            <w:tcBorders>
              <w:left w:val="single" w:sz="48" w:space="0" w:color="FFFFFF" w:themeColor="background1"/>
              <w:bottom w:val="single" w:sz="4" w:space="0" w:color="auto"/>
              <w:right w:val="single" w:sz="48" w:space="0" w:color="FFFFFF" w:themeColor="background1"/>
            </w:tcBorders>
          </w:tcPr>
          <w:p w14:paraId="71D61C0B" w14:textId="77777777" w:rsidR="005710E9" w:rsidRPr="00E65DA0" w:rsidRDefault="005710E9">
            <w:pPr>
              <w:pStyle w:val="BodyCopy"/>
              <w:rPr>
                <w:sz w:val="18"/>
                <w:szCs w:val="18"/>
              </w:rPr>
            </w:pPr>
          </w:p>
        </w:tc>
        <w:tc>
          <w:tcPr>
            <w:tcW w:w="1170" w:type="dxa"/>
            <w:tcBorders>
              <w:left w:val="single" w:sz="48" w:space="0" w:color="FFFFFF" w:themeColor="background1"/>
              <w:bottom w:val="single" w:sz="4" w:space="0" w:color="auto"/>
              <w:right w:val="single" w:sz="48" w:space="0" w:color="FFFFFF" w:themeColor="background1"/>
            </w:tcBorders>
          </w:tcPr>
          <w:p w14:paraId="3DFECD07" w14:textId="77777777" w:rsidR="005710E9" w:rsidRPr="00E65DA0" w:rsidRDefault="005710E9">
            <w:pPr>
              <w:pStyle w:val="BodyCopy"/>
              <w:rPr>
                <w:sz w:val="18"/>
                <w:szCs w:val="18"/>
              </w:rPr>
            </w:pPr>
          </w:p>
        </w:tc>
        <w:tc>
          <w:tcPr>
            <w:tcW w:w="1413" w:type="dxa"/>
            <w:tcBorders>
              <w:left w:val="single" w:sz="48" w:space="0" w:color="FFFFFF" w:themeColor="background1"/>
              <w:bottom w:val="single" w:sz="4" w:space="0" w:color="auto"/>
            </w:tcBorders>
          </w:tcPr>
          <w:p w14:paraId="730C6945" w14:textId="77777777" w:rsidR="005710E9" w:rsidRPr="00E65DA0" w:rsidRDefault="005710E9">
            <w:pPr>
              <w:pStyle w:val="BodyCopy"/>
              <w:rPr>
                <w:sz w:val="18"/>
                <w:szCs w:val="18"/>
              </w:rPr>
            </w:pPr>
          </w:p>
        </w:tc>
      </w:tr>
      <w:tr w:rsidR="005710E9" w:rsidRPr="00E65DA0" w14:paraId="4344EE1C" w14:textId="77777777" w:rsidTr="00830322">
        <w:tc>
          <w:tcPr>
            <w:tcW w:w="4770" w:type="dxa"/>
            <w:tcBorders>
              <w:right w:val="single" w:sz="48" w:space="0" w:color="FFFFFF" w:themeColor="background1"/>
            </w:tcBorders>
          </w:tcPr>
          <w:p w14:paraId="3D636489" w14:textId="77777777" w:rsidR="005710E9" w:rsidRPr="00E65DA0" w:rsidRDefault="005710E9">
            <w:pPr>
              <w:pStyle w:val="BodyCopy"/>
              <w:ind w:left="347"/>
              <w:rPr>
                <w:sz w:val="18"/>
                <w:szCs w:val="18"/>
              </w:rPr>
            </w:pPr>
            <w:r w:rsidRPr="00E65DA0">
              <w:rPr>
                <w:sz w:val="18"/>
                <w:szCs w:val="18"/>
              </w:rPr>
              <w:t>Total capital assets not being depreciated/amortized</w:t>
            </w:r>
          </w:p>
        </w:tc>
        <w:tc>
          <w:tcPr>
            <w:tcW w:w="1530" w:type="dxa"/>
            <w:tcBorders>
              <w:top w:val="single" w:sz="4" w:space="0" w:color="auto"/>
              <w:left w:val="single" w:sz="48" w:space="0" w:color="FFFFFF" w:themeColor="background1"/>
              <w:bottom w:val="single" w:sz="4" w:space="0" w:color="auto"/>
              <w:right w:val="single" w:sz="48" w:space="0" w:color="FFFFFF" w:themeColor="background1"/>
            </w:tcBorders>
          </w:tcPr>
          <w:p w14:paraId="2914C306"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1C8A7C32"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07CB5ACA"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bottom w:val="single" w:sz="4" w:space="0" w:color="auto"/>
            </w:tcBorders>
          </w:tcPr>
          <w:p w14:paraId="1F66BBF2" w14:textId="77777777" w:rsidR="005710E9" w:rsidRPr="00E65DA0" w:rsidRDefault="005710E9">
            <w:pPr>
              <w:pStyle w:val="BodyCopy"/>
              <w:rPr>
                <w:sz w:val="18"/>
                <w:szCs w:val="18"/>
              </w:rPr>
            </w:pPr>
          </w:p>
        </w:tc>
      </w:tr>
      <w:tr w:rsidR="005710E9" w:rsidRPr="00E65DA0" w14:paraId="200C17EC" w14:textId="77777777" w:rsidTr="00830322">
        <w:trPr>
          <w:trHeight w:val="584"/>
        </w:trPr>
        <w:tc>
          <w:tcPr>
            <w:tcW w:w="4770" w:type="dxa"/>
            <w:tcBorders>
              <w:right w:val="single" w:sz="48" w:space="0" w:color="FFFFFF" w:themeColor="background1"/>
            </w:tcBorders>
            <w:vAlign w:val="bottom"/>
          </w:tcPr>
          <w:p w14:paraId="466F6EAE" w14:textId="77777777" w:rsidR="005710E9" w:rsidRPr="00E65DA0" w:rsidRDefault="005710E9" w:rsidP="005055C3">
            <w:pPr>
              <w:pStyle w:val="BodyCopy"/>
              <w:rPr>
                <w:sz w:val="18"/>
                <w:szCs w:val="18"/>
              </w:rPr>
            </w:pPr>
            <w:r w:rsidRPr="00E65DA0">
              <w:rPr>
                <w:sz w:val="18"/>
                <w:szCs w:val="18"/>
              </w:rPr>
              <w:t>Capital assets being depreciated/amortized:</w:t>
            </w:r>
          </w:p>
        </w:tc>
        <w:tc>
          <w:tcPr>
            <w:tcW w:w="1530" w:type="dxa"/>
            <w:tcBorders>
              <w:top w:val="single" w:sz="4" w:space="0" w:color="auto"/>
              <w:left w:val="single" w:sz="48" w:space="0" w:color="FFFFFF" w:themeColor="background1"/>
              <w:right w:val="single" w:sz="48" w:space="0" w:color="FFFFFF" w:themeColor="background1"/>
            </w:tcBorders>
          </w:tcPr>
          <w:p w14:paraId="3BF5E021"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right w:val="single" w:sz="48" w:space="0" w:color="FFFFFF" w:themeColor="background1"/>
            </w:tcBorders>
          </w:tcPr>
          <w:p w14:paraId="62A42070"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right w:val="single" w:sz="48" w:space="0" w:color="FFFFFF" w:themeColor="background1"/>
            </w:tcBorders>
          </w:tcPr>
          <w:p w14:paraId="4D7D4958"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tcBorders>
          </w:tcPr>
          <w:p w14:paraId="5A739AF2" w14:textId="77777777" w:rsidR="005710E9" w:rsidRPr="00E65DA0" w:rsidRDefault="005710E9">
            <w:pPr>
              <w:pStyle w:val="BodyCopy"/>
              <w:rPr>
                <w:sz w:val="18"/>
                <w:szCs w:val="18"/>
              </w:rPr>
            </w:pPr>
          </w:p>
        </w:tc>
      </w:tr>
      <w:tr w:rsidR="005710E9" w:rsidRPr="00E65DA0" w14:paraId="7CE832ED" w14:textId="77777777" w:rsidTr="00830322">
        <w:tc>
          <w:tcPr>
            <w:tcW w:w="4770" w:type="dxa"/>
            <w:tcBorders>
              <w:right w:val="single" w:sz="48" w:space="0" w:color="FFFFFF" w:themeColor="background1"/>
            </w:tcBorders>
          </w:tcPr>
          <w:p w14:paraId="0AFE82B1" w14:textId="77777777" w:rsidR="005710E9" w:rsidRPr="00E65DA0" w:rsidRDefault="005710E9">
            <w:pPr>
              <w:pStyle w:val="BodyCopy"/>
              <w:ind w:left="347"/>
              <w:rPr>
                <w:sz w:val="18"/>
                <w:szCs w:val="18"/>
              </w:rPr>
            </w:pPr>
            <w:r w:rsidRPr="00E65DA0">
              <w:rPr>
                <w:sz w:val="18"/>
                <w:szCs w:val="18"/>
              </w:rPr>
              <w:lastRenderedPageBreak/>
              <w:t>Buildings</w:t>
            </w:r>
          </w:p>
        </w:tc>
        <w:tc>
          <w:tcPr>
            <w:tcW w:w="1530" w:type="dxa"/>
            <w:tcBorders>
              <w:left w:val="single" w:sz="48" w:space="0" w:color="FFFFFF" w:themeColor="background1"/>
              <w:right w:val="single" w:sz="48" w:space="0" w:color="FFFFFF" w:themeColor="background1"/>
            </w:tcBorders>
          </w:tcPr>
          <w:p w14:paraId="60E87E7D"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52497878"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79F857C"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6DD0C37B" w14:textId="77777777" w:rsidR="005710E9" w:rsidRPr="00E65DA0" w:rsidRDefault="005710E9">
            <w:pPr>
              <w:pStyle w:val="BodyCopy"/>
              <w:rPr>
                <w:sz w:val="18"/>
                <w:szCs w:val="18"/>
              </w:rPr>
            </w:pPr>
          </w:p>
        </w:tc>
      </w:tr>
      <w:tr w:rsidR="005710E9" w:rsidRPr="00E65DA0" w14:paraId="2FB77BC3" w14:textId="77777777" w:rsidTr="00830322">
        <w:tc>
          <w:tcPr>
            <w:tcW w:w="4770" w:type="dxa"/>
            <w:tcBorders>
              <w:right w:val="single" w:sz="48" w:space="0" w:color="FFFFFF" w:themeColor="background1"/>
            </w:tcBorders>
          </w:tcPr>
          <w:p w14:paraId="72F6A801" w14:textId="77777777" w:rsidR="005710E9" w:rsidRPr="00E65DA0" w:rsidRDefault="005710E9">
            <w:pPr>
              <w:pStyle w:val="BodyCopy"/>
              <w:ind w:left="347"/>
              <w:rPr>
                <w:sz w:val="18"/>
                <w:szCs w:val="18"/>
              </w:rPr>
            </w:pPr>
            <w:r w:rsidRPr="00E65DA0">
              <w:rPr>
                <w:sz w:val="18"/>
                <w:szCs w:val="18"/>
              </w:rPr>
              <w:t>Equipment</w:t>
            </w:r>
          </w:p>
        </w:tc>
        <w:tc>
          <w:tcPr>
            <w:tcW w:w="1530" w:type="dxa"/>
            <w:tcBorders>
              <w:left w:val="single" w:sz="48" w:space="0" w:color="FFFFFF" w:themeColor="background1"/>
              <w:right w:val="single" w:sz="48" w:space="0" w:color="FFFFFF" w:themeColor="background1"/>
            </w:tcBorders>
          </w:tcPr>
          <w:p w14:paraId="7B981C94"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58D6177"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BE0C3E8"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28C88588" w14:textId="77777777" w:rsidR="005710E9" w:rsidRPr="00E65DA0" w:rsidRDefault="005710E9">
            <w:pPr>
              <w:pStyle w:val="BodyCopy"/>
              <w:rPr>
                <w:sz w:val="18"/>
                <w:szCs w:val="18"/>
              </w:rPr>
            </w:pPr>
          </w:p>
        </w:tc>
      </w:tr>
      <w:tr w:rsidR="00C91D84" w:rsidRPr="00E65DA0" w14:paraId="4198C86B" w14:textId="77777777" w:rsidTr="00830322">
        <w:tc>
          <w:tcPr>
            <w:tcW w:w="4770" w:type="dxa"/>
            <w:tcBorders>
              <w:right w:val="single" w:sz="48" w:space="0" w:color="FFFFFF" w:themeColor="background1"/>
            </w:tcBorders>
          </w:tcPr>
          <w:p w14:paraId="2D13BB03" w14:textId="4D24D00F" w:rsidR="00C91D84" w:rsidRPr="00E65DA0" w:rsidRDefault="00C91D84" w:rsidP="00C91D84">
            <w:pPr>
              <w:pStyle w:val="BodyCopy"/>
              <w:ind w:left="347"/>
              <w:rPr>
                <w:sz w:val="18"/>
                <w:szCs w:val="18"/>
              </w:rPr>
            </w:pPr>
            <w:r>
              <w:rPr>
                <w:sz w:val="18"/>
              </w:rPr>
              <w:t>Library books</w:t>
            </w:r>
          </w:p>
        </w:tc>
        <w:tc>
          <w:tcPr>
            <w:tcW w:w="1530" w:type="dxa"/>
            <w:tcBorders>
              <w:left w:val="single" w:sz="48" w:space="0" w:color="FFFFFF" w:themeColor="background1"/>
              <w:right w:val="single" w:sz="48" w:space="0" w:color="FFFFFF" w:themeColor="background1"/>
            </w:tcBorders>
          </w:tcPr>
          <w:p w14:paraId="68FA2D64" w14:textId="77777777" w:rsidR="00C91D84" w:rsidRPr="00E65DA0" w:rsidRDefault="00C91D84" w:rsidP="00C91D84">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0AC4438" w14:textId="77777777" w:rsidR="00C91D84" w:rsidRPr="00E65DA0" w:rsidRDefault="00C91D84" w:rsidP="00C91D84">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BC211F4" w14:textId="77777777" w:rsidR="00C91D84" w:rsidRPr="00E65DA0" w:rsidRDefault="00C91D84" w:rsidP="00C91D84">
            <w:pPr>
              <w:pStyle w:val="BodyCopy"/>
              <w:rPr>
                <w:sz w:val="18"/>
                <w:szCs w:val="18"/>
              </w:rPr>
            </w:pPr>
          </w:p>
        </w:tc>
        <w:tc>
          <w:tcPr>
            <w:tcW w:w="1413" w:type="dxa"/>
            <w:tcBorders>
              <w:left w:val="single" w:sz="48" w:space="0" w:color="FFFFFF" w:themeColor="background1"/>
            </w:tcBorders>
          </w:tcPr>
          <w:p w14:paraId="6F378FE9" w14:textId="77777777" w:rsidR="00C91D84" w:rsidRPr="00E65DA0" w:rsidRDefault="00C91D84" w:rsidP="00C91D84">
            <w:pPr>
              <w:pStyle w:val="BodyCopy"/>
              <w:rPr>
                <w:sz w:val="18"/>
                <w:szCs w:val="18"/>
              </w:rPr>
            </w:pPr>
          </w:p>
        </w:tc>
      </w:tr>
      <w:tr w:rsidR="005710E9" w:rsidRPr="00E65DA0" w14:paraId="3CF5992B" w14:textId="77777777" w:rsidTr="00830322">
        <w:tc>
          <w:tcPr>
            <w:tcW w:w="4770" w:type="dxa"/>
            <w:tcBorders>
              <w:right w:val="single" w:sz="48" w:space="0" w:color="FFFFFF" w:themeColor="background1"/>
            </w:tcBorders>
          </w:tcPr>
          <w:p w14:paraId="1D4D8492" w14:textId="1B4D29F0" w:rsidR="005710E9" w:rsidRPr="00E65DA0" w:rsidRDefault="005710E9">
            <w:pPr>
              <w:pStyle w:val="BodyCopy"/>
              <w:ind w:left="347"/>
              <w:rPr>
                <w:sz w:val="18"/>
                <w:szCs w:val="18"/>
              </w:rPr>
            </w:pPr>
            <w:r w:rsidRPr="00E65DA0">
              <w:rPr>
                <w:sz w:val="18"/>
                <w:szCs w:val="18"/>
              </w:rPr>
              <w:t xml:space="preserve">Intangibles: </w:t>
            </w:r>
            <w:r w:rsidR="00C10AEB" w:rsidRPr="00C10AEB">
              <w:rPr>
                <w:rStyle w:val="TablePlaceholder"/>
              </w:rPr>
              <w:t>[</w:t>
            </w:r>
            <w:r w:rsidRPr="00C10AEB">
              <w:rPr>
                <w:rStyle w:val="TablePlaceholder"/>
              </w:rPr>
              <w:t>l</w:t>
            </w:r>
            <w:r w:rsidRPr="00E65DA0">
              <w:rPr>
                <w:rStyle w:val="Placeholder"/>
                <w:sz w:val="18"/>
                <w:szCs w:val="18"/>
              </w:rPr>
              <w:t>ist by major categories</w:t>
            </w:r>
            <w:r w:rsidRPr="00E65DA0">
              <w:rPr>
                <w:rStyle w:val="UpdatedThisYear"/>
                <w:sz w:val="18"/>
                <w:szCs w:val="18"/>
              </w:rPr>
              <w:t>*</w:t>
            </w:r>
            <w:r w:rsidR="00C10AEB" w:rsidRPr="00C10AEB">
              <w:rPr>
                <w:rStyle w:val="TablePlaceholder"/>
              </w:rPr>
              <w:t>]</w:t>
            </w:r>
          </w:p>
        </w:tc>
        <w:tc>
          <w:tcPr>
            <w:tcW w:w="1530" w:type="dxa"/>
            <w:tcBorders>
              <w:left w:val="single" w:sz="48" w:space="0" w:color="FFFFFF" w:themeColor="background1"/>
              <w:right w:val="single" w:sz="48" w:space="0" w:color="FFFFFF" w:themeColor="background1"/>
            </w:tcBorders>
          </w:tcPr>
          <w:p w14:paraId="41E38465"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505AE8BD"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A9F7087"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61ACCB06" w14:textId="77777777" w:rsidR="005710E9" w:rsidRPr="00E65DA0" w:rsidRDefault="005710E9">
            <w:pPr>
              <w:pStyle w:val="BodyCopy"/>
              <w:rPr>
                <w:sz w:val="18"/>
                <w:szCs w:val="18"/>
              </w:rPr>
            </w:pPr>
          </w:p>
        </w:tc>
      </w:tr>
      <w:tr w:rsidR="005710E9" w:rsidRPr="00E65DA0" w14:paraId="5BE375A3" w14:textId="77777777" w:rsidTr="00830322">
        <w:tc>
          <w:tcPr>
            <w:tcW w:w="4770" w:type="dxa"/>
            <w:tcBorders>
              <w:right w:val="single" w:sz="48" w:space="0" w:color="FFFFFF" w:themeColor="background1"/>
            </w:tcBorders>
          </w:tcPr>
          <w:p w14:paraId="3501E75B" w14:textId="0FE47331" w:rsidR="005710E9" w:rsidRPr="00E65DA0" w:rsidRDefault="005710E9">
            <w:pPr>
              <w:pStyle w:val="BodyCopy"/>
              <w:ind w:left="707"/>
              <w:rPr>
                <w:sz w:val="18"/>
                <w:szCs w:val="18"/>
              </w:rPr>
            </w:pPr>
            <w:r w:rsidRPr="00E65DA0">
              <w:rPr>
                <w:rStyle w:val="UpdatedThisYear"/>
                <w:sz w:val="18"/>
                <w:szCs w:val="18"/>
              </w:rPr>
              <w:t xml:space="preserve">Software </w:t>
            </w:r>
            <w:r w:rsidRPr="00E65DA0">
              <w:rPr>
                <w:rStyle w:val="UpdatedThisYear"/>
                <w:b/>
                <w:bCs/>
                <w:sz w:val="18"/>
                <w:szCs w:val="18"/>
              </w:rPr>
              <w:t>[modify category as appropriate]</w:t>
            </w:r>
          </w:p>
        </w:tc>
        <w:tc>
          <w:tcPr>
            <w:tcW w:w="1530" w:type="dxa"/>
            <w:tcBorders>
              <w:left w:val="single" w:sz="48" w:space="0" w:color="FFFFFF" w:themeColor="background1"/>
              <w:right w:val="single" w:sz="48" w:space="0" w:color="FFFFFF" w:themeColor="background1"/>
            </w:tcBorders>
          </w:tcPr>
          <w:p w14:paraId="251554A5"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E5CF577"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0F41A090"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63B96EFB" w14:textId="77777777" w:rsidR="005710E9" w:rsidRPr="00E65DA0" w:rsidRDefault="005710E9">
            <w:pPr>
              <w:pStyle w:val="BodyCopy"/>
              <w:rPr>
                <w:sz w:val="18"/>
                <w:szCs w:val="18"/>
              </w:rPr>
            </w:pPr>
          </w:p>
        </w:tc>
      </w:tr>
      <w:tr w:rsidR="005710E9" w:rsidRPr="00E65DA0" w14:paraId="24139F56" w14:textId="77777777" w:rsidTr="00830322">
        <w:tc>
          <w:tcPr>
            <w:tcW w:w="4770" w:type="dxa"/>
            <w:tcBorders>
              <w:right w:val="single" w:sz="48" w:space="0" w:color="FFFFFF" w:themeColor="background1"/>
            </w:tcBorders>
          </w:tcPr>
          <w:p w14:paraId="4024E1FB" w14:textId="77777777" w:rsidR="005710E9" w:rsidRPr="00E65DA0" w:rsidRDefault="005710E9">
            <w:pPr>
              <w:pStyle w:val="BodyCopy"/>
              <w:ind w:left="707"/>
              <w:rPr>
                <w:sz w:val="18"/>
                <w:szCs w:val="18"/>
              </w:rPr>
            </w:pPr>
            <w:r w:rsidRPr="00E65DA0">
              <w:rPr>
                <w:sz w:val="18"/>
                <w:szCs w:val="18"/>
              </w:rPr>
              <w:t>Right-to-use subscription assets</w:t>
            </w:r>
          </w:p>
        </w:tc>
        <w:tc>
          <w:tcPr>
            <w:tcW w:w="1530" w:type="dxa"/>
            <w:tcBorders>
              <w:left w:val="single" w:sz="48" w:space="0" w:color="FFFFFF" w:themeColor="background1"/>
              <w:right w:val="single" w:sz="48" w:space="0" w:color="FFFFFF" w:themeColor="background1"/>
            </w:tcBorders>
          </w:tcPr>
          <w:p w14:paraId="61FE2602"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E051408"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53DE7A08"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18FC59F4" w14:textId="77777777" w:rsidR="005710E9" w:rsidRPr="00E65DA0" w:rsidRDefault="005710E9">
            <w:pPr>
              <w:pStyle w:val="BodyCopy"/>
              <w:rPr>
                <w:sz w:val="18"/>
                <w:szCs w:val="18"/>
              </w:rPr>
            </w:pPr>
          </w:p>
        </w:tc>
      </w:tr>
      <w:tr w:rsidR="005710E9" w:rsidRPr="00E65DA0" w14:paraId="7A75A8FE" w14:textId="77777777" w:rsidTr="00830322">
        <w:tc>
          <w:tcPr>
            <w:tcW w:w="4770" w:type="dxa"/>
            <w:tcBorders>
              <w:right w:val="single" w:sz="48" w:space="0" w:color="FFFFFF" w:themeColor="background1"/>
            </w:tcBorders>
          </w:tcPr>
          <w:p w14:paraId="1FD47AD7" w14:textId="49EFE937" w:rsidR="005710E9" w:rsidRPr="00E65DA0" w:rsidRDefault="005710E9">
            <w:pPr>
              <w:pStyle w:val="BodyCopy"/>
              <w:ind w:left="707"/>
              <w:rPr>
                <w:sz w:val="18"/>
                <w:szCs w:val="18"/>
              </w:rPr>
            </w:pPr>
            <w:r w:rsidRPr="00E65DA0">
              <w:rPr>
                <w:sz w:val="18"/>
                <w:szCs w:val="18"/>
              </w:rPr>
              <w:t xml:space="preserve">Right-to-use lease assets: </w:t>
            </w:r>
            <w:r w:rsidR="00C10AEB" w:rsidRPr="00C10AEB">
              <w:rPr>
                <w:rStyle w:val="TablePlaceholder"/>
              </w:rPr>
              <w:t>[</w:t>
            </w:r>
            <w:r w:rsidRPr="00C10AEB">
              <w:rPr>
                <w:rStyle w:val="TablePlaceholder"/>
              </w:rPr>
              <w:t>modify underlying assets as appropriate</w:t>
            </w:r>
            <w:r w:rsidR="00C10AEB" w:rsidRPr="00C10AEB">
              <w:rPr>
                <w:rStyle w:val="TablePlaceholder"/>
              </w:rPr>
              <w:t>]</w:t>
            </w:r>
          </w:p>
        </w:tc>
        <w:tc>
          <w:tcPr>
            <w:tcW w:w="1530" w:type="dxa"/>
            <w:tcBorders>
              <w:left w:val="single" w:sz="48" w:space="0" w:color="FFFFFF" w:themeColor="background1"/>
              <w:right w:val="single" w:sz="48" w:space="0" w:color="FFFFFF" w:themeColor="background1"/>
            </w:tcBorders>
          </w:tcPr>
          <w:p w14:paraId="3579405B"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07A6AA05"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FD535D2"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517E6F03" w14:textId="77777777" w:rsidR="005710E9" w:rsidRPr="00E65DA0" w:rsidRDefault="005710E9">
            <w:pPr>
              <w:pStyle w:val="BodyCopy"/>
              <w:rPr>
                <w:sz w:val="18"/>
                <w:szCs w:val="18"/>
              </w:rPr>
            </w:pPr>
          </w:p>
        </w:tc>
      </w:tr>
      <w:tr w:rsidR="005710E9" w:rsidRPr="00E65DA0" w14:paraId="01E38455" w14:textId="77777777" w:rsidTr="00830322">
        <w:tc>
          <w:tcPr>
            <w:tcW w:w="4770" w:type="dxa"/>
            <w:tcBorders>
              <w:right w:val="single" w:sz="48" w:space="0" w:color="FFFFFF" w:themeColor="background1"/>
            </w:tcBorders>
          </w:tcPr>
          <w:p w14:paraId="0EE10F7D" w14:textId="77777777" w:rsidR="005710E9" w:rsidRPr="00E65DA0" w:rsidRDefault="005710E9">
            <w:pPr>
              <w:pStyle w:val="BodyCopy"/>
              <w:ind w:left="1067"/>
              <w:rPr>
                <w:sz w:val="18"/>
                <w:szCs w:val="18"/>
              </w:rPr>
            </w:pPr>
            <w:r w:rsidRPr="00E65DA0">
              <w:rPr>
                <w:sz w:val="18"/>
                <w:szCs w:val="18"/>
              </w:rPr>
              <w:t>Land</w:t>
            </w:r>
          </w:p>
        </w:tc>
        <w:tc>
          <w:tcPr>
            <w:tcW w:w="1530" w:type="dxa"/>
            <w:tcBorders>
              <w:left w:val="single" w:sz="48" w:space="0" w:color="FFFFFF" w:themeColor="background1"/>
              <w:right w:val="single" w:sz="48" w:space="0" w:color="FFFFFF" w:themeColor="background1"/>
            </w:tcBorders>
          </w:tcPr>
          <w:p w14:paraId="6B1BE195"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7AA13A8"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2C0D7B1"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7B1F7BF6" w14:textId="77777777" w:rsidR="005710E9" w:rsidRPr="00E65DA0" w:rsidRDefault="005710E9">
            <w:pPr>
              <w:pStyle w:val="BodyCopy"/>
              <w:rPr>
                <w:sz w:val="18"/>
                <w:szCs w:val="18"/>
              </w:rPr>
            </w:pPr>
          </w:p>
        </w:tc>
      </w:tr>
      <w:tr w:rsidR="005710E9" w:rsidRPr="00E65DA0" w14:paraId="771C42AA" w14:textId="77777777" w:rsidTr="00830322">
        <w:tc>
          <w:tcPr>
            <w:tcW w:w="4770" w:type="dxa"/>
            <w:tcBorders>
              <w:right w:val="single" w:sz="48" w:space="0" w:color="FFFFFF" w:themeColor="background1"/>
            </w:tcBorders>
          </w:tcPr>
          <w:p w14:paraId="10585D04" w14:textId="77777777" w:rsidR="005710E9" w:rsidRPr="00E65DA0" w:rsidRDefault="005710E9">
            <w:pPr>
              <w:pStyle w:val="BodyCopy"/>
              <w:ind w:left="1067"/>
              <w:rPr>
                <w:sz w:val="18"/>
                <w:szCs w:val="18"/>
              </w:rPr>
            </w:pPr>
            <w:r w:rsidRPr="00E65DA0">
              <w:rPr>
                <w:sz w:val="18"/>
                <w:szCs w:val="18"/>
              </w:rPr>
              <w:t>Land improvements</w:t>
            </w:r>
          </w:p>
        </w:tc>
        <w:tc>
          <w:tcPr>
            <w:tcW w:w="1530" w:type="dxa"/>
            <w:tcBorders>
              <w:left w:val="single" w:sz="48" w:space="0" w:color="FFFFFF" w:themeColor="background1"/>
              <w:right w:val="single" w:sz="48" w:space="0" w:color="FFFFFF" w:themeColor="background1"/>
            </w:tcBorders>
          </w:tcPr>
          <w:p w14:paraId="28F51569"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5D43150A"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18B0DCD"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7E9D6442" w14:textId="77777777" w:rsidR="005710E9" w:rsidRPr="00E65DA0" w:rsidRDefault="005710E9">
            <w:pPr>
              <w:pStyle w:val="BodyCopy"/>
              <w:rPr>
                <w:sz w:val="18"/>
                <w:szCs w:val="18"/>
              </w:rPr>
            </w:pPr>
          </w:p>
        </w:tc>
      </w:tr>
      <w:tr w:rsidR="005710E9" w:rsidRPr="00E65DA0" w14:paraId="318014A3" w14:textId="77777777" w:rsidTr="00830322">
        <w:tc>
          <w:tcPr>
            <w:tcW w:w="4770" w:type="dxa"/>
            <w:tcBorders>
              <w:right w:val="single" w:sz="48" w:space="0" w:color="FFFFFF" w:themeColor="background1"/>
            </w:tcBorders>
          </w:tcPr>
          <w:p w14:paraId="12367C5B" w14:textId="77777777" w:rsidR="005710E9" w:rsidRPr="00E65DA0" w:rsidRDefault="005710E9">
            <w:pPr>
              <w:pStyle w:val="BodyCopy"/>
              <w:ind w:left="1067"/>
              <w:rPr>
                <w:sz w:val="18"/>
                <w:szCs w:val="18"/>
              </w:rPr>
            </w:pPr>
            <w:r w:rsidRPr="00E65DA0">
              <w:rPr>
                <w:sz w:val="18"/>
                <w:szCs w:val="18"/>
              </w:rPr>
              <w:t>Buildings</w:t>
            </w:r>
          </w:p>
        </w:tc>
        <w:tc>
          <w:tcPr>
            <w:tcW w:w="1530" w:type="dxa"/>
            <w:tcBorders>
              <w:left w:val="single" w:sz="48" w:space="0" w:color="FFFFFF" w:themeColor="background1"/>
              <w:right w:val="single" w:sz="48" w:space="0" w:color="FFFFFF" w:themeColor="background1"/>
            </w:tcBorders>
          </w:tcPr>
          <w:p w14:paraId="4F4D67A1"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78D6AA5"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7413002"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5ADB7E10" w14:textId="77777777" w:rsidR="005710E9" w:rsidRPr="00E65DA0" w:rsidRDefault="005710E9">
            <w:pPr>
              <w:pStyle w:val="BodyCopy"/>
              <w:rPr>
                <w:sz w:val="18"/>
                <w:szCs w:val="18"/>
              </w:rPr>
            </w:pPr>
          </w:p>
        </w:tc>
      </w:tr>
      <w:tr w:rsidR="005710E9" w:rsidRPr="00E65DA0" w14:paraId="31E46472" w14:textId="77777777" w:rsidTr="00830322">
        <w:tc>
          <w:tcPr>
            <w:tcW w:w="4770" w:type="dxa"/>
            <w:tcBorders>
              <w:right w:val="single" w:sz="48" w:space="0" w:color="FFFFFF" w:themeColor="background1"/>
            </w:tcBorders>
          </w:tcPr>
          <w:p w14:paraId="19A48F7A" w14:textId="77777777" w:rsidR="005710E9" w:rsidRPr="00E65DA0" w:rsidRDefault="005710E9">
            <w:pPr>
              <w:pStyle w:val="BodyCopy"/>
              <w:ind w:left="1067"/>
              <w:rPr>
                <w:sz w:val="18"/>
                <w:szCs w:val="18"/>
              </w:rPr>
            </w:pPr>
            <w:r w:rsidRPr="00E65DA0">
              <w:rPr>
                <w:sz w:val="18"/>
                <w:szCs w:val="18"/>
              </w:rPr>
              <w:t>Equipment</w:t>
            </w:r>
          </w:p>
        </w:tc>
        <w:tc>
          <w:tcPr>
            <w:tcW w:w="1530" w:type="dxa"/>
            <w:tcBorders>
              <w:left w:val="single" w:sz="48" w:space="0" w:color="FFFFFF" w:themeColor="background1"/>
              <w:right w:val="single" w:sz="48" w:space="0" w:color="FFFFFF" w:themeColor="background1"/>
            </w:tcBorders>
          </w:tcPr>
          <w:p w14:paraId="59210220"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25B786A"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A275ED6"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036E19E7" w14:textId="77777777" w:rsidR="005710E9" w:rsidRPr="00E65DA0" w:rsidRDefault="005710E9">
            <w:pPr>
              <w:pStyle w:val="BodyCopy"/>
              <w:rPr>
                <w:sz w:val="18"/>
                <w:szCs w:val="18"/>
              </w:rPr>
            </w:pPr>
          </w:p>
        </w:tc>
      </w:tr>
      <w:tr w:rsidR="005710E9" w:rsidRPr="00E65DA0" w14:paraId="4CB09418" w14:textId="77777777" w:rsidTr="00830322">
        <w:tc>
          <w:tcPr>
            <w:tcW w:w="4770" w:type="dxa"/>
            <w:tcBorders>
              <w:right w:val="single" w:sz="48" w:space="0" w:color="FFFFFF" w:themeColor="background1"/>
            </w:tcBorders>
          </w:tcPr>
          <w:p w14:paraId="21EE45BA" w14:textId="77777777" w:rsidR="005710E9" w:rsidRPr="00E65DA0" w:rsidRDefault="005710E9">
            <w:pPr>
              <w:pStyle w:val="BodyCopy"/>
              <w:ind w:left="1067"/>
              <w:rPr>
                <w:sz w:val="18"/>
                <w:szCs w:val="18"/>
              </w:rPr>
            </w:pPr>
            <w:r w:rsidRPr="00E65DA0">
              <w:rPr>
                <w:sz w:val="18"/>
                <w:szCs w:val="18"/>
              </w:rPr>
              <w:t>Infrastructure</w:t>
            </w:r>
          </w:p>
        </w:tc>
        <w:tc>
          <w:tcPr>
            <w:tcW w:w="1530" w:type="dxa"/>
            <w:tcBorders>
              <w:left w:val="single" w:sz="48" w:space="0" w:color="FFFFFF" w:themeColor="background1"/>
              <w:bottom w:val="single" w:sz="4" w:space="0" w:color="auto"/>
              <w:right w:val="single" w:sz="48" w:space="0" w:color="FFFFFF" w:themeColor="background1"/>
            </w:tcBorders>
          </w:tcPr>
          <w:p w14:paraId="4CF5C204" w14:textId="77777777" w:rsidR="005710E9" w:rsidRPr="00E65DA0" w:rsidRDefault="005710E9">
            <w:pPr>
              <w:pStyle w:val="BodyCopy"/>
              <w:rPr>
                <w:sz w:val="18"/>
                <w:szCs w:val="18"/>
              </w:rPr>
            </w:pPr>
          </w:p>
        </w:tc>
        <w:tc>
          <w:tcPr>
            <w:tcW w:w="1170" w:type="dxa"/>
            <w:tcBorders>
              <w:left w:val="single" w:sz="48" w:space="0" w:color="FFFFFF" w:themeColor="background1"/>
              <w:bottom w:val="single" w:sz="4" w:space="0" w:color="auto"/>
              <w:right w:val="single" w:sz="48" w:space="0" w:color="FFFFFF" w:themeColor="background1"/>
            </w:tcBorders>
          </w:tcPr>
          <w:p w14:paraId="0B20FE4E" w14:textId="77777777" w:rsidR="005710E9" w:rsidRPr="00E65DA0" w:rsidRDefault="005710E9">
            <w:pPr>
              <w:pStyle w:val="BodyCopy"/>
              <w:rPr>
                <w:sz w:val="18"/>
                <w:szCs w:val="18"/>
              </w:rPr>
            </w:pPr>
          </w:p>
        </w:tc>
        <w:tc>
          <w:tcPr>
            <w:tcW w:w="1170" w:type="dxa"/>
            <w:tcBorders>
              <w:left w:val="single" w:sz="48" w:space="0" w:color="FFFFFF" w:themeColor="background1"/>
              <w:bottom w:val="single" w:sz="4" w:space="0" w:color="auto"/>
              <w:right w:val="single" w:sz="48" w:space="0" w:color="FFFFFF" w:themeColor="background1"/>
            </w:tcBorders>
          </w:tcPr>
          <w:p w14:paraId="0BC8AA91" w14:textId="77777777" w:rsidR="005710E9" w:rsidRPr="00E65DA0" w:rsidRDefault="005710E9">
            <w:pPr>
              <w:pStyle w:val="BodyCopy"/>
              <w:rPr>
                <w:sz w:val="18"/>
                <w:szCs w:val="18"/>
              </w:rPr>
            </w:pPr>
          </w:p>
        </w:tc>
        <w:tc>
          <w:tcPr>
            <w:tcW w:w="1413" w:type="dxa"/>
            <w:tcBorders>
              <w:left w:val="single" w:sz="48" w:space="0" w:color="FFFFFF" w:themeColor="background1"/>
              <w:bottom w:val="single" w:sz="4" w:space="0" w:color="auto"/>
            </w:tcBorders>
          </w:tcPr>
          <w:p w14:paraId="2C4420F1" w14:textId="77777777" w:rsidR="005710E9" w:rsidRPr="00E65DA0" w:rsidRDefault="005710E9">
            <w:pPr>
              <w:pStyle w:val="BodyCopy"/>
              <w:rPr>
                <w:sz w:val="18"/>
                <w:szCs w:val="18"/>
              </w:rPr>
            </w:pPr>
          </w:p>
        </w:tc>
      </w:tr>
      <w:tr w:rsidR="005710E9" w:rsidRPr="00E65DA0" w14:paraId="53760A37" w14:textId="77777777" w:rsidTr="00830322">
        <w:tc>
          <w:tcPr>
            <w:tcW w:w="4770" w:type="dxa"/>
            <w:tcBorders>
              <w:right w:val="single" w:sz="48" w:space="0" w:color="FFFFFF" w:themeColor="background1"/>
            </w:tcBorders>
          </w:tcPr>
          <w:p w14:paraId="2D2E2EB1" w14:textId="77777777" w:rsidR="005710E9" w:rsidRPr="00E65DA0" w:rsidRDefault="005710E9">
            <w:pPr>
              <w:pStyle w:val="BodyCopy"/>
              <w:ind w:left="347"/>
              <w:rPr>
                <w:sz w:val="18"/>
                <w:szCs w:val="18"/>
              </w:rPr>
            </w:pPr>
            <w:r w:rsidRPr="00E65DA0">
              <w:rPr>
                <w:sz w:val="18"/>
                <w:szCs w:val="18"/>
              </w:rPr>
              <w:t>Total</w:t>
            </w:r>
          </w:p>
        </w:tc>
        <w:tc>
          <w:tcPr>
            <w:tcW w:w="1530" w:type="dxa"/>
            <w:tcBorders>
              <w:top w:val="single" w:sz="4" w:space="0" w:color="auto"/>
              <w:left w:val="single" w:sz="48" w:space="0" w:color="FFFFFF" w:themeColor="background1"/>
              <w:bottom w:val="single" w:sz="4" w:space="0" w:color="auto"/>
              <w:right w:val="single" w:sz="48" w:space="0" w:color="FFFFFF" w:themeColor="background1"/>
            </w:tcBorders>
          </w:tcPr>
          <w:p w14:paraId="5FC20B33"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323487A2"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24441F1B"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bottom w:val="single" w:sz="4" w:space="0" w:color="auto"/>
            </w:tcBorders>
          </w:tcPr>
          <w:p w14:paraId="646A0CB3" w14:textId="77777777" w:rsidR="005710E9" w:rsidRPr="00E65DA0" w:rsidRDefault="005710E9">
            <w:pPr>
              <w:pStyle w:val="BodyCopy"/>
              <w:rPr>
                <w:sz w:val="18"/>
                <w:szCs w:val="18"/>
              </w:rPr>
            </w:pPr>
          </w:p>
        </w:tc>
      </w:tr>
      <w:tr w:rsidR="005710E9" w:rsidRPr="00E65DA0" w14:paraId="67A618E8" w14:textId="77777777" w:rsidTr="00830322">
        <w:trPr>
          <w:trHeight w:val="548"/>
        </w:trPr>
        <w:tc>
          <w:tcPr>
            <w:tcW w:w="4770" w:type="dxa"/>
            <w:tcBorders>
              <w:right w:val="single" w:sz="48" w:space="0" w:color="FFFFFF" w:themeColor="background1"/>
            </w:tcBorders>
            <w:vAlign w:val="bottom"/>
          </w:tcPr>
          <w:p w14:paraId="7272BBFD" w14:textId="77777777" w:rsidR="005710E9" w:rsidRPr="00E65DA0" w:rsidRDefault="005710E9" w:rsidP="009C15B0">
            <w:pPr>
              <w:pStyle w:val="BodyCopy"/>
              <w:rPr>
                <w:sz w:val="18"/>
                <w:szCs w:val="18"/>
              </w:rPr>
            </w:pPr>
            <w:r w:rsidRPr="00E65DA0">
              <w:rPr>
                <w:sz w:val="18"/>
                <w:szCs w:val="18"/>
              </w:rPr>
              <w:t>Less accumulated depreciation/amortization for:</w:t>
            </w:r>
          </w:p>
        </w:tc>
        <w:tc>
          <w:tcPr>
            <w:tcW w:w="1530" w:type="dxa"/>
            <w:tcBorders>
              <w:top w:val="single" w:sz="4" w:space="0" w:color="auto"/>
              <w:left w:val="single" w:sz="48" w:space="0" w:color="FFFFFF" w:themeColor="background1"/>
              <w:right w:val="single" w:sz="48" w:space="0" w:color="FFFFFF" w:themeColor="background1"/>
            </w:tcBorders>
          </w:tcPr>
          <w:p w14:paraId="36A2DB36"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right w:val="single" w:sz="48" w:space="0" w:color="FFFFFF" w:themeColor="background1"/>
            </w:tcBorders>
          </w:tcPr>
          <w:p w14:paraId="20C07BAA"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right w:val="single" w:sz="48" w:space="0" w:color="FFFFFF" w:themeColor="background1"/>
            </w:tcBorders>
          </w:tcPr>
          <w:p w14:paraId="1354E275"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tcBorders>
          </w:tcPr>
          <w:p w14:paraId="3A8050BC" w14:textId="77777777" w:rsidR="005710E9" w:rsidRPr="00E65DA0" w:rsidRDefault="005710E9">
            <w:pPr>
              <w:pStyle w:val="BodyCopy"/>
              <w:rPr>
                <w:sz w:val="18"/>
                <w:szCs w:val="18"/>
              </w:rPr>
            </w:pPr>
          </w:p>
        </w:tc>
      </w:tr>
      <w:tr w:rsidR="005710E9" w:rsidRPr="00E65DA0" w14:paraId="597FB123" w14:textId="77777777" w:rsidTr="00830322">
        <w:tc>
          <w:tcPr>
            <w:tcW w:w="4770" w:type="dxa"/>
            <w:tcBorders>
              <w:right w:val="single" w:sz="48" w:space="0" w:color="FFFFFF" w:themeColor="background1"/>
            </w:tcBorders>
          </w:tcPr>
          <w:p w14:paraId="6A166999" w14:textId="77777777" w:rsidR="005710E9" w:rsidRPr="00E65DA0" w:rsidRDefault="005710E9">
            <w:pPr>
              <w:pStyle w:val="BodyCopy"/>
              <w:ind w:left="347"/>
              <w:rPr>
                <w:sz w:val="18"/>
                <w:szCs w:val="18"/>
              </w:rPr>
            </w:pPr>
            <w:r w:rsidRPr="00E65DA0">
              <w:rPr>
                <w:sz w:val="18"/>
                <w:szCs w:val="18"/>
              </w:rPr>
              <w:t>Buildings</w:t>
            </w:r>
          </w:p>
        </w:tc>
        <w:tc>
          <w:tcPr>
            <w:tcW w:w="1530" w:type="dxa"/>
            <w:tcBorders>
              <w:left w:val="single" w:sz="48" w:space="0" w:color="FFFFFF" w:themeColor="background1"/>
              <w:right w:val="single" w:sz="48" w:space="0" w:color="FFFFFF" w:themeColor="background1"/>
            </w:tcBorders>
          </w:tcPr>
          <w:p w14:paraId="78DE134E"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A9799C8"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4F39700"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2FF4B2E4" w14:textId="77777777" w:rsidR="005710E9" w:rsidRPr="00E65DA0" w:rsidRDefault="005710E9">
            <w:pPr>
              <w:pStyle w:val="BodyCopy"/>
              <w:rPr>
                <w:sz w:val="18"/>
                <w:szCs w:val="18"/>
              </w:rPr>
            </w:pPr>
          </w:p>
        </w:tc>
      </w:tr>
      <w:tr w:rsidR="005710E9" w:rsidRPr="00E65DA0" w14:paraId="07B9CC0C" w14:textId="77777777" w:rsidTr="00830322">
        <w:tc>
          <w:tcPr>
            <w:tcW w:w="4770" w:type="dxa"/>
            <w:tcBorders>
              <w:right w:val="single" w:sz="48" w:space="0" w:color="FFFFFF" w:themeColor="background1"/>
            </w:tcBorders>
          </w:tcPr>
          <w:p w14:paraId="12BB8387" w14:textId="77777777" w:rsidR="005710E9" w:rsidRPr="00E65DA0" w:rsidRDefault="005710E9">
            <w:pPr>
              <w:pStyle w:val="BodyCopy"/>
              <w:ind w:left="347"/>
              <w:rPr>
                <w:sz w:val="18"/>
                <w:szCs w:val="18"/>
              </w:rPr>
            </w:pPr>
            <w:r w:rsidRPr="00E65DA0">
              <w:rPr>
                <w:sz w:val="18"/>
                <w:szCs w:val="18"/>
              </w:rPr>
              <w:t>Equipment</w:t>
            </w:r>
          </w:p>
        </w:tc>
        <w:tc>
          <w:tcPr>
            <w:tcW w:w="1530" w:type="dxa"/>
            <w:tcBorders>
              <w:left w:val="single" w:sz="48" w:space="0" w:color="FFFFFF" w:themeColor="background1"/>
              <w:right w:val="single" w:sz="48" w:space="0" w:color="FFFFFF" w:themeColor="background1"/>
            </w:tcBorders>
          </w:tcPr>
          <w:p w14:paraId="3EB19687"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DE893A2"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E74787C"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753EDD39" w14:textId="77777777" w:rsidR="005710E9" w:rsidRPr="00E65DA0" w:rsidRDefault="005710E9">
            <w:pPr>
              <w:pStyle w:val="BodyCopy"/>
              <w:rPr>
                <w:sz w:val="18"/>
                <w:szCs w:val="18"/>
              </w:rPr>
            </w:pPr>
          </w:p>
        </w:tc>
      </w:tr>
      <w:tr w:rsidR="005A2188" w:rsidRPr="00E65DA0" w14:paraId="49156000" w14:textId="77777777" w:rsidTr="00830322">
        <w:tc>
          <w:tcPr>
            <w:tcW w:w="4770" w:type="dxa"/>
            <w:tcBorders>
              <w:right w:val="single" w:sz="48" w:space="0" w:color="FFFFFF" w:themeColor="background1"/>
            </w:tcBorders>
          </w:tcPr>
          <w:p w14:paraId="7DD5910B" w14:textId="164EBEC2" w:rsidR="005A2188" w:rsidRPr="00E65DA0" w:rsidRDefault="005A2188" w:rsidP="005A2188">
            <w:pPr>
              <w:pStyle w:val="BodyCopy"/>
              <w:ind w:left="347"/>
              <w:rPr>
                <w:sz w:val="18"/>
                <w:szCs w:val="18"/>
              </w:rPr>
            </w:pPr>
            <w:r>
              <w:rPr>
                <w:sz w:val="18"/>
              </w:rPr>
              <w:t>Library books</w:t>
            </w:r>
          </w:p>
        </w:tc>
        <w:tc>
          <w:tcPr>
            <w:tcW w:w="1530" w:type="dxa"/>
            <w:tcBorders>
              <w:left w:val="single" w:sz="48" w:space="0" w:color="FFFFFF" w:themeColor="background1"/>
              <w:right w:val="single" w:sz="48" w:space="0" w:color="FFFFFF" w:themeColor="background1"/>
            </w:tcBorders>
          </w:tcPr>
          <w:p w14:paraId="052A450A" w14:textId="77777777" w:rsidR="005A2188" w:rsidRPr="00E65DA0" w:rsidRDefault="005A2188" w:rsidP="005A2188">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1A755CB" w14:textId="77777777" w:rsidR="005A2188" w:rsidRPr="00E65DA0" w:rsidRDefault="005A2188" w:rsidP="005A2188">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B931953" w14:textId="77777777" w:rsidR="005A2188" w:rsidRPr="00E65DA0" w:rsidRDefault="005A2188" w:rsidP="005A2188">
            <w:pPr>
              <w:pStyle w:val="BodyCopy"/>
              <w:rPr>
                <w:sz w:val="18"/>
                <w:szCs w:val="18"/>
              </w:rPr>
            </w:pPr>
          </w:p>
        </w:tc>
        <w:tc>
          <w:tcPr>
            <w:tcW w:w="1413" w:type="dxa"/>
            <w:tcBorders>
              <w:left w:val="single" w:sz="48" w:space="0" w:color="FFFFFF" w:themeColor="background1"/>
            </w:tcBorders>
          </w:tcPr>
          <w:p w14:paraId="653F510E" w14:textId="77777777" w:rsidR="005A2188" w:rsidRPr="00E65DA0" w:rsidRDefault="005A2188" w:rsidP="005A2188">
            <w:pPr>
              <w:pStyle w:val="BodyCopy"/>
              <w:rPr>
                <w:sz w:val="18"/>
                <w:szCs w:val="18"/>
              </w:rPr>
            </w:pPr>
          </w:p>
        </w:tc>
      </w:tr>
      <w:tr w:rsidR="005A2188" w:rsidRPr="00E65DA0" w14:paraId="7D1DD248" w14:textId="77777777" w:rsidTr="00830322">
        <w:tc>
          <w:tcPr>
            <w:tcW w:w="4770" w:type="dxa"/>
            <w:tcBorders>
              <w:right w:val="single" w:sz="48" w:space="0" w:color="FFFFFF" w:themeColor="background1"/>
            </w:tcBorders>
          </w:tcPr>
          <w:p w14:paraId="57F34D62" w14:textId="7C04F04E" w:rsidR="005A2188" w:rsidRDefault="00830322" w:rsidP="005A2188">
            <w:pPr>
              <w:pStyle w:val="BodyCopy"/>
              <w:ind w:left="347"/>
              <w:rPr>
                <w:sz w:val="18"/>
              </w:rPr>
            </w:pPr>
            <w:r w:rsidRPr="00830322">
              <w:rPr>
                <w:sz w:val="18"/>
              </w:rPr>
              <w:t>Capitalized collections</w:t>
            </w:r>
          </w:p>
        </w:tc>
        <w:tc>
          <w:tcPr>
            <w:tcW w:w="1530" w:type="dxa"/>
            <w:tcBorders>
              <w:left w:val="single" w:sz="48" w:space="0" w:color="FFFFFF" w:themeColor="background1"/>
              <w:right w:val="single" w:sz="48" w:space="0" w:color="FFFFFF" w:themeColor="background1"/>
            </w:tcBorders>
          </w:tcPr>
          <w:p w14:paraId="2BEC848A" w14:textId="77777777" w:rsidR="005A2188" w:rsidRPr="00E65DA0" w:rsidRDefault="005A2188" w:rsidP="005A2188">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BA5771A" w14:textId="77777777" w:rsidR="005A2188" w:rsidRPr="00E65DA0" w:rsidRDefault="005A2188" w:rsidP="005A2188">
            <w:pPr>
              <w:pStyle w:val="BodyCopy"/>
              <w:rPr>
                <w:sz w:val="18"/>
                <w:szCs w:val="18"/>
              </w:rPr>
            </w:pPr>
          </w:p>
        </w:tc>
        <w:tc>
          <w:tcPr>
            <w:tcW w:w="1170" w:type="dxa"/>
            <w:tcBorders>
              <w:left w:val="single" w:sz="48" w:space="0" w:color="FFFFFF" w:themeColor="background1"/>
              <w:right w:val="single" w:sz="48" w:space="0" w:color="FFFFFF" w:themeColor="background1"/>
            </w:tcBorders>
          </w:tcPr>
          <w:p w14:paraId="05D6F98A" w14:textId="77777777" w:rsidR="005A2188" w:rsidRPr="00E65DA0" w:rsidRDefault="005A2188" w:rsidP="005A2188">
            <w:pPr>
              <w:pStyle w:val="BodyCopy"/>
              <w:rPr>
                <w:sz w:val="18"/>
                <w:szCs w:val="18"/>
              </w:rPr>
            </w:pPr>
          </w:p>
        </w:tc>
        <w:tc>
          <w:tcPr>
            <w:tcW w:w="1413" w:type="dxa"/>
            <w:tcBorders>
              <w:left w:val="single" w:sz="48" w:space="0" w:color="FFFFFF" w:themeColor="background1"/>
            </w:tcBorders>
          </w:tcPr>
          <w:p w14:paraId="232FD57D" w14:textId="77777777" w:rsidR="005A2188" w:rsidRPr="00E65DA0" w:rsidRDefault="005A2188" w:rsidP="005A2188">
            <w:pPr>
              <w:pStyle w:val="BodyCopy"/>
              <w:rPr>
                <w:sz w:val="18"/>
                <w:szCs w:val="18"/>
              </w:rPr>
            </w:pPr>
          </w:p>
        </w:tc>
      </w:tr>
      <w:tr w:rsidR="005710E9" w:rsidRPr="00E65DA0" w14:paraId="5A0FB68B" w14:textId="77777777" w:rsidTr="00830322">
        <w:tc>
          <w:tcPr>
            <w:tcW w:w="4770" w:type="dxa"/>
            <w:tcBorders>
              <w:right w:val="single" w:sz="48" w:space="0" w:color="FFFFFF" w:themeColor="background1"/>
            </w:tcBorders>
          </w:tcPr>
          <w:p w14:paraId="5410B8A4" w14:textId="77777777" w:rsidR="005710E9" w:rsidRPr="00E65DA0" w:rsidRDefault="005710E9">
            <w:pPr>
              <w:pStyle w:val="BodyCopy"/>
              <w:ind w:left="347"/>
              <w:rPr>
                <w:sz w:val="18"/>
                <w:szCs w:val="18"/>
              </w:rPr>
            </w:pPr>
            <w:r w:rsidRPr="00E65DA0">
              <w:rPr>
                <w:sz w:val="18"/>
                <w:szCs w:val="18"/>
              </w:rPr>
              <w:t xml:space="preserve">Intangibles: </w:t>
            </w:r>
            <w:r w:rsidRPr="00E65DA0">
              <w:rPr>
                <w:rStyle w:val="Placeholder"/>
                <w:sz w:val="18"/>
                <w:szCs w:val="18"/>
              </w:rPr>
              <w:t>(list by major categories</w:t>
            </w:r>
            <w:r w:rsidRPr="00E65DA0">
              <w:rPr>
                <w:rStyle w:val="UpdatedThisYear"/>
                <w:sz w:val="18"/>
                <w:szCs w:val="18"/>
              </w:rPr>
              <w:t>*</w:t>
            </w:r>
            <w:r w:rsidRPr="00E65DA0">
              <w:rPr>
                <w:rStyle w:val="Placeholder"/>
                <w:sz w:val="18"/>
                <w:szCs w:val="18"/>
              </w:rPr>
              <w:t>)</w:t>
            </w:r>
          </w:p>
        </w:tc>
        <w:tc>
          <w:tcPr>
            <w:tcW w:w="1530" w:type="dxa"/>
            <w:tcBorders>
              <w:left w:val="single" w:sz="48" w:space="0" w:color="FFFFFF" w:themeColor="background1"/>
              <w:right w:val="single" w:sz="48" w:space="0" w:color="FFFFFF" w:themeColor="background1"/>
            </w:tcBorders>
          </w:tcPr>
          <w:p w14:paraId="208840D9"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62C936F"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720D18F"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61141252" w14:textId="77777777" w:rsidR="005710E9" w:rsidRPr="00E65DA0" w:rsidRDefault="005710E9">
            <w:pPr>
              <w:pStyle w:val="BodyCopy"/>
              <w:rPr>
                <w:sz w:val="18"/>
                <w:szCs w:val="18"/>
              </w:rPr>
            </w:pPr>
          </w:p>
        </w:tc>
      </w:tr>
      <w:tr w:rsidR="00830322" w:rsidRPr="00E65DA0" w14:paraId="6BB81F59" w14:textId="77777777" w:rsidTr="00830322">
        <w:tc>
          <w:tcPr>
            <w:tcW w:w="4770" w:type="dxa"/>
            <w:tcBorders>
              <w:right w:val="single" w:sz="48" w:space="0" w:color="FFFFFF" w:themeColor="background1"/>
            </w:tcBorders>
          </w:tcPr>
          <w:p w14:paraId="27DADBC6" w14:textId="1C4A62CF" w:rsidR="00830322" w:rsidRPr="00E65DA0" w:rsidRDefault="00830322" w:rsidP="00830322">
            <w:pPr>
              <w:pStyle w:val="BodyCopy"/>
              <w:ind w:left="707"/>
              <w:rPr>
                <w:rStyle w:val="UpdatedThisYear"/>
                <w:sz w:val="18"/>
                <w:szCs w:val="18"/>
              </w:rPr>
            </w:pPr>
            <w:r w:rsidRPr="00E65DA0">
              <w:rPr>
                <w:rStyle w:val="UpdatedThisYear"/>
                <w:sz w:val="18"/>
                <w:szCs w:val="18"/>
              </w:rPr>
              <w:t xml:space="preserve">Software </w:t>
            </w:r>
            <w:r w:rsidRPr="00E65DA0">
              <w:rPr>
                <w:rStyle w:val="UpdatedThisYear"/>
                <w:b/>
                <w:bCs/>
                <w:sz w:val="18"/>
                <w:szCs w:val="18"/>
              </w:rPr>
              <w:t>[modify category as appropriate]</w:t>
            </w:r>
          </w:p>
        </w:tc>
        <w:tc>
          <w:tcPr>
            <w:tcW w:w="1530" w:type="dxa"/>
            <w:tcBorders>
              <w:left w:val="single" w:sz="48" w:space="0" w:color="FFFFFF" w:themeColor="background1"/>
              <w:right w:val="single" w:sz="48" w:space="0" w:color="FFFFFF" w:themeColor="background1"/>
            </w:tcBorders>
          </w:tcPr>
          <w:p w14:paraId="122DF647" w14:textId="77777777" w:rsidR="00830322" w:rsidRPr="00E65DA0" w:rsidRDefault="00830322" w:rsidP="00830322">
            <w:pPr>
              <w:pStyle w:val="BodyCopy"/>
              <w:rPr>
                <w:sz w:val="18"/>
                <w:szCs w:val="18"/>
              </w:rPr>
            </w:pPr>
          </w:p>
        </w:tc>
        <w:tc>
          <w:tcPr>
            <w:tcW w:w="1170" w:type="dxa"/>
            <w:tcBorders>
              <w:left w:val="single" w:sz="48" w:space="0" w:color="FFFFFF" w:themeColor="background1"/>
              <w:right w:val="single" w:sz="48" w:space="0" w:color="FFFFFF" w:themeColor="background1"/>
            </w:tcBorders>
          </w:tcPr>
          <w:p w14:paraId="084DAFE1" w14:textId="77777777" w:rsidR="00830322" w:rsidRPr="00E65DA0" w:rsidRDefault="00830322" w:rsidP="00830322">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760F30D" w14:textId="77777777" w:rsidR="00830322" w:rsidRPr="00E65DA0" w:rsidRDefault="00830322" w:rsidP="00830322">
            <w:pPr>
              <w:pStyle w:val="BodyCopy"/>
              <w:rPr>
                <w:sz w:val="18"/>
                <w:szCs w:val="18"/>
              </w:rPr>
            </w:pPr>
          </w:p>
        </w:tc>
        <w:tc>
          <w:tcPr>
            <w:tcW w:w="1413" w:type="dxa"/>
            <w:tcBorders>
              <w:left w:val="single" w:sz="48" w:space="0" w:color="FFFFFF" w:themeColor="background1"/>
            </w:tcBorders>
          </w:tcPr>
          <w:p w14:paraId="4D5908EC" w14:textId="77777777" w:rsidR="00830322" w:rsidRPr="00E65DA0" w:rsidRDefault="00830322" w:rsidP="00830322">
            <w:pPr>
              <w:pStyle w:val="BodyCopy"/>
              <w:rPr>
                <w:sz w:val="18"/>
                <w:szCs w:val="18"/>
              </w:rPr>
            </w:pPr>
          </w:p>
        </w:tc>
      </w:tr>
      <w:tr w:rsidR="00830322" w:rsidRPr="00E65DA0" w14:paraId="47C3F84A" w14:textId="77777777" w:rsidTr="00830322">
        <w:tc>
          <w:tcPr>
            <w:tcW w:w="4770" w:type="dxa"/>
            <w:tcBorders>
              <w:right w:val="single" w:sz="48" w:space="0" w:color="FFFFFF" w:themeColor="background1"/>
            </w:tcBorders>
          </w:tcPr>
          <w:p w14:paraId="11977C77" w14:textId="3A46D869" w:rsidR="00830322" w:rsidRPr="00E65DA0" w:rsidRDefault="00830322" w:rsidP="00830322">
            <w:pPr>
              <w:pStyle w:val="BodyCopy"/>
              <w:ind w:left="707"/>
              <w:rPr>
                <w:sz w:val="18"/>
                <w:szCs w:val="18"/>
              </w:rPr>
            </w:pPr>
            <w:r w:rsidRPr="00E65DA0">
              <w:rPr>
                <w:sz w:val="18"/>
                <w:szCs w:val="18"/>
              </w:rPr>
              <w:t>Right-to-use subscription assets</w:t>
            </w:r>
          </w:p>
        </w:tc>
        <w:tc>
          <w:tcPr>
            <w:tcW w:w="1530" w:type="dxa"/>
            <w:tcBorders>
              <w:left w:val="single" w:sz="48" w:space="0" w:color="FFFFFF" w:themeColor="background1"/>
              <w:right w:val="single" w:sz="48" w:space="0" w:color="FFFFFF" w:themeColor="background1"/>
            </w:tcBorders>
          </w:tcPr>
          <w:p w14:paraId="7B8EA0B1" w14:textId="77777777" w:rsidR="00830322" w:rsidRPr="00E65DA0" w:rsidRDefault="00830322" w:rsidP="00830322">
            <w:pPr>
              <w:pStyle w:val="BodyCopy"/>
              <w:rPr>
                <w:sz w:val="18"/>
                <w:szCs w:val="18"/>
              </w:rPr>
            </w:pPr>
          </w:p>
        </w:tc>
        <w:tc>
          <w:tcPr>
            <w:tcW w:w="1170" w:type="dxa"/>
            <w:tcBorders>
              <w:left w:val="single" w:sz="48" w:space="0" w:color="FFFFFF" w:themeColor="background1"/>
              <w:right w:val="single" w:sz="48" w:space="0" w:color="FFFFFF" w:themeColor="background1"/>
            </w:tcBorders>
          </w:tcPr>
          <w:p w14:paraId="29B7A0BC" w14:textId="77777777" w:rsidR="00830322" w:rsidRPr="00E65DA0" w:rsidRDefault="00830322" w:rsidP="00830322">
            <w:pPr>
              <w:pStyle w:val="BodyCopy"/>
              <w:rPr>
                <w:sz w:val="18"/>
                <w:szCs w:val="18"/>
              </w:rPr>
            </w:pPr>
          </w:p>
        </w:tc>
        <w:tc>
          <w:tcPr>
            <w:tcW w:w="1170" w:type="dxa"/>
            <w:tcBorders>
              <w:left w:val="single" w:sz="48" w:space="0" w:color="FFFFFF" w:themeColor="background1"/>
              <w:right w:val="single" w:sz="48" w:space="0" w:color="FFFFFF" w:themeColor="background1"/>
            </w:tcBorders>
          </w:tcPr>
          <w:p w14:paraId="049E1EA6" w14:textId="77777777" w:rsidR="00830322" w:rsidRPr="00E65DA0" w:rsidRDefault="00830322" w:rsidP="00830322">
            <w:pPr>
              <w:pStyle w:val="BodyCopy"/>
              <w:rPr>
                <w:sz w:val="18"/>
                <w:szCs w:val="18"/>
              </w:rPr>
            </w:pPr>
          </w:p>
        </w:tc>
        <w:tc>
          <w:tcPr>
            <w:tcW w:w="1413" w:type="dxa"/>
            <w:tcBorders>
              <w:left w:val="single" w:sz="48" w:space="0" w:color="FFFFFF" w:themeColor="background1"/>
            </w:tcBorders>
          </w:tcPr>
          <w:p w14:paraId="410A6B52" w14:textId="77777777" w:rsidR="00830322" w:rsidRPr="00E65DA0" w:rsidRDefault="00830322" w:rsidP="00830322">
            <w:pPr>
              <w:pStyle w:val="BodyCopy"/>
              <w:rPr>
                <w:sz w:val="18"/>
                <w:szCs w:val="18"/>
              </w:rPr>
            </w:pPr>
          </w:p>
        </w:tc>
      </w:tr>
      <w:tr w:rsidR="00830322" w:rsidRPr="00E65DA0" w14:paraId="408F84A7" w14:textId="77777777" w:rsidTr="00830322">
        <w:tc>
          <w:tcPr>
            <w:tcW w:w="4770" w:type="dxa"/>
            <w:tcBorders>
              <w:right w:val="single" w:sz="48" w:space="0" w:color="FFFFFF" w:themeColor="background1"/>
            </w:tcBorders>
          </w:tcPr>
          <w:p w14:paraId="4418FE02" w14:textId="69F84C26" w:rsidR="00830322" w:rsidRPr="00E65DA0" w:rsidRDefault="00830322" w:rsidP="00830322">
            <w:pPr>
              <w:pStyle w:val="BodyCopy"/>
              <w:ind w:left="707"/>
              <w:rPr>
                <w:sz w:val="18"/>
                <w:szCs w:val="18"/>
              </w:rPr>
            </w:pPr>
            <w:r w:rsidRPr="00E65DA0">
              <w:rPr>
                <w:sz w:val="18"/>
                <w:szCs w:val="18"/>
              </w:rPr>
              <w:t xml:space="preserve">Right-to-use lease assets: </w:t>
            </w:r>
            <w:r w:rsidRPr="00C10AEB">
              <w:rPr>
                <w:rStyle w:val="TablePlaceholder"/>
              </w:rPr>
              <w:t>[modify underlying assets as appropriate]</w:t>
            </w:r>
          </w:p>
        </w:tc>
        <w:tc>
          <w:tcPr>
            <w:tcW w:w="1530" w:type="dxa"/>
            <w:tcBorders>
              <w:left w:val="single" w:sz="48" w:space="0" w:color="FFFFFF" w:themeColor="background1"/>
              <w:right w:val="single" w:sz="48" w:space="0" w:color="FFFFFF" w:themeColor="background1"/>
            </w:tcBorders>
          </w:tcPr>
          <w:p w14:paraId="0DD56560" w14:textId="77777777" w:rsidR="00830322" w:rsidRPr="00E65DA0" w:rsidRDefault="00830322" w:rsidP="00830322">
            <w:pPr>
              <w:pStyle w:val="BodyCopy"/>
              <w:rPr>
                <w:sz w:val="18"/>
                <w:szCs w:val="18"/>
              </w:rPr>
            </w:pPr>
          </w:p>
        </w:tc>
        <w:tc>
          <w:tcPr>
            <w:tcW w:w="1170" w:type="dxa"/>
            <w:tcBorders>
              <w:left w:val="single" w:sz="48" w:space="0" w:color="FFFFFF" w:themeColor="background1"/>
              <w:right w:val="single" w:sz="48" w:space="0" w:color="FFFFFF" w:themeColor="background1"/>
            </w:tcBorders>
          </w:tcPr>
          <w:p w14:paraId="4E9ED4C3" w14:textId="77777777" w:rsidR="00830322" w:rsidRPr="00E65DA0" w:rsidRDefault="00830322" w:rsidP="00830322">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E552238" w14:textId="77777777" w:rsidR="00830322" w:rsidRPr="00E65DA0" w:rsidRDefault="00830322" w:rsidP="00830322">
            <w:pPr>
              <w:pStyle w:val="BodyCopy"/>
              <w:rPr>
                <w:sz w:val="18"/>
                <w:szCs w:val="18"/>
              </w:rPr>
            </w:pPr>
          </w:p>
        </w:tc>
        <w:tc>
          <w:tcPr>
            <w:tcW w:w="1413" w:type="dxa"/>
            <w:tcBorders>
              <w:left w:val="single" w:sz="48" w:space="0" w:color="FFFFFF" w:themeColor="background1"/>
            </w:tcBorders>
          </w:tcPr>
          <w:p w14:paraId="630E8EF7" w14:textId="77777777" w:rsidR="00830322" w:rsidRPr="00E65DA0" w:rsidRDefault="00830322" w:rsidP="00830322">
            <w:pPr>
              <w:pStyle w:val="BodyCopy"/>
              <w:rPr>
                <w:sz w:val="18"/>
                <w:szCs w:val="18"/>
              </w:rPr>
            </w:pPr>
          </w:p>
        </w:tc>
      </w:tr>
      <w:tr w:rsidR="005710E9" w:rsidRPr="00E65DA0" w14:paraId="091114B9" w14:textId="77777777" w:rsidTr="00830322">
        <w:tc>
          <w:tcPr>
            <w:tcW w:w="4770" w:type="dxa"/>
            <w:tcBorders>
              <w:right w:val="single" w:sz="48" w:space="0" w:color="FFFFFF" w:themeColor="background1"/>
            </w:tcBorders>
          </w:tcPr>
          <w:p w14:paraId="5CE0DC39" w14:textId="77777777" w:rsidR="005710E9" w:rsidRPr="00E65DA0" w:rsidRDefault="005710E9">
            <w:pPr>
              <w:pStyle w:val="BodyCopy"/>
              <w:ind w:left="1067"/>
              <w:rPr>
                <w:sz w:val="18"/>
                <w:szCs w:val="18"/>
              </w:rPr>
            </w:pPr>
            <w:r w:rsidRPr="00E65DA0">
              <w:rPr>
                <w:sz w:val="18"/>
                <w:szCs w:val="18"/>
              </w:rPr>
              <w:t>Land</w:t>
            </w:r>
          </w:p>
        </w:tc>
        <w:tc>
          <w:tcPr>
            <w:tcW w:w="1530" w:type="dxa"/>
            <w:tcBorders>
              <w:left w:val="single" w:sz="48" w:space="0" w:color="FFFFFF" w:themeColor="background1"/>
              <w:right w:val="single" w:sz="48" w:space="0" w:color="FFFFFF" w:themeColor="background1"/>
            </w:tcBorders>
          </w:tcPr>
          <w:p w14:paraId="396D6394"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3491FBAF"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5F713706"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1558C1D7" w14:textId="77777777" w:rsidR="005710E9" w:rsidRPr="00E65DA0" w:rsidRDefault="005710E9">
            <w:pPr>
              <w:pStyle w:val="BodyCopy"/>
              <w:rPr>
                <w:sz w:val="18"/>
                <w:szCs w:val="18"/>
              </w:rPr>
            </w:pPr>
          </w:p>
        </w:tc>
      </w:tr>
      <w:tr w:rsidR="005710E9" w:rsidRPr="00E65DA0" w14:paraId="7D5297C2" w14:textId="77777777" w:rsidTr="00830322">
        <w:tc>
          <w:tcPr>
            <w:tcW w:w="4770" w:type="dxa"/>
            <w:tcBorders>
              <w:right w:val="single" w:sz="48" w:space="0" w:color="FFFFFF" w:themeColor="background1"/>
            </w:tcBorders>
          </w:tcPr>
          <w:p w14:paraId="6F54B8D9" w14:textId="77777777" w:rsidR="005710E9" w:rsidRPr="00E65DA0" w:rsidRDefault="005710E9">
            <w:pPr>
              <w:pStyle w:val="BodyCopy"/>
              <w:ind w:left="1067"/>
              <w:rPr>
                <w:sz w:val="18"/>
                <w:szCs w:val="18"/>
              </w:rPr>
            </w:pPr>
            <w:r w:rsidRPr="00E65DA0">
              <w:rPr>
                <w:sz w:val="18"/>
                <w:szCs w:val="18"/>
              </w:rPr>
              <w:t>Land improvements</w:t>
            </w:r>
          </w:p>
        </w:tc>
        <w:tc>
          <w:tcPr>
            <w:tcW w:w="1530" w:type="dxa"/>
            <w:tcBorders>
              <w:left w:val="single" w:sz="48" w:space="0" w:color="FFFFFF" w:themeColor="background1"/>
              <w:right w:val="single" w:sz="48" w:space="0" w:color="FFFFFF" w:themeColor="background1"/>
            </w:tcBorders>
          </w:tcPr>
          <w:p w14:paraId="20444D27"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7508F6E"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89B6CFD"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2DB113D5" w14:textId="77777777" w:rsidR="005710E9" w:rsidRPr="00E65DA0" w:rsidRDefault="005710E9">
            <w:pPr>
              <w:pStyle w:val="BodyCopy"/>
              <w:rPr>
                <w:sz w:val="18"/>
                <w:szCs w:val="18"/>
              </w:rPr>
            </w:pPr>
          </w:p>
        </w:tc>
      </w:tr>
      <w:tr w:rsidR="005710E9" w:rsidRPr="00E65DA0" w14:paraId="736E26DC" w14:textId="77777777" w:rsidTr="00830322">
        <w:tc>
          <w:tcPr>
            <w:tcW w:w="4770" w:type="dxa"/>
            <w:tcBorders>
              <w:right w:val="single" w:sz="48" w:space="0" w:color="FFFFFF" w:themeColor="background1"/>
            </w:tcBorders>
          </w:tcPr>
          <w:p w14:paraId="6494F552" w14:textId="77777777" w:rsidR="005710E9" w:rsidRPr="00E65DA0" w:rsidRDefault="005710E9">
            <w:pPr>
              <w:pStyle w:val="BodyCopy"/>
              <w:ind w:left="1067"/>
              <w:rPr>
                <w:sz w:val="18"/>
                <w:szCs w:val="18"/>
              </w:rPr>
            </w:pPr>
            <w:r w:rsidRPr="00E65DA0">
              <w:rPr>
                <w:sz w:val="18"/>
                <w:szCs w:val="18"/>
              </w:rPr>
              <w:t>Buildings</w:t>
            </w:r>
          </w:p>
        </w:tc>
        <w:tc>
          <w:tcPr>
            <w:tcW w:w="1530" w:type="dxa"/>
            <w:tcBorders>
              <w:left w:val="single" w:sz="48" w:space="0" w:color="FFFFFF" w:themeColor="background1"/>
              <w:right w:val="single" w:sz="48" w:space="0" w:color="FFFFFF" w:themeColor="background1"/>
            </w:tcBorders>
          </w:tcPr>
          <w:p w14:paraId="419430C4"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6D1FB135"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3DE2E92"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2DAD7BAB" w14:textId="77777777" w:rsidR="005710E9" w:rsidRPr="00E65DA0" w:rsidRDefault="005710E9">
            <w:pPr>
              <w:pStyle w:val="BodyCopy"/>
              <w:rPr>
                <w:sz w:val="18"/>
                <w:szCs w:val="18"/>
              </w:rPr>
            </w:pPr>
          </w:p>
        </w:tc>
      </w:tr>
      <w:tr w:rsidR="005710E9" w:rsidRPr="00E65DA0" w14:paraId="59A792AE" w14:textId="77777777" w:rsidTr="00830322">
        <w:tc>
          <w:tcPr>
            <w:tcW w:w="4770" w:type="dxa"/>
            <w:tcBorders>
              <w:right w:val="single" w:sz="48" w:space="0" w:color="FFFFFF" w:themeColor="background1"/>
            </w:tcBorders>
          </w:tcPr>
          <w:p w14:paraId="63D5BAA9" w14:textId="77777777" w:rsidR="005710E9" w:rsidRPr="00E65DA0" w:rsidRDefault="005710E9">
            <w:pPr>
              <w:pStyle w:val="BodyCopy"/>
              <w:ind w:left="1067"/>
              <w:rPr>
                <w:sz w:val="18"/>
                <w:szCs w:val="18"/>
              </w:rPr>
            </w:pPr>
            <w:r w:rsidRPr="00E65DA0">
              <w:rPr>
                <w:sz w:val="18"/>
                <w:szCs w:val="18"/>
              </w:rPr>
              <w:t>Equipment</w:t>
            </w:r>
          </w:p>
        </w:tc>
        <w:tc>
          <w:tcPr>
            <w:tcW w:w="1530" w:type="dxa"/>
            <w:tcBorders>
              <w:left w:val="single" w:sz="48" w:space="0" w:color="FFFFFF" w:themeColor="background1"/>
              <w:right w:val="single" w:sz="48" w:space="0" w:color="FFFFFF" w:themeColor="background1"/>
            </w:tcBorders>
          </w:tcPr>
          <w:p w14:paraId="1966BF3C"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15C33279" w14:textId="77777777" w:rsidR="005710E9" w:rsidRPr="00E65DA0" w:rsidRDefault="005710E9">
            <w:pPr>
              <w:pStyle w:val="BodyCopy"/>
              <w:rPr>
                <w:sz w:val="18"/>
                <w:szCs w:val="18"/>
              </w:rPr>
            </w:pPr>
          </w:p>
        </w:tc>
        <w:tc>
          <w:tcPr>
            <w:tcW w:w="1170" w:type="dxa"/>
            <w:tcBorders>
              <w:left w:val="single" w:sz="48" w:space="0" w:color="FFFFFF" w:themeColor="background1"/>
              <w:right w:val="single" w:sz="48" w:space="0" w:color="FFFFFF" w:themeColor="background1"/>
            </w:tcBorders>
          </w:tcPr>
          <w:p w14:paraId="7C73FEFB" w14:textId="77777777" w:rsidR="005710E9" w:rsidRPr="00E65DA0" w:rsidRDefault="005710E9">
            <w:pPr>
              <w:pStyle w:val="BodyCopy"/>
              <w:rPr>
                <w:sz w:val="18"/>
                <w:szCs w:val="18"/>
              </w:rPr>
            </w:pPr>
          </w:p>
        </w:tc>
        <w:tc>
          <w:tcPr>
            <w:tcW w:w="1413" w:type="dxa"/>
            <w:tcBorders>
              <w:left w:val="single" w:sz="48" w:space="0" w:color="FFFFFF" w:themeColor="background1"/>
            </w:tcBorders>
          </w:tcPr>
          <w:p w14:paraId="0909D7C7" w14:textId="77777777" w:rsidR="005710E9" w:rsidRPr="00E65DA0" w:rsidRDefault="005710E9">
            <w:pPr>
              <w:pStyle w:val="BodyCopy"/>
              <w:rPr>
                <w:sz w:val="18"/>
                <w:szCs w:val="18"/>
              </w:rPr>
            </w:pPr>
          </w:p>
        </w:tc>
      </w:tr>
      <w:tr w:rsidR="005710E9" w:rsidRPr="00E65DA0" w14:paraId="024C5C5E" w14:textId="77777777" w:rsidTr="00830322">
        <w:tc>
          <w:tcPr>
            <w:tcW w:w="4770" w:type="dxa"/>
            <w:tcBorders>
              <w:right w:val="single" w:sz="48" w:space="0" w:color="FFFFFF" w:themeColor="background1"/>
            </w:tcBorders>
          </w:tcPr>
          <w:p w14:paraId="3F4A2B06" w14:textId="77777777" w:rsidR="005710E9" w:rsidRPr="00E65DA0" w:rsidRDefault="005710E9">
            <w:pPr>
              <w:pStyle w:val="BodyCopy"/>
              <w:ind w:left="347"/>
              <w:rPr>
                <w:sz w:val="18"/>
                <w:szCs w:val="18"/>
              </w:rPr>
            </w:pPr>
            <w:r w:rsidRPr="00E65DA0">
              <w:rPr>
                <w:sz w:val="18"/>
                <w:szCs w:val="18"/>
              </w:rPr>
              <w:t>Total</w:t>
            </w:r>
          </w:p>
        </w:tc>
        <w:tc>
          <w:tcPr>
            <w:tcW w:w="1530" w:type="dxa"/>
            <w:tcBorders>
              <w:top w:val="single" w:sz="4" w:space="0" w:color="auto"/>
              <w:left w:val="single" w:sz="48" w:space="0" w:color="FFFFFF" w:themeColor="background1"/>
              <w:bottom w:val="single" w:sz="4" w:space="0" w:color="auto"/>
              <w:right w:val="single" w:sz="48" w:space="0" w:color="FFFFFF" w:themeColor="background1"/>
            </w:tcBorders>
          </w:tcPr>
          <w:p w14:paraId="1B615654"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0039A37F"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3E41DD7C"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bottom w:val="single" w:sz="4" w:space="0" w:color="auto"/>
            </w:tcBorders>
          </w:tcPr>
          <w:p w14:paraId="7FDAA72D" w14:textId="77777777" w:rsidR="005710E9" w:rsidRPr="00E65DA0" w:rsidRDefault="005710E9">
            <w:pPr>
              <w:pStyle w:val="BodyCopy"/>
              <w:rPr>
                <w:sz w:val="18"/>
                <w:szCs w:val="18"/>
              </w:rPr>
            </w:pPr>
          </w:p>
        </w:tc>
      </w:tr>
      <w:tr w:rsidR="005710E9" w:rsidRPr="00E65DA0" w14:paraId="4BF33CFC" w14:textId="77777777" w:rsidTr="00830322">
        <w:tc>
          <w:tcPr>
            <w:tcW w:w="4770" w:type="dxa"/>
            <w:tcBorders>
              <w:right w:val="single" w:sz="48" w:space="0" w:color="FFFFFF" w:themeColor="background1"/>
            </w:tcBorders>
          </w:tcPr>
          <w:p w14:paraId="46802EBB" w14:textId="77777777" w:rsidR="005710E9" w:rsidRPr="00E65DA0" w:rsidRDefault="005710E9">
            <w:pPr>
              <w:pStyle w:val="BodyCopy"/>
              <w:ind w:left="347"/>
              <w:rPr>
                <w:sz w:val="18"/>
                <w:szCs w:val="18"/>
              </w:rPr>
            </w:pPr>
            <w:r w:rsidRPr="00E65DA0">
              <w:rPr>
                <w:sz w:val="18"/>
                <w:szCs w:val="18"/>
              </w:rPr>
              <w:t>Total capital assets being depreciated/amortized, net</w:t>
            </w:r>
          </w:p>
        </w:tc>
        <w:tc>
          <w:tcPr>
            <w:tcW w:w="1530" w:type="dxa"/>
            <w:tcBorders>
              <w:top w:val="single" w:sz="4" w:space="0" w:color="auto"/>
              <w:left w:val="single" w:sz="48" w:space="0" w:color="FFFFFF" w:themeColor="background1"/>
              <w:bottom w:val="single" w:sz="4" w:space="0" w:color="auto"/>
              <w:right w:val="single" w:sz="48" w:space="0" w:color="FFFFFF" w:themeColor="background1"/>
            </w:tcBorders>
          </w:tcPr>
          <w:p w14:paraId="3E8D98B3"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5927D08F"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single" w:sz="4" w:space="0" w:color="auto"/>
              <w:right w:val="single" w:sz="48" w:space="0" w:color="FFFFFF" w:themeColor="background1"/>
            </w:tcBorders>
          </w:tcPr>
          <w:p w14:paraId="6778ED5E"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bottom w:val="single" w:sz="4" w:space="0" w:color="auto"/>
            </w:tcBorders>
          </w:tcPr>
          <w:p w14:paraId="25370CD0" w14:textId="77777777" w:rsidR="005710E9" w:rsidRPr="00E65DA0" w:rsidRDefault="005710E9">
            <w:pPr>
              <w:pStyle w:val="BodyCopy"/>
              <w:rPr>
                <w:sz w:val="18"/>
                <w:szCs w:val="18"/>
              </w:rPr>
            </w:pPr>
          </w:p>
        </w:tc>
      </w:tr>
      <w:tr w:rsidR="005710E9" w:rsidRPr="00E65DA0" w14:paraId="37664405" w14:textId="77777777" w:rsidTr="00830322">
        <w:tc>
          <w:tcPr>
            <w:tcW w:w="4770" w:type="dxa"/>
            <w:tcBorders>
              <w:right w:val="single" w:sz="48" w:space="0" w:color="FFFFFF" w:themeColor="background1"/>
            </w:tcBorders>
          </w:tcPr>
          <w:p w14:paraId="4D777CF1" w14:textId="0A64EF18" w:rsidR="005710E9" w:rsidRPr="00E65DA0" w:rsidRDefault="00830322">
            <w:pPr>
              <w:pStyle w:val="BodyCopy"/>
              <w:ind w:left="-13"/>
              <w:rPr>
                <w:sz w:val="18"/>
                <w:szCs w:val="18"/>
              </w:rPr>
            </w:pPr>
            <w:r>
              <w:rPr>
                <w:sz w:val="18"/>
                <w:szCs w:val="18"/>
              </w:rPr>
              <w:t>C</w:t>
            </w:r>
            <w:r w:rsidR="005710E9" w:rsidRPr="00E65DA0">
              <w:rPr>
                <w:sz w:val="18"/>
                <w:szCs w:val="18"/>
              </w:rPr>
              <w:t>apital assets, net</w:t>
            </w:r>
          </w:p>
        </w:tc>
        <w:tc>
          <w:tcPr>
            <w:tcW w:w="1530" w:type="dxa"/>
            <w:tcBorders>
              <w:top w:val="single" w:sz="4" w:space="0" w:color="auto"/>
              <w:left w:val="single" w:sz="48" w:space="0" w:color="FFFFFF" w:themeColor="background1"/>
              <w:bottom w:val="double" w:sz="4" w:space="0" w:color="auto"/>
              <w:right w:val="single" w:sz="48" w:space="0" w:color="FFFFFF" w:themeColor="background1"/>
            </w:tcBorders>
          </w:tcPr>
          <w:p w14:paraId="7C010AE1"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double" w:sz="4" w:space="0" w:color="auto"/>
              <w:right w:val="single" w:sz="48" w:space="0" w:color="FFFFFF" w:themeColor="background1"/>
            </w:tcBorders>
          </w:tcPr>
          <w:p w14:paraId="4F0B5811" w14:textId="77777777" w:rsidR="005710E9" w:rsidRPr="00E65DA0" w:rsidRDefault="005710E9">
            <w:pPr>
              <w:pStyle w:val="BodyCopy"/>
              <w:rPr>
                <w:sz w:val="18"/>
                <w:szCs w:val="18"/>
              </w:rPr>
            </w:pPr>
          </w:p>
        </w:tc>
        <w:tc>
          <w:tcPr>
            <w:tcW w:w="1170" w:type="dxa"/>
            <w:tcBorders>
              <w:top w:val="single" w:sz="4" w:space="0" w:color="auto"/>
              <w:left w:val="single" w:sz="48" w:space="0" w:color="FFFFFF" w:themeColor="background1"/>
              <w:bottom w:val="double" w:sz="4" w:space="0" w:color="auto"/>
              <w:right w:val="single" w:sz="48" w:space="0" w:color="FFFFFF" w:themeColor="background1"/>
            </w:tcBorders>
          </w:tcPr>
          <w:p w14:paraId="013E679C" w14:textId="77777777" w:rsidR="005710E9" w:rsidRPr="00E65DA0" w:rsidRDefault="005710E9">
            <w:pPr>
              <w:pStyle w:val="BodyCopy"/>
              <w:rPr>
                <w:sz w:val="18"/>
                <w:szCs w:val="18"/>
              </w:rPr>
            </w:pPr>
          </w:p>
        </w:tc>
        <w:tc>
          <w:tcPr>
            <w:tcW w:w="1413" w:type="dxa"/>
            <w:tcBorders>
              <w:top w:val="single" w:sz="4" w:space="0" w:color="auto"/>
              <w:left w:val="single" w:sz="48" w:space="0" w:color="FFFFFF" w:themeColor="background1"/>
              <w:bottom w:val="double" w:sz="4" w:space="0" w:color="auto"/>
            </w:tcBorders>
          </w:tcPr>
          <w:p w14:paraId="52198092" w14:textId="77777777" w:rsidR="005710E9" w:rsidRPr="00E65DA0" w:rsidRDefault="005710E9">
            <w:pPr>
              <w:pStyle w:val="BodyCopy"/>
              <w:rPr>
                <w:sz w:val="18"/>
                <w:szCs w:val="18"/>
              </w:rPr>
            </w:pPr>
          </w:p>
        </w:tc>
      </w:tr>
    </w:tbl>
    <w:p w14:paraId="18AE559D" w14:textId="02660741" w:rsidR="00774F19" w:rsidRPr="00830322" w:rsidRDefault="00830322" w:rsidP="006F59D7">
      <w:pPr>
        <w:pStyle w:val="BodyCopy"/>
        <w:spacing w:before="240"/>
        <w:rPr>
          <w:rStyle w:val="UpdatedThisYear"/>
          <w:b/>
          <w:bCs/>
        </w:rPr>
      </w:pPr>
      <w:r w:rsidRPr="00830322">
        <w:rPr>
          <w:rStyle w:val="UpdatedThisYear"/>
          <w:b/>
          <w:bCs/>
        </w:rPr>
        <w:t>[</w:t>
      </w:r>
      <w:r w:rsidR="00774F19" w:rsidRPr="00830322">
        <w:rPr>
          <w:rStyle w:val="UpdatedThisYear"/>
          <w:b/>
          <w:bCs/>
        </w:rPr>
        <w:t>*</w:t>
      </w:r>
      <w:r w:rsidR="00774F19" w:rsidRPr="00EA13E9">
        <w:rPr>
          <w:rStyle w:val="UpdatedThisYear"/>
          <w:b/>
          <w:bCs/>
          <w:i/>
          <w:iCs/>
        </w:rPr>
        <w:t>GASB Statement No. 104</w:t>
      </w:r>
      <w:r w:rsidR="00774F19" w:rsidRPr="00830322">
        <w:rPr>
          <w:rStyle w:val="UpdatedThisYear"/>
          <w:b/>
          <w:bCs/>
        </w:rPr>
        <w:t xml:space="preserve"> requires information about the following capital assets and related amortization to be disclosed separately: (1) lease assets, by major class of </w:t>
      </w:r>
      <w:r w:rsidR="00774F19" w:rsidRPr="00830322">
        <w:rPr>
          <w:rStyle w:val="UpdatedThisYear"/>
          <w:b/>
          <w:bCs/>
        </w:rPr>
        <w:lastRenderedPageBreak/>
        <w:t>underlying asset; (2) intangible right-to-use assets recognized by an operator, by major class of underlying partnership asset; (3) subscription assets; and (4) other intangible assets, by major class of asset. (</w:t>
      </w:r>
      <w:r w:rsidR="00774F19" w:rsidRPr="00EA13E9">
        <w:rPr>
          <w:rStyle w:val="UpdatedThisYear"/>
          <w:b/>
          <w:bCs/>
          <w:i/>
          <w:iCs/>
        </w:rPr>
        <w:t>GASB Statement No. 104, paragraph 4</w:t>
      </w:r>
      <w:r w:rsidR="00774F19" w:rsidRPr="00830322">
        <w:rPr>
          <w:rStyle w:val="UpdatedThisYear"/>
          <w:b/>
          <w:bCs/>
        </w:rPr>
        <w:t>)</w:t>
      </w:r>
      <w:r w:rsidRPr="00830322">
        <w:rPr>
          <w:rStyle w:val="UpdatedThisYear"/>
          <w:b/>
          <w:bCs/>
        </w:rPr>
        <w:t>]</w:t>
      </w:r>
    </w:p>
    <w:p w14:paraId="73172BEB" w14:textId="114AA9C0" w:rsidR="00774F19" w:rsidRPr="00B14C83" w:rsidRDefault="00774F19" w:rsidP="00774F19">
      <w:pPr>
        <w:pStyle w:val="BodyCopy"/>
        <w:rPr>
          <w:rStyle w:val="UpdatedThisYear"/>
        </w:rPr>
      </w:pPr>
      <w:r w:rsidRPr="00B14C83">
        <w:rPr>
          <w:rStyle w:val="UpdatedThisYear"/>
        </w:rPr>
        <w:t xml:space="preserve">Included in capital assets are buildings </w:t>
      </w:r>
      <w:r w:rsidR="00830322" w:rsidRPr="00B14C83">
        <w:rPr>
          <w:rStyle w:val="UpdatedThisYear"/>
          <w:b/>
          <w:bCs/>
        </w:rPr>
        <w:t>[</w:t>
      </w:r>
      <w:r w:rsidRPr="00B14C83">
        <w:rPr>
          <w:rStyle w:val="UpdatedThisYear"/>
          <w:b/>
          <w:bCs/>
        </w:rPr>
        <w:t xml:space="preserve">modify as </w:t>
      </w:r>
      <w:r w:rsidR="00830322" w:rsidRPr="00B14C83">
        <w:rPr>
          <w:rStyle w:val="UpdatedThisYear"/>
          <w:b/>
          <w:bCs/>
        </w:rPr>
        <w:t>appropriate]</w:t>
      </w:r>
      <w:r w:rsidRPr="00B14C83">
        <w:rPr>
          <w:rStyle w:val="UpdatedThisYear"/>
        </w:rPr>
        <w:t xml:space="preserve"> that are capital assets held for sale. They have a total historical cost of $</w:t>
      </w:r>
      <w:r w:rsidR="00830322" w:rsidRPr="00B14C83">
        <w:rPr>
          <w:rStyle w:val="UpdatedThisYear"/>
          <w:b/>
          <w:bCs/>
        </w:rPr>
        <w:t>[XX]</w:t>
      </w:r>
      <w:r w:rsidRPr="00B14C83">
        <w:rPr>
          <w:rStyle w:val="UpdatedThisYear"/>
          <w:b/>
          <w:bCs/>
        </w:rPr>
        <w:t xml:space="preserve"> </w:t>
      </w:r>
      <w:r w:rsidRPr="00B14C83">
        <w:rPr>
          <w:rStyle w:val="UpdatedThisYear"/>
        </w:rPr>
        <w:t>and an accumulated depreciation of $</w:t>
      </w:r>
      <w:r w:rsidR="00830322" w:rsidRPr="00B14C83">
        <w:rPr>
          <w:rStyle w:val="UpdatedThisYear"/>
          <w:b/>
          <w:bCs/>
        </w:rPr>
        <w:t>[XX]</w:t>
      </w:r>
      <w:r w:rsidRPr="00B14C83">
        <w:rPr>
          <w:rStyle w:val="UpdatedThisYear"/>
        </w:rPr>
        <w:t>, and they are pledged as collateral for debt with a balance of $</w:t>
      </w:r>
      <w:r w:rsidR="00830322" w:rsidRPr="00B14C83">
        <w:rPr>
          <w:rStyle w:val="UpdatedThisYear"/>
          <w:b/>
          <w:bCs/>
        </w:rPr>
        <w:t>[XX]</w:t>
      </w:r>
      <w:r w:rsidRPr="00B14C83">
        <w:rPr>
          <w:rStyle w:val="UpdatedThisYear"/>
        </w:rPr>
        <w:t xml:space="preserve">. </w:t>
      </w:r>
      <w:r w:rsidR="00830322" w:rsidRPr="00B14C83">
        <w:rPr>
          <w:rStyle w:val="UpdatedThisYear"/>
          <w:b/>
          <w:bCs/>
        </w:rPr>
        <w:t>[</w:t>
      </w:r>
      <w:r w:rsidRPr="00B14C83">
        <w:rPr>
          <w:rStyle w:val="UpdatedThisYear"/>
          <w:b/>
          <w:bCs/>
        </w:rPr>
        <w:t xml:space="preserve">modify as appropriate—the District should evaluate whether a capital asset is a capital asset held for sale each reporting period. A capital asset is a capital asset held for sale if [a] the District has decided to pursue the sale of the asset and [b] it is probable [likely to occur] that the sale will be finalized within one year of the financial statement date. A capital asset held for sale should continue to be reported within the appropriate major class of capital assets. Additionally, the District should disclose capital assets held for sale in the notes to financial statements, with separate disclosure of historical cost and accumulated depreciation [or amortization], by major class of asset. The District should also disclose the carrying amount of debt for which capital assets held for sale are pledged as collateral, for each major class of asset. </w:t>
      </w:r>
      <w:r w:rsidRPr="00EA13E9">
        <w:rPr>
          <w:rStyle w:val="UpdatedThisYear"/>
          <w:b/>
          <w:bCs/>
          <w:i/>
          <w:iCs/>
        </w:rPr>
        <w:t>GASB Statement No. 104, paragraphs 5 - 8</w:t>
      </w:r>
      <w:r w:rsidRPr="00B14C83">
        <w:rPr>
          <w:rStyle w:val="UpdatedThisYear"/>
          <w:b/>
          <w:bCs/>
        </w:rPr>
        <w:t>)</w:t>
      </w:r>
      <w:r w:rsidR="00B14C83" w:rsidRPr="00B14C83">
        <w:rPr>
          <w:rStyle w:val="UpdatedThisYear"/>
          <w:b/>
          <w:bCs/>
        </w:rPr>
        <w:t>]</w:t>
      </w:r>
      <w:r w:rsidRPr="00B14C83">
        <w:rPr>
          <w:rStyle w:val="UpdatedThisYear"/>
        </w:rPr>
        <w:t xml:space="preserve"> </w:t>
      </w:r>
    </w:p>
    <w:p w14:paraId="6BAB50FE" w14:textId="01E2035C" w:rsidR="0031454E" w:rsidRDefault="00DC2B13" w:rsidP="00774F19">
      <w:pPr>
        <w:pStyle w:val="BodyCopy"/>
        <w:rPr>
          <w:rStyle w:val="Placeholder"/>
          <w:b w:val="0"/>
          <w:bCs/>
        </w:rPr>
      </w:pPr>
      <w:r w:rsidRPr="00F006A9">
        <w:rPr>
          <w:rStyle w:val="Placeholder"/>
          <w:b w:val="0"/>
          <w:bCs/>
        </w:rPr>
        <w:t>[</w:t>
      </w:r>
      <w:r w:rsidR="00774F19" w:rsidRPr="00F006A9">
        <w:rPr>
          <w:rStyle w:val="Placeholder"/>
          <w:b w:val="0"/>
          <w:bCs/>
        </w:rPr>
        <w:t xml:space="preserve">If the District has any collections (such as art or historical treasures) that are not capitalized, describe the collection and disclose why the assets are not capitalized. See </w:t>
      </w:r>
      <w:r w:rsidR="00774F19" w:rsidRPr="00EA13E9">
        <w:rPr>
          <w:rStyle w:val="Placeholder"/>
          <w:b w:val="0"/>
          <w:bCs/>
          <w:i/>
          <w:iCs/>
        </w:rPr>
        <w:t>GASB Statement No. 34, paragraph 118</w:t>
      </w:r>
      <w:r w:rsidR="00774F19" w:rsidRPr="00F006A9">
        <w:rPr>
          <w:rStyle w:val="Placeholder"/>
          <w:b w:val="0"/>
          <w:bCs/>
        </w:rPr>
        <w:t>.</w:t>
      </w:r>
      <w:r w:rsidRPr="00F006A9">
        <w:rPr>
          <w:rStyle w:val="Placeholder"/>
          <w:b w:val="0"/>
          <w:bCs/>
        </w:rPr>
        <w:t>]</w:t>
      </w:r>
    </w:p>
    <w:p w14:paraId="4F2F9A87" w14:textId="0188888F" w:rsidR="00782716" w:rsidRPr="00782716" w:rsidRDefault="00FB0303" w:rsidP="00782716">
      <w:pPr>
        <w:pStyle w:val="Heading2"/>
      </w:pPr>
      <w:r>
        <w:t xml:space="preserve">Note </w:t>
      </w:r>
      <w:r w:rsidRPr="0002560A">
        <w:rPr>
          <w:rStyle w:val="Placeholder"/>
          <w:b/>
          <w:bCs/>
          <w:sz w:val="32"/>
          <w:szCs w:val="36"/>
        </w:rPr>
        <w:t>[X]</w:t>
      </w:r>
      <w:r w:rsidR="00E06EB1">
        <w:t xml:space="preserve"> – </w:t>
      </w:r>
      <w:r w:rsidR="00782716" w:rsidRPr="00782716">
        <w:t>Construction and other commitments</w:t>
      </w:r>
    </w:p>
    <w:p w14:paraId="70481C62" w14:textId="0310EE0D" w:rsidR="00782716" w:rsidRPr="00782716" w:rsidRDefault="00782716" w:rsidP="00782716">
      <w:pPr>
        <w:pStyle w:val="BodyCopy"/>
      </w:pPr>
      <w:r w:rsidRPr="00782716">
        <w:t xml:space="preserve">The District had major contractual commitments related to various capital projects </w:t>
      </w:r>
      <w:proofErr w:type="gramStart"/>
      <w:r w:rsidRPr="00782716">
        <w:t>at</w:t>
      </w:r>
      <w:proofErr w:type="gramEnd"/>
      <w:r w:rsidRPr="00782716">
        <w:t xml:space="preserve"> June 30, </w:t>
      </w:r>
      <w:r w:rsidRPr="003A72D5">
        <w:rPr>
          <w:rStyle w:val="UpdatedThisYear"/>
        </w:rPr>
        <w:t>2026</w:t>
      </w:r>
      <w:r w:rsidRPr="00782716">
        <w:t xml:space="preserve">, for the construction of </w:t>
      </w:r>
      <w:r w:rsidR="00AE240F" w:rsidRPr="00AE240F">
        <w:rPr>
          <w:rStyle w:val="Placeholder"/>
        </w:rPr>
        <w:t>[</w:t>
      </w:r>
      <w:r w:rsidRPr="00AE240F">
        <w:rPr>
          <w:rStyle w:val="Placeholder"/>
        </w:rPr>
        <w:t>list projects</w:t>
      </w:r>
      <w:r w:rsidR="00AE240F" w:rsidRPr="00AE240F">
        <w:rPr>
          <w:rStyle w:val="Placeholder"/>
        </w:rPr>
        <w:t>]</w:t>
      </w:r>
      <w:r w:rsidRPr="00782716">
        <w:t xml:space="preserve">. </w:t>
      </w:r>
      <w:proofErr w:type="gramStart"/>
      <w:r w:rsidRPr="00782716">
        <w:t>At</w:t>
      </w:r>
      <w:proofErr w:type="gramEnd"/>
      <w:r w:rsidRPr="00782716">
        <w:t xml:space="preserve"> June 30, </w:t>
      </w:r>
      <w:r w:rsidRPr="003A72D5">
        <w:rPr>
          <w:rStyle w:val="UpdatedThisYear"/>
        </w:rPr>
        <w:t>2026</w:t>
      </w:r>
      <w:r w:rsidRPr="00782716">
        <w:t xml:space="preserve">, the District </w:t>
      </w:r>
      <w:proofErr w:type="gramStart"/>
      <w:r w:rsidRPr="00782716">
        <w:t>had spent</w:t>
      </w:r>
      <w:proofErr w:type="gramEnd"/>
      <w:r w:rsidRPr="00782716">
        <w:t xml:space="preserve"> $</w:t>
      </w:r>
      <w:r w:rsidR="00AE240F" w:rsidRPr="007A6BAE">
        <w:rPr>
          <w:rStyle w:val="Placeholder"/>
        </w:rPr>
        <w:t>[XX]</w:t>
      </w:r>
      <w:r w:rsidR="007A6BAE">
        <w:t xml:space="preserve"> </w:t>
      </w:r>
      <w:r w:rsidRPr="00782716">
        <w:t>on these projects and had remaining contractual commitments with contractors of $</w:t>
      </w:r>
      <w:r w:rsidR="007A6BAE" w:rsidRPr="007A6BAE">
        <w:rPr>
          <w:rStyle w:val="Placeholder"/>
        </w:rPr>
        <w:t>[XX]</w:t>
      </w:r>
      <w:r w:rsidRPr="00782716">
        <w:t>. These projects are being financed (describe source of payment/financing and terms of the commitment).</w:t>
      </w:r>
    </w:p>
    <w:p w14:paraId="1975D8A9" w14:textId="1E1E64DD" w:rsidR="00782716" w:rsidRPr="00782716" w:rsidRDefault="00782716" w:rsidP="00782716">
      <w:pPr>
        <w:pStyle w:val="BodyCopy"/>
      </w:pPr>
      <w:r w:rsidRPr="00782716">
        <w:t xml:space="preserve">The District had contractual commitments related to leases for which the lease term had not yet commenced </w:t>
      </w:r>
      <w:proofErr w:type="gramStart"/>
      <w:r w:rsidRPr="00782716">
        <w:t>at</w:t>
      </w:r>
      <w:proofErr w:type="gramEnd"/>
      <w:r w:rsidRPr="00782716">
        <w:t xml:space="preserve"> June 30, </w:t>
      </w:r>
      <w:r w:rsidRPr="003A72D5">
        <w:rPr>
          <w:rStyle w:val="UpdatedThisYear"/>
        </w:rPr>
        <w:t>2026</w:t>
      </w:r>
      <w:r w:rsidRPr="00782716">
        <w:t xml:space="preserve">, for (list lease assets by major classes). </w:t>
      </w:r>
      <w:proofErr w:type="gramStart"/>
      <w:r w:rsidRPr="00782716">
        <w:t>At</w:t>
      </w:r>
      <w:proofErr w:type="gramEnd"/>
      <w:r w:rsidRPr="00782716">
        <w:t xml:space="preserve"> June 30, </w:t>
      </w:r>
      <w:r w:rsidRPr="00AE240F">
        <w:rPr>
          <w:rStyle w:val="UpdatedThisYear"/>
        </w:rPr>
        <w:t>2026</w:t>
      </w:r>
      <w:r w:rsidRPr="00782716">
        <w:t xml:space="preserve">, the District </w:t>
      </w:r>
      <w:proofErr w:type="gramStart"/>
      <w:r w:rsidRPr="00782716">
        <w:t>had made</w:t>
      </w:r>
      <w:proofErr w:type="gramEnd"/>
      <w:r w:rsidRPr="00782716">
        <w:t xml:space="preserve"> payments of $</w:t>
      </w:r>
      <w:r w:rsidR="007A6BAE" w:rsidRPr="007A6BAE">
        <w:rPr>
          <w:rStyle w:val="Placeholder"/>
        </w:rPr>
        <w:t>[XX]</w:t>
      </w:r>
      <w:r w:rsidRPr="00782716">
        <w:t xml:space="preserve"> to the lessors and had remaining contractual commitments with lessors of $</w:t>
      </w:r>
      <w:r w:rsidR="007A6BAE" w:rsidRPr="007A6BAE">
        <w:rPr>
          <w:rStyle w:val="Placeholder"/>
        </w:rPr>
        <w:t>[XX]</w:t>
      </w:r>
      <w:r w:rsidRPr="00782716">
        <w:t xml:space="preserve">, including the lease liabilities that will be recognized at the commencement of the lease terms. </w:t>
      </w:r>
      <w:r w:rsidR="007A6BAE" w:rsidRPr="007A6BAE">
        <w:rPr>
          <w:rStyle w:val="Placeholder"/>
        </w:rPr>
        <w:t>[</w:t>
      </w:r>
      <w:r w:rsidRPr="00EA13E9">
        <w:rPr>
          <w:rStyle w:val="Placeholder"/>
          <w:i/>
          <w:iCs/>
        </w:rPr>
        <w:t xml:space="preserve">GASB Statement No. 87, paragraph 37 </w:t>
      </w:r>
      <w:r w:rsidR="007A6BAE" w:rsidRPr="00EA13E9">
        <w:rPr>
          <w:rStyle w:val="Placeholder"/>
          <w:i/>
          <w:iCs/>
        </w:rPr>
        <w:t>[</w:t>
      </w:r>
      <w:r w:rsidRPr="00EA13E9">
        <w:rPr>
          <w:rStyle w:val="Placeholder"/>
          <w:i/>
          <w:iCs/>
        </w:rPr>
        <w:t>g</w:t>
      </w:r>
      <w:r w:rsidR="007A6BAE" w:rsidRPr="00EA13E9">
        <w:rPr>
          <w:rStyle w:val="Placeholder"/>
          <w:i/>
          <w:iCs/>
        </w:rPr>
        <w:t>]</w:t>
      </w:r>
      <w:r w:rsidR="007A6BAE" w:rsidRPr="007A6BAE">
        <w:rPr>
          <w:rStyle w:val="Placeholder"/>
        </w:rPr>
        <w:t>]</w:t>
      </w:r>
    </w:p>
    <w:p w14:paraId="59058503" w14:textId="256983C7" w:rsidR="00782716" w:rsidRPr="00782716" w:rsidRDefault="00782716" w:rsidP="00782716">
      <w:pPr>
        <w:pStyle w:val="BodyCopy"/>
      </w:pPr>
      <w:r w:rsidRPr="00782716">
        <w:t xml:space="preserve">The District had contractual commitments related to subscription-based information technology arrangements for which the subscription term had not yet commenced </w:t>
      </w:r>
      <w:proofErr w:type="gramStart"/>
      <w:r w:rsidRPr="00782716">
        <w:t>at</w:t>
      </w:r>
      <w:proofErr w:type="gramEnd"/>
      <w:r w:rsidRPr="00782716">
        <w:t xml:space="preserve"> June 30, </w:t>
      </w:r>
      <w:r w:rsidRPr="00AE240F">
        <w:rPr>
          <w:rStyle w:val="UpdatedThisYear"/>
        </w:rPr>
        <w:t>2026</w:t>
      </w:r>
      <w:r w:rsidRPr="00782716">
        <w:t xml:space="preserve">, for </w:t>
      </w:r>
      <w:r w:rsidR="007A6BAE" w:rsidRPr="007A6BAE">
        <w:rPr>
          <w:rStyle w:val="Placeholder"/>
        </w:rPr>
        <w:t>[</w:t>
      </w:r>
      <w:r w:rsidRPr="007A6BAE">
        <w:rPr>
          <w:rStyle w:val="Placeholder"/>
        </w:rPr>
        <w:t>describe IT software and/or underlying IT assets</w:t>
      </w:r>
      <w:r w:rsidR="007A6BAE" w:rsidRPr="007A6BAE">
        <w:rPr>
          <w:rStyle w:val="Placeholder"/>
        </w:rPr>
        <w:t>]</w:t>
      </w:r>
      <w:r w:rsidRPr="00782716">
        <w:t xml:space="preserve">. </w:t>
      </w:r>
      <w:proofErr w:type="gramStart"/>
      <w:r w:rsidRPr="00782716">
        <w:t>At</w:t>
      </w:r>
      <w:proofErr w:type="gramEnd"/>
      <w:r w:rsidRPr="00782716">
        <w:t xml:space="preserve"> June 30, </w:t>
      </w:r>
      <w:r w:rsidRPr="00AE240F">
        <w:rPr>
          <w:rStyle w:val="UpdatedThisYear"/>
        </w:rPr>
        <w:t>2026</w:t>
      </w:r>
      <w:r w:rsidRPr="00782716">
        <w:t xml:space="preserve">, the District </w:t>
      </w:r>
      <w:proofErr w:type="gramStart"/>
      <w:r w:rsidRPr="00782716">
        <w:t>had made</w:t>
      </w:r>
      <w:proofErr w:type="gramEnd"/>
      <w:r w:rsidRPr="00782716">
        <w:t xml:space="preserve"> payments of $</w:t>
      </w:r>
      <w:r w:rsidR="007A6BAE" w:rsidRPr="007A6BAE">
        <w:rPr>
          <w:rStyle w:val="Placeholder"/>
        </w:rPr>
        <w:t>[XX]</w:t>
      </w:r>
      <w:r w:rsidRPr="00782716">
        <w:t xml:space="preserve"> to the vendors and had remaining contractual commitments with vendors of $</w:t>
      </w:r>
      <w:r w:rsidR="007A6BAE" w:rsidRPr="007A6BAE">
        <w:rPr>
          <w:rStyle w:val="Placeholder"/>
        </w:rPr>
        <w:t>[XX]</w:t>
      </w:r>
      <w:r w:rsidRPr="00782716">
        <w:t xml:space="preserve">, including the subscription liabilities that will be recognized at the commencement of the subscription terms. </w:t>
      </w:r>
      <w:r w:rsidR="007A6BAE" w:rsidRPr="007A6BAE">
        <w:rPr>
          <w:rStyle w:val="Placeholder"/>
        </w:rPr>
        <w:t>[</w:t>
      </w:r>
      <w:r w:rsidRPr="00EA13E9">
        <w:rPr>
          <w:rStyle w:val="Placeholder"/>
          <w:i/>
          <w:iCs/>
        </w:rPr>
        <w:t>GASB Statement No. 96, paragraph 60 [f]</w:t>
      </w:r>
      <w:r w:rsidR="007A6BAE" w:rsidRPr="007A6BAE">
        <w:rPr>
          <w:rStyle w:val="Placeholder"/>
        </w:rPr>
        <w:t>]</w:t>
      </w:r>
    </w:p>
    <w:p w14:paraId="589F09E3" w14:textId="5A3B5A86" w:rsidR="00F006A9" w:rsidRPr="007A6BAE" w:rsidRDefault="007A6BAE" w:rsidP="00782716">
      <w:pPr>
        <w:pStyle w:val="BodyCopy"/>
        <w:rPr>
          <w:rStyle w:val="Placeholder"/>
        </w:rPr>
      </w:pPr>
      <w:r w:rsidRPr="007A6BAE">
        <w:rPr>
          <w:rStyle w:val="Placeholder"/>
        </w:rPr>
        <w:lastRenderedPageBreak/>
        <w:t>[</w:t>
      </w:r>
      <w:r w:rsidR="00782716" w:rsidRPr="007A6BAE">
        <w:rPr>
          <w:rStyle w:val="Placeholder"/>
        </w:rPr>
        <w:t>If the District had other significant commitments, provide a description of the commitment, dollar amounts and basic terms of the commitment (including amounts spent to date and amounts remaining under the commitment), and source of payment.</w:t>
      </w:r>
      <w:r w:rsidRPr="007A6BAE">
        <w:rPr>
          <w:rStyle w:val="Placeholder"/>
        </w:rPr>
        <w:t>]</w:t>
      </w:r>
    </w:p>
    <w:p w14:paraId="13C6C9ED" w14:textId="77777777" w:rsidR="00C75218" w:rsidRDefault="00C75218">
      <w:pPr>
        <w:rPr>
          <w:rFonts w:ascii="Arial" w:eastAsiaTheme="majorEastAsia" w:hAnsi="Arial" w:cstheme="majorBidi"/>
          <w:b/>
          <w:color w:val="000000" w:themeColor="text1"/>
          <w:sz w:val="32"/>
          <w:szCs w:val="28"/>
        </w:rPr>
      </w:pPr>
      <w:r>
        <w:br w:type="page"/>
      </w:r>
    </w:p>
    <w:p w14:paraId="2EAB0E87" w14:textId="02B0E0D9" w:rsidR="00DA3E8A" w:rsidRDefault="00FB0303" w:rsidP="00DA3E8A">
      <w:pPr>
        <w:pStyle w:val="Heading2"/>
      </w:pPr>
      <w:r>
        <w:lastRenderedPageBreak/>
        <w:t xml:space="preserve">Note </w:t>
      </w:r>
      <w:r w:rsidRPr="0002560A">
        <w:rPr>
          <w:rStyle w:val="Placeholder"/>
          <w:b/>
          <w:bCs/>
          <w:sz w:val="32"/>
          <w:szCs w:val="36"/>
        </w:rPr>
        <w:t>[X]</w:t>
      </w:r>
      <w:r w:rsidR="00E06EB1">
        <w:t xml:space="preserve"> – </w:t>
      </w:r>
      <w:r w:rsidR="00DA3E8A">
        <w:t>Short-term liabilities</w:t>
      </w:r>
    </w:p>
    <w:p w14:paraId="59293162" w14:textId="7A34D9F5" w:rsidR="00DA3E8A" w:rsidRPr="004E6962" w:rsidRDefault="00DA3E8A" w:rsidP="000A6204">
      <w:pPr>
        <w:pStyle w:val="Heading3"/>
        <w:rPr>
          <w:b w:val="0"/>
          <w:bCs/>
          <w:sz w:val="28"/>
          <w:szCs w:val="28"/>
        </w:rPr>
      </w:pPr>
      <w:r w:rsidRPr="004E6962">
        <w:rPr>
          <w:b w:val="0"/>
          <w:bCs/>
          <w:sz w:val="28"/>
          <w:szCs w:val="28"/>
        </w:rPr>
        <w:t>Payables</w:t>
      </w:r>
    </w:p>
    <w:p w14:paraId="173A36AF" w14:textId="77777777" w:rsidR="000A6204" w:rsidRPr="000A6204" w:rsidRDefault="000A6204" w:rsidP="000A6204">
      <w:pPr>
        <w:pStyle w:val="UserInstructionSections"/>
      </w:pPr>
      <w:r w:rsidRPr="000A6204">
        <w:t>User instructions:</w:t>
      </w:r>
    </w:p>
    <w:p w14:paraId="73591F44" w14:textId="40F317E2" w:rsidR="00DA3E8A" w:rsidRPr="000A6204" w:rsidRDefault="00DA3E8A" w:rsidP="000A6204">
      <w:pPr>
        <w:pStyle w:val="UserInstructions"/>
      </w:pPr>
      <w:r w:rsidRPr="000A6204">
        <w:t xml:space="preserve">If the District had significant individual payable accounts whose nature is obscured by aggregation, provide details about those accounts here. See </w:t>
      </w:r>
      <w:r w:rsidRPr="00EA13E9">
        <w:rPr>
          <w:i/>
          <w:iCs/>
        </w:rPr>
        <w:t>GASB Statement No. 38, paragraph 13</w:t>
      </w:r>
      <w:r w:rsidRPr="000A6204">
        <w:t>.</w:t>
      </w:r>
    </w:p>
    <w:p w14:paraId="733039F7" w14:textId="0CA0FCE7" w:rsidR="00DA3E8A" w:rsidRPr="004E6962" w:rsidRDefault="00DA3E8A" w:rsidP="000A6204">
      <w:pPr>
        <w:pStyle w:val="Heading3"/>
        <w:rPr>
          <w:b w:val="0"/>
          <w:bCs/>
          <w:sz w:val="28"/>
          <w:szCs w:val="28"/>
        </w:rPr>
      </w:pPr>
      <w:r w:rsidRPr="004E6962">
        <w:rPr>
          <w:b w:val="0"/>
          <w:bCs/>
          <w:sz w:val="28"/>
          <w:szCs w:val="28"/>
        </w:rPr>
        <w:t>Short-term debt</w:t>
      </w:r>
    </w:p>
    <w:p w14:paraId="770A4788" w14:textId="77777777" w:rsidR="000A6204" w:rsidRPr="000A6204" w:rsidRDefault="000A6204" w:rsidP="000A6204">
      <w:pPr>
        <w:pStyle w:val="UserInstructionSections"/>
      </w:pPr>
      <w:r w:rsidRPr="000A6204">
        <w:t>User instructions:</w:t>
      </w:r>
    </w:p>
    <w:p w14:paraId="2A9EF2AB" w14:textId="7271BF9E" w:rsidR="007A6BAE" w:rsidRPr="000A6204" w:rsidRDefault="00DA3E8A" w:rsidP="000A6204">
      <w:pPr>
        <w:pStyle w:val="UserInstructions"/>
      </w:pPr>
      <w:r w:rsidRPr="000A6204">
        <w:t xml:space="preserve">If the District had short-term debt (e.g., anticipation notes, lines of credit, and similar loans) activity during the year, even if no short-term debt is outstanding at year-end, the District should explain why the debt was issued and present a schedule of changes that discloses beginning and ending balances as well as increases and decreases. See </w:t>
      </w:r>
      <w:r w:rsidRPr="00EA13E9">
        <w:rPr>
          <w:i/>
          <w:iCs/>
        </w:rPr>
        <w:t>GASB Statement No. 38, paragraph 12</w:t>
      </w:r>
      <w:r w:rsidRPr="000A6204">
        <w:t xml:space="preserve">, as amended by </w:t>
      </w:r>
      <w:r w:rsidRPr="00EA13E9">
        <w:rPr>
          <w:i/>
          <w:iCs/>
        </w:rPr>
        <w:t>GASB Statement No. 88, paragraphs 4 and 6</w:t>
      </w:r>
      <w:r w:rsidRPr="000A6204">
        <w:t xml:space="preserve">. The District should also disclose summarized information about assets pledged as collateral for the debt and terms specified in the debt agreement related to significant (1) events of default with finance-related consequences, (2) termination events with finance-related consequences, and (3) subjective acceleration clauses. See </w:t>
      </w:r>
      <w:r w:rsidRPr="00EA13E9">
        <w:rPr>
          <w:i/>
          <w:iCs/>
        </w:rPr>
        <w:t>GASB Statement No. 88, paragraph 5</w:t>
      </w:r>
      <w:r w:rsidRPr="000A6204">
        <w:t>.</w:t>
      </w:r>
    </w:p>
    <w:p w14:paraId="65DEF2D6" w14:textId="77777777" w:rsidR="00C75218" w:rsidRDefault="00C75218">
      <w:pPr>
        <w:rPr>
          <w:rFonts w:ascii="Arial" w:eastAsiaTheme="majorEastAsia" w:hAnsi="Arial" w:cstheme="majorBidi"/>
          <w:b/>
          <w:color w:val="000000" w:themeColor="text1"/>
          <w:sz w:val="32"/>
          <w:szCs w:val="28"/>
        </w:rPr>
      </w:pPr>
      <w:r>
        <w:br w:type="page"/>
      </w:r>
    </w:p>
    <w:p w14:paraId="17D3E4BF" w14:textId="214D760A" w:rsidR="00755E30" w:rsidRDefault="00FB0303" w:rsidP="00755E30">
      <w:pPr>
        <w:pStyle w:val="Heading2"/>
      </w:pPr>
      <w:r>
        <w:lastRenderedPageBreak/>
        <w:t xml:space="preserve">Note </w:t>
      </w:r>
      <w:r w:rsidRPr="0002560A">
        <w:rPr>
          <w:rStyle w:val="Placeholder"/>
          <w:b/>
          <w:bCs/>
          <w:sz w:val="32"/>
          <w:szCs w:val="36"/>
        </w:rPr>
        <w:t>[X]</w:t>
      </w:r>
      <w:r w:rsidR="00E06EB1">
        <w:t xml:space="preserve"> – </w:t>
      </w:r>
      <w:r w:rsidR="00755E30">
        <w:t>Long-term liabilities</w:t>
      </w:r>
    </w:p>
    <w:p w14:paraId="0B278B16" w14:textId="36FB449C" w:rsidR="007A6BAE" w:rsidRPr="00782716" w:rsidRDefault="00755E30" w:rsidP="00755E30">
      <w:pPr>
        <w:pStyle w:val="BodyCopy"/>
      </w:pPr>
      <w:r>
        <w:t xml:space="preserve">The following schedule details the District’s long-term liability and obligation activity for the year ended June 30, </w:t>
      </w:r>
      <w:r w:rsidRPr="00755E30">
        <w:rPr>
          <w:rStyle w:val="UpdatedThisYear"/>
        </w:rPr>
        <w:t>2026</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1435"/>
        <w:gridCol w:w="1255"/>
      </w:tblGrid>
      <w:tr w:rsidR="005A0437" w:rsidRPr="0005283F" w14:paraId="2436B2B5" w14:textId="77777777">
        <w:tc>
          <w:tcPr>
            <w:tcW w:w="3240" w:type="dxa"/>
          </w:tcPr>
          <w:p w14:paraId="4DF70B22" w14:textId="77777777" w:rsidR="005A0437" w:rsidRPr="0005283F" w:rsidRDefault="005A0437">
            <w:pPr>
              <w:pStyle w:val="BodyCopy"/>
              <w:jc w:val="center"/>
              <w:rPr>
                <w:b/>
                <w:bCs/>
                <w:sz w:val="18"/>
                <w:szCs w:val="18"/>
              </w:rPr>
            </w:pPr>
          </w:p>
        </w:tc>
        <w:tc>
          <w:tcPr>
            <w:tcW w:w="1440" w:type="dxa"/>
            <w:vAlign w:val="bottom"/>
          </w:tcPr>
          <w:p w14:paraId="1972EF52" w14:textId="77777777" w:rsidR="005A0437" w:rsidRPr="0005283F" w:rsidRDefault="005A0437">
            <w:pPr>
              <w:pStyle w:val="BodyCopy"/>
              <w:jc w:val="center"/>
              <w:rPr>
                <w:b/>
                <w:bCs/>
                <w:sz w:val="18"/>
                <w:szCs w:val="18"/>
              </w:rPr>
            </w:pPr>
            <w:r w:rsidRPr="0005283F">
              <w:rPr>
                <w:b/>
                <w:bCs/>
                <w:sz w:val="18"/>
                <w:szCs w:val="18"/>
              </w:rPr>
              <w:t xml:space="preserve">Balance </w:t>
            </w:r>
            <w:r w:rsidRPr="0005283F">
              <w:rPr>
                <w:b/>
                <w:bCs/>
                <w:sz w:val="18"/>
                <w:szCs w:val="18"/>
              </w:rPr>
              <w:br/>
              <w:t xml:space="preserve">July 1, </w:t>
            </w:r>
            <w:r w:rsidRPr="00755E30">
              <w:rPr>
                <w:rStyle w:val="UpdatedThisYear"/>
                <w:b/>
                <w:bCs/>
                <w:sz w:val="18"/>
                <w:szCs w:val="18"/>
              </w:rPr>
              <w:t>2025</w:t>
            </w:r>
          </w:p>
        </w:tc>
        <w:tc>
          <w:tcPr>
            <w:tcW w:w="1350" w:type="dxa"/>
            <w:vAlign w:val="bottom"/>
          </w:tcPr>
          <w:p w14:paraId="6953D9B4" w14:textId="77777777" w:rsidR="005A0437" w:rsidRPr="0005283F" w:rsidRDefault="005A0437">
            <w:pPr>
              <w:pStyle w:val="BodyCopy"/>
              <w:jc w:val="center"/>
              <w:rPr>
                <w:b/>
                <w:bCs/>
                <w:sz w:val="18"/>
                <w:szCs w:val="18"/>
              </w:rPr>
            </w:pPr>
            <w:r w:rsidRPr="0005283F">
              <w:rPr>
                <w:b/>
                <w:bCs/>
                <w:sz w:val="18"/>
                <w:szCs w:val="18"/>
              </w:rPr>
              <w:t>Additions</w:t>
            </w:r>
          </w:p>
        </w:tc>
        <w:tc>
          <w:tcPr>
            <w:tcW w:w="1350" w:type="dxa"/>
            <w:vAlign w:val="bottom"/>
          </w:tcPr>
          <w:p w14:paraId="50D3C214" w14:textId="77777777" w:rsidR="005A0437" w:rsidRPr="0005283F" w:rsidRDefault="005A0437">
            <w:pPr>
              <w:pStyle w:val="BodyCopy"/>
              <w:jc w:val="center"/>
              <w:rPr>
                <w:b/>
                <w:bCs/>
                <w:sz w:val="18"/>
                <w:szCs w:val="18"/>
              </w:rPr>
            </w:pPr>
            <w:r w:rsidRPr="0005283F">
              <w:rPr>
                <w:b/>
                <w:bCs/>
                <w:sz w:val="18"/>
                <w:szCs w:val="18"/>
              </w:rPr>
              <w:t>Reductions</w:t>
            </w:r>
          </w:p>
        </w:tc>
        <w:tc>
          <w:tcPr>
            <w:tcW w:w="1435" w:type="dxa"/>
            <w:vAlign w:val="bottom"/>
          </w:tcPr>
          <w:p w14:paraId="66C9647C" w14:textId="77777777" w:rsidR="005A0437" w:rsidRPr="0005283F" w:rsidRDefault="005A0437">
            <w:pPr>
              <w:pStyle w:val="BodyCopy"/>
              <w:jc w:val="center"/>
              <w:rPr>
                <w:b/>
                <w:bCs/>
                <w:sz w:val="18"/>
                <w:szCs w:val="18"/>
              </w:rPr>
            </w:pPr>
            <w:r w:rsidRPr="0005283F">
              <w:rPr>
                <w:b/>
                <w:bCs/>
                <w:sz w:val="18"/>
                <w:szCs w:val="18"/>
              </w:rPr>
              <w:t>Balance</w:t>
            </w:r>
            <w:r w:rsidRPr="0005283F">
              <w:rPr>
                <w:b/>
                <w:bCs/>
                <w:sz w:val="18"/>
                <w:szCs w:val="18"/>
              </w:rPr>
              <w:br/>
              <w:t xml:space="preserve">June 30, </w:t>
            </w:r>
            <w:r w:rsidRPr="00755E30">
              <w:rPr>
                <w:rStyle w:val="UpdatedThisYear"/>
                <w:b/>
                <w:bCs/>
                <w:sz w:val="18"/>
                <w:szCs w:val="18"/>
              </w:rPr>
              <w:t>2026</w:t>
            </w:r>
          </w:p>
        </w:tc>
        <w:tc>
          <w:tcPr>
            <w:tcW w:w="1255" w:type="dxa"/>
            <w:vAlign w:val="bottom"/>
          </w:tcPr>
          <w:p w14:paraId="5720E67A" w14:textId="77777777" w:rsidR="005A0437" w:rsidRPr="0005283F" w:rsidRDefault="005A0437">
            <w:pPr>
              <w:pStyle w:val="BodyCopy"/>
              <w:jc w:val="center"/>
              <w:rPr>
                <w:b/>
                <w:bCs/>
                <w:sz w:val="18"/>
                <w:szCs w:val="18"/>
              </w:rPr>
            </w:pPr>
            <w:r w:rsidRPr="0005283F">
              <w:rPr>
                <w:b/>
                <w:bCs/>
                <w:sz w:val="18"/>
                <w:szCs w:val="18"/>
              </w:rPr>
              <w:t>Due within</w:t>
            </w:r>
            <w:r w:rsidRPr="0005283F">
              <w:rPr>
                <w:b/>
                <w:bCs/>
                <w:sz w:val="18"/>
                <w:szCs w:val="18"/>
              </w:rPr>
              <w:br/>
              <w:t>1 year</w:t>
            </w:r>
          </w:p>
        </w:tc>
      </w:tr>
      <w:tr w:rsidR="005A0437" w:rsidRPr="0005283F" w14:paraId="07A5E379" w14:textId="77777777">
        <w:tc>
          <w:tcPr>
            <w:tcW w:w="3240" w:type="dxa"/>
          </w:tcPr>
          <w:p w14:paraId="4AA9AB56" w14:textId="77777777" w:rsidR="005A0437" w:rsidRPr="0005283F" w:rsidRDefault="005A0437" w:rsidP="00273D05">
            <w:pPr>
              <w:pStyle w:val="TableBody"/>
            </w:pPr>
            <w:r w:rsidRPr="00CB7C5E">
              <w:t>Bonds payable:</w:t>
            </w:r>
          </w:p>
        </w:tc>
        <w:tc>
          <w:tcPr>
            <w:tcW w:w="1440" w:type="dxa"/>
            <w:tcBorders>
              <w:right w:val="single" w:sz="48" w:space="0" w:color="FFFFFF" w:themeColor="background1"/>
            </w:tcBorders>
          </w:tcPr>
          <w:p w14:paraId="6A1ED8DB" w14:textId="77777777" w:rsidR="005A0437" w:rsidRPr="0005283F" w:rsidRDefault="005A0437">
            <w:pPr>
              <w:pStyle w:val="BodyCopy"/>
              <w:rPr>
                <w:sz w:val="18"/>
                <w:szCs w:val="18"/>
              </w:rPr>
            </w:pPr>
          </w:p>
        </w:tc>
        <w:tc>
          <w:tcPr>
            <w:tcW w:w="1350" w:type="dxa"/>
            <w:tcBorders>
              <w:left w:val="single" w:sz="48" w:space="0" w:color="FFFFFF" w:themeColor="background1"/>
              <w:right w:val="single" w:sz="48" w:space="0" w:color="FFFFFF" w:themeColor="background1"/>
            </w:tcBorders>
          </w:tcPr>
          <w:p w14:paraId="3C7248DD" w14:textId="77777777" w:rsidR="005A0437" w:rsidRPr="0005283F" w:rsidRDefault="005A0437">
            <w:pPr>
              <w:pStyle w:val="BodyCopy"/>
              <w:rPr>
                <w:sz w:val="18"/>
                <w:szCs w:val="18"/>
              </w:rPr>
            </w:pPr>
          </w:p>
        </w:tc>
        <w:tc>
          <w:tcPr>
            <w:tcW w:w="1350" w:type="dxa"/>
            <w:tcBorders>
              <w:left w:val="single" w:sz="48" w:space="0" w:color="FFFFFF" w:themeColor="background1"/>
              <w:right w:val="single" w:sz="48" w:space="0" w:color="FFFFFF" w:themeColor="background1"/>
            </w:tcBorders>
          </w:tcPr>
          <w:p w14:paraId="07621111" w14:textId="77777777" w:rsidR="005A0437" w:rsidRPr="0005283F" w:rsidRDefault="005A0437">
            <w:pPr>
              <w:pStyle w:val="BodyCopy"/>
              <w:rPr>
                <w:sz w:val="18"/>
                <w:szCs w:val="18"/>
              </w:rPr>
            </w:pPr>
          </w:p>
        </w:tc>
        <w:tc>
          <w:tcPr>
            <w:tcW w:w="1435" w:type="dxa"/>
            <w:tcBorders>
              <w:left w:val="single" w:sz="48" w:space="0" w:color="FFFFFF" w:themeColor="background1"/>
              <w:right w:val="single" w:sz="48" w:space="0" w:color="FFFFFF" w:themeColor="background1"/>
            </w:tcBorders>
          </w:tcPr>
          <w:p w14:paraId="5835774A" w14:textId="77777777" w:rsidR="005A0437" w:rsidRPr="0005283F" w:rsidRDefault="005A0437">
            <w:pPr>
              <w:pStyle w:val="BodyCopy"/>
              <w:rPr>
                <w:sz w:val="18"/>
                <w:szCs w:val="18"/>
              </w:rPr>
            </w:pPr>
          </w:p>
        </w:tc>
        <w:tc>
          <w:tcPr>
            <w:tcW w:w="1255" w:type="dxa"/>
            <w:tcBorders>
              <w:left w:val="single" w:sz="48" w:space="0" w:color="FFFFFF" w:themeColor="background1"/>
            </w:tcBorders>
          </w:tcPr>
          <w:p w14:paraId="162E41FA" w14:textId="77777777" w:rsidR="005A0437" w:rsidRPr="0005283F" w:rsidRDefault="005A0437">
            <w:pPr>
              <w:pStyle w:val="BodyCopy"/>
              <w:rPr>
                <w:sz w:val="18"/>
                <w:szCs w:val="18"/>
              </w:rPr>
            </w:pPr>
          </w:p>
        </w:tc>
      </w:tr>
      <w:tr w:rsidR="00DE13AA" w:rsidRPr="0005283F" w14:paraId="289703D9" w14:textId="77777777">
        <w:tc>
          <w:tcPr>
            <w:tcW w:w="3240" w:type="dxa"/>
            <w:vAlign w:val="bottom"/>
          </w:tcPr>
          <w:p w14:paraId="02144FA9" w14:textId="64410417" w:rsidR="00DE13AA" w:rsidRPr="0005283F" w:rsidRDefault="00DE13AA" w:rsidP="00F606CF">
            <w:pPr>
              <w:pStyle w:val="TableBody"/>
              <w:ind w:left="250"/>
            </w:pPr>
            <w:r w:rsidRPr="00D456A7">
              <w:t>General obligation bonds</w:t>
            </w:r>
          </w:p>
        </w:tc>
        <w:tc>
          <w:tcPr>
            <w:tcW w:w="1440" w:type="dxa"/>
            <w:tcBorders>
              <w:right w:val="single" w:sz="48" w:space="0" w:color="FFFFFF" w:themeColor="background1"/>
            </w:tcBorders>
          </w:tcPr>
          <w:p w14:paraId="6040AA6F" w14:textId="77777777" w:rsidR="00DE13AA" w:rsidRPr="0005283F" w:rsidRDefault="00DE13AA" w:rsidP="00DE13AA">
            <w:pPr>
              <w:pStyle w:val="BodyCopy"/>
              <w:rPr>
                <w:sz w:val="18"/>
                <w:szCs w:val="18"/>
              </w:rPr>
            </w:pPr>
          </w:p>
        </w:tc>
        <w:tc>
          <w:tcPr>
            <w:tcW w:w="1350" w:type="dxa"/>
            <w:tcBorders>
              <w:left w:val="single" w:sz="48" w:space="0" w:color="FFFFFF" w:themeColor="background1"/>
              <w:right w:val="single" w:sz="48" w:space="0" w:color="FFFFFF" w:themeColor="background1"/>
            </w:tcBorders>
          </w:tcPr>
          <w:p w14:paraId="2BD74C54" w14:textId="77777777" w:rsidR="00DE13AA" w:rsidRPr="0005283F" w:rsidRDefault="00DE13AA" w:rsidP="00DE13AA">
            <w:pPr>
              <w:pStyle w:val="BodyCopy"/>
              <w:rPr>
                <w:sz w:val="18"/>
                <w:szCs w:val="18"/>
              </w:rPr>
            </w:pPr>
          </w:p>
        </w:tc>
        <w:tc>
          <w:tcPr>
            <w:tcW w:w="1350" w:type="dxa"/>
            <w:tcBorders>
              <w:left w:val="single" w:sz="48" w:space="0" w:color="FFFFFF" w:themeColor="background1"/>
              <w:right w:val="single" w:sz="48" w:space="0" w:color="FFFFFF" w:themeColor="background1"/>
            </w:tcBorders>
          </w:tcPr>
          <w:p w14:paraId="7D98017D" w14:textId="77777777" w:rsidR="00DE13AA" w:rsidRPr="0005283F" w:rsidRDefault="00DE13AA" w:rsidP="00DE13AA">
            <w:pPr>
              <w:pStyle w:val="BodyCopy"/>
              <w:rPr>
                <w:sz w:val="18"/>
                <w:szCs w:val="18"/>
              </w:rPr>
            </w:pPr>
          </w:p>
        </w:tc>
        <w:tc>
          <w:tcPr>
            <w:tcW w:w="1435" w:type="dxa"/>
            <w:tcBorders>
              <w:left w:val="single" w:sz="48" w:space="0" w:color="FFFFFF" w:themeColor="background1"/>
              <w:right w:val="single" w:sz="48" w:space="0" w:color="FFFFFF" w:themeColor="background1"/>
            </w:tcBorders>
          </w:tcPr>
          <w:p w14:paraId="4B7E037B" w14:textId="77777777" w:rsidR="00DE13AA" w:rsidRPr="0005283F" w:rsidRDefault="00DE13AA" w:rsidP="00DE13AA">
            <w:pPr>
              <w:pStyle w:val="BodyCopy"/>
              <w:rPr>
                <w:sz w:val="18"/>
                <w:szCs w:val="18"/>
              </w:rPr>
            </w:pPr>
          </w:p>
        </w:tc>
        <w:tc>
          <w:tcPr>
            <w:tcW w:w="1255" w:type="dxa"/>
            <w:tcBorders>
              <w:left w:val="single" w:sz="48" w:space="0" w:color="FFFFFF" w:themeColor="background1"/>
            </w:tcBorders>
          </w:tcPr>
          <w:p w14:paraId="3C587541" w14:textId="77777777" w:rsidR="00DE13AA" w:rsidRPr="0005283F" w:rsidRDefault="00DE13AA" w:rsidP="00DE13AA">
            <w:pPr>
              <w:pStyle w:val="BodyCopy"/>
              <w:rPr>
                <w:sz w:val="18"/>
                <w:szCs w:val="18"/>
              </w:rPr>
            </w:pPr>
          </w:p>
        </w:tc>
      </w:tr>
      <w:tr w:rsidR="00DE13AA" w:rsidRPr="0005283F" w14:paraId="7B0A3911" w14:textId="77777777">
        <w:tc>
          <w:tcPr>
            <w:tcW w:w="3240" w:type="dxa"/>
            <w:vAlign w:val="bottom"/>
          </w:tcPr>
          <w:p w14:paraId="447B6F61" w14:textId="0F730264" w:rsidR="00DE13AA" w:rsidRPr="0005283F" w:rsidRDefault="00DE13AA" w:rsidP="00F606CF">
            <w:pPr>
              <w:pStyle w:val="TableBody"/>
              <w:ind w:left="250"/>
            </w:pPr>
            <w:r w:rsidRPr="00D456A7">
              <w:t>Revenue bonds</w:t>
            </w:r>
          </w:p>
        </w:tc>
        <w:tc>
          <w:tcPr>
            <w:tcW w:w="1440" w:type="dxa"/>
            <w:tcBorders>
              <w:right w:val="single" w:sz="48" w:space="0" w:color="FFFFFF" w:themeColor="background1"/>
            </w:tcBorders>
          </w:tcPr>
          <w:p w14:paraId="4E6CA405" w14:textId="77777777" w:rsidR="00DE13AA" w:rsidRPr="0005283F" w:rsidRDefault="00DE13AA" w:rsidP="00DE13AA">
            <w:pPr>
              <w:pStyle w:val="BodyCopy"/>
              <w:rPr>
                <w:sz w:val="18"/>
                <w:szCs w:val="18"/>
              </w:rPr>
            </w:pPr>
          </w:p>
        </w:tc>
        <w:tc>
          <w:tcPr>
            <w:tcW w:w="1350" w:type="dxa"/>
            <w:tcBorders>
              <w:left w:val="single" w:sz="48" w:space="0" w:color="FFFFFF" w:themeColor="background1"/>
              <w:right w:val="single" w:sz="48" w:space="0" w:color="FFFFFF" w:themeColor="background1"/>
            </w:tcBorders>
          </w:tcPr>
          <w:p w14:paraId="38DD2E1B" w14:textId="77777777" w:rsidR="00DE13AA" w:rsidRPr="0005283F" w:rsidRDefault="00DE13AA" w:rsidP="00DE13AA">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83E96EE" w14:textId="77777777" w:rsidR="00DE13AA" w:rsidRPr="0005283F" w:rsidRDefault="00DE13AA" w:rsidP="00DE13AA">
            <w:pPr>
              <w:pStyle w:val="BodyCopy"/>
              <w:rPr>
                <w:sz w:val="18"/>
                <w:szCs w:val="18"/>
              </w:rPr>
            </w:pPr>
          </w:p>
        </w:tc>
        <w:tc>
          <w:tcPr>
            <w:tcW w:w="1435" w:type="dxa"/>
            <w:tcBorders>
              <w:left w:val="single" w:sz="48" w:space="0" w:color="FFFFFF" w:themeColor="background1"/>
              <w:right w:val="single" w:sz="48" w:space="0" w:color="FFFFFF" w:themeColor="background1"/>
            </w:tcBorders>
          </w:tcPr>
          <w:p w14:paraId="3430E920" w14:textId="77777777" w:rsidR="00DE13AA" w:rsidRPr="0005283F" w:rsidRDefault="00DE13AA" w:rsidP="00DE13AA">
            <w:pPr>
              <w:pStyle w:val="BodyCopy"/>
              <w:rPr>
                <w:sz w:val="18"/>
                <w:szCs w:val="18"/>
              </w:rPr>
            </w:pPr>
          </w:p>
        </w:tc>
        <w:tc>
          <w:tcPr>
            <w:tcW w:w="1255" w:type="dxa"/>
            <w:tcBorders>
              <w:left w:val="single" w:sz="48" w:space="0" w:color="FFFFFF" w:themeColor="background1"/>
            </w:tcBorders>
          </w:tcPr>
          <w:p w14:paraId="536C4119" w14:textId="77777777" w:rsidR="00DE13AA" w:rsidRPr="0005283F" w:rsidRDefault="00DE13AA" w:rsidP="00DE13AA">
            <w:pPr>
              <w:pStyle w:val="BodyCopy"/>
              <w:rPr>
                <w:sz w:val="18"/>
                <w:szCs w:val="18"/>
              </w:rPr>
            </w:pPr>
          </w:p>
        </w:tc>
      </w:tr>
      <w:tr w:rsidR="00DE13AA" w:rsidRPr="0005283F" w14:paraId="499F90A3" w14:textId="77777777">
        <w:tc>
          <w:tcPr>
            <w:tcW w:w="3240" w:type="dxa"/>
            <w:vAlign w:val="bottom"/>
          </w:tcPr>
          <w:p w14:paraId="3F3F815B" w14:textId="16ECA1AB" w:rsidR="00DE13AA" w:rsidRPr="00CB7C5E" w:rsidRDefault="00DE13AA" w:rsidP="00F606CF">
            <w:pPr>
              <w:pStyle w:val="TableBody"/>
              <w:ind w:left="250"/>
            </w:pPr>
            <w:r w:rsidRPr="00D456A7">
              <w:t>Discounts/premiums</w:t>
            </w:r>
          </w:p>
        </w:tc>
        <w:tc>
          <w:tcPr>
            <w:tcW w:w="1440" w:type="dxa"/>
            <w:tcBorders>
              <w:bottom w:val="single" w:sz="4" w:space="0" w:color="auto"/>
              <w:right w:val="single" w:sz="48" w:space="0" w:color="FFFFFF" w:themeColor="background1"/>
            </w:tcBorders>
          </w:tcPr>
          <w:p w14:paraId="025254E2" w14:textId="77777777" w:rsidR="00DE13AA" w:rsidRPr="0005283F" w:rsidRDefault="00DE13AA" w:rsidP="00DE13AA">
            <w:pPr>
              <w:pStyle w:val="BodyCopy"/>
              <w:rPr>
                <w:sz w:val="18"/>
                <w:szCs w:val="18"/>
              </w:rPr>
            </w:pPr>
          </w:p>
        </w:tc>
        <w:tc>
          <w:tcPr>
            <w:tcW w:w="1350" w:type="dxa"/>
            <w:tcBorders>
              <w:left w:val="single" w:sz="48" w:space="0" w:color="FFFFFF" w:themeColor="background1"/>
              <w:bottom w:val="single" w:sz="4" w:space="0" w:color="auto"/>
              <w:right w:val="single" w:sz="48" w:space="0" w:color="FFFFFF" w:themeColor="background1"/>
            </w:tcBorders>
          </w:tcPr>
          <w:p w14:paraId="2B8F06E5" w14:textId="77777777" w:rsidR="00DE13AA" w:rsidRPr="0005283F" w:rsidRDefault="00DE13AA" w:rsidP="00DE13AA">
            <w:pPr>
              <w:pStyle w:val="BodyCopy"/>
              <w:rPr>
                <w:sz w:val="18"/>
                <w:szCs w:val="18"/>
              </w:rPr>
            </w:pPr>
          </w:p>
        </w:tc>
        <w:tc>
          <w:tcPr>
            <w:tcW w:w="1350" w:type="dxa"/>
            <w:tcBorders>
              <w:left w:val="single" w:sz="48" w:space="0" w:color="FFFFFF" w:themeColor="background1"/>
              <w:bottom w:val="single" w:sz="4" w:space="0" w:color="auto"/>
              <w:right w:val="single" w:sz="48" w:space="0" w:color="FFFFFF" w:themeColor="background1"/>
            </w:tcBorders>
          </w:tcPr>
          <w:p w14:paraId="290839CA" w14:textId="77777777" w:rsidR="00DE13AA" w:rsidRPr="0005283F" w:rsidRDefault="00DE13AA" w:rsidP="00DE13AA">
            <w:pPr>
              <w:pStyle w:val="BodyCopy"/>
              <w:rPr>
                <w:sz w:val="18"/>
                <w:szCs w:val="18"/>
              </w:rPr>
            </w:pPr>
          </w:p>
        </w:tc>
        <w:tc>
          <w:tcPr>
            <w:tcW w:w="1435" w:type="dxa"/>
            <w:tcBorders>
              <w:left w:val="single" w:sz="48" w:space="0" w:color="FFFFFF" w:themeColor="background1"/>
              <w:bottom w:val="single" w:sz="4" w:space="0" w:color="auto"/>
              <w:right w:val="single" w:sz="48" w:space="0" w:color="FFFFFF" w:themeColor="background1"/>
            </w:tcBorders>
          </w:tcPr>
          <w:p w14:paraId="3B9DC683" w14:textId="77777777" w:rsidR="00DE13AA" w:rsidRPr="0005283F" w:rsidRDefault="00DE13AA" w:rsidP="00DE13AA">
            <w:pPr>
              <w:pStyle w:val="BodyCopy"/>
              <w:rPr>
                <w:sz w:val="18"/>
                <w:szCs w:val="18"/>
              </w:rPr>
            </w:pPr>
          </w:p>
        </w:tc>
        <w:tc>
          <w:tcPr>
            <w:tcW w:w="1255" w:type="dxa"/>
            <w:tcBorders>
              <w:left w:val="single" w:sz="48" w:space="0" w:color="FFFFFF" w:themeColor="background1"/>
              <w:bottom w:val="single" w:sz="4" w:space="0" w:color="auto"/>
            </w:tcBorders>
          </w:tcPr>
          <w:p w14:paraId="2ED5580C" w14:textId="77777777" w:rsidR="00DE13AA" w:rsidRPr="0005283F" w:rsidRDefault="00DE13AA" w:rsidP="00DE13AA">
            <w:pPr>
              <w:pStyle w:val="BodyCopy"/>
              <w:rPr>
                <w:sz w:val="18"/>
                <w:szCs w:val="18"/>
              </w:rPr>
            </w:pPr>
          </w:p>
        </w:tc>
      </w:tr>
      <w:tr w:rsidR="00DE13AA" w:rsidRPr="0005283F" w14:paraId="34D45529" w14:textId="77777777">
        <w:tc>
          <w:tcPr>
            <w:tcW w:w="3240" w:type="dxa"/>
            <w:vAlign w:val="bottom"/>
          </w:tcPr>
          <w:p w14:paraId="097C939C" w14:textId="7A87C98F" w:rsidR="00DE13AA" w:rsidRPr="00CB7C5E" w:rsidRDefault="00DE13AA" w:rsidP="00F606CF">
            <w:pPr>
              <w:pStyle w:val="TableBody"/>
              <w:ind w:left="250"/>
            </w:pPr>
            <w:r w:rsidRPr="00D456A7">
              <w:t>Total bonds payable</w:t>
            </w:r>
          </w:p>
        </w:tc>
        <w:tc>
          <w:tcPr>
            <w:tcW w:w="1440" w:type="dxa"/>
            <w:tcBorders>
              <w:top w:val="single" w:sz="4" w:space="0" w:color="auto"/>
              <w:bottom w:val="single" w:sz="4" w:space="0" w:color="auto"/>
              <w:right w:val="single" w:sz="48" w:space="0" w:color="FFFFFF" w:themeColor="background1"/>
            </w:tcBorders>
          </w:tcPr>
          <w:p w14:paraId="0B378BB6" w14:textId="77777777" w:rsidR="00DE13AA" w:rsidRPr="0005283F" w:rsidRDefault="00DE13AA" w:rsidP="00DE13AA">
            <w:pPr>
              <w:pStyle w:val="BodyCopy"/>
              <w:rPr>
                <w:sz w:val="18"/>
                <w:szCs w:val="18"/>
              </w:rPr>
            </w:pPr>
          </w:p>
        </w:tc>
        <w:tc>
          <w:tcPr>
            <w:tcW w:w="1350" w:type="dxa"/>
            <w:tcBorders>
              <w:top w:val="single" w:sz="4" w:space="0" w:color="auto"/>
              <w:left w:val="single" w:sz="48" w:space="0" w:color="FFFFFF" w:themeColor="background1"/>
              <w:bottom w:val="single" w:sz="4" w:space="0" w:color="auto"/>
              <w:right w:val="single" w:sz="48" w:space="0" w:color="FFFFFF" w:themeColor="background1"/>
            </w:tcBorders>
          </w:tcPr>
          <w:p w14:paraId="6CF775E5" w14:textId="77777777" w:rsidR="00DE13AA" w:rsidRPr="0005283F" w:rsidRDefault="00DE13AA" w:rsidP="00DE13AA">
            <w:pPr>
              <w:pStyle w:val="BodyCopy"/>
              <w:rPr>
                <w:sz w:val="18"/>
                <w:szCs w:val="18"/>
              </w:rPr>
            </w:pPr>
          </w:p>
        </w:tc>
        <w:tc>
          <w:tcPr>
            <w:tcW w:w="1350" w:type="dxa"/>
            <w:tcBorders>
              <w:top w:val="single" w:sz="4" w:space="0" w:color="auto"/>
              <w:left w:val="single" w:sz="48" w:space="0" w:color="FFFFFF" w:themeColor="background1"/>
              <w:bottom w:val="single" w:sz="4" w:space="0" w:color="auto"/>
              <w:right w:val="single" w:sz="48" w:space="0" w:color="FFFFFF" w:themeColor="background1"/>
            </w:tcBorders>
          </w:tcPr>
          <w:p w14:paraId="6C72B58B" w14:textId="77777777" w:rsidR="00DE13AA" w:rsidRPr="0005283F" w:rsidRDefault="00DE13AA" w:rsidP="00DE13AA">
            <w:pPr>
              <w:pStyle w:val="BodyCopy"/>
              <w:rPr>
                <w:sz w:val="18"/>
                <w:szCs w:val="18"/>
              </w:rPr>
            </w:pPr>
          </w:p>
        </w:tc>
        <w:tc>
          <w:tcPr>
            <w:tcW w:w="1435" w:type="dxa"/>
            <w:tcBorders>
              <w:top w:val="single" w:sz="4" w:space="0" w:color="auto"/>
              <w:left w:val="single" w:sz="48" w:space="0" w:color="FFFFFF" w:themeColor="background1"/>
              <w:bottom w:val="single" w:sz="4" w:space="0" w:color="auto"/>
              <w:right w:val="single" w:sz="48" w:space="0" w:color="FFFFFF" w:themeColor="background1"/>
            </w:tcBorders>
          </w:tcPr>
          <w:p w14:paraId="07AB904F" w14:textId="77777777" w:rsidR="00DE13AA" w:rsidRPr="0005283F" w:rsidRDefault="00DE13AA" w:rsidP="00DE13AA">
            <w:pPr>
              <w:pStyle w:val="BodyCopy"/>
              <w:rPr>
                <w:sz w:val="18"/>
                <w:szCs w:val="18"/>
              </w:rPr>
            </w:pPr>
          </w:p>
        </w:tc>
        <w:tc>
          <w:tcPr>
            <w:tcW w:w="1255" w:type="dxa"/>
            <w:tcBorders>
              <w:top w:val="single" w:sz="4" w:space="0" w:color="auto"/>
              <w:left w:val="single" w:sz="48" w:space="0" w:color="FFFFFF" w:themeColor="background1"/>
              <w:bottom w:val="single" w:sz="4" w:space="0" w:color="auto"/>
            </w:tcBorders>
          </w:tcPr>
          <w:p w14:paraId="5BCBCF16" w14:textId="77777777" w:rsidR="00DE13AA" w:rsidRPr="0005283F" w:rsidRDefault="00DE13AA" w:rsidP="00DE13AA">
            <w:pPr>
              <w:pStyle w:val="BodyCopy"/>
              <w:rPr>
                <w:sz w:val="18"/>
                <w:szCs w:val="18"/>
              </w:rPr>
            </w:pPr>
          </w:p>
        </w:tc>
      </w:tr>
      <w:tr w:rsidR="00B862C5" w:rsidRPr="0005283F" w14:paraId="604518A5" w14:textId="77777777">
        <w:tc>
          <w:tcPr>
            <w:tcW w:w="3240" w:type="dxa"/>
            <w:vAlign w:val="bottom"/>
          </w:tcPr>
          <w:p w14:paraId="50D3DB63" w14:textId="176A1B50" w:rsidR="00B862C5" w:rsidRPr="00CB7C5E" w:rsidRDefault="00B862C5" w:rsidP="00273D05">
            <w:pPr>
              <w:pStyle w:val="TableBody"/>
            </w:pPr>
            <w:r w:rsidRPr="00D456A7">
              <w:t>Certificates of participation payable</w:t>
            </w:r>
          </w:p>
        </w:tc>
        <w:tc>
          <w:tcPr>
            <w:tcW w:w="1440" w:type="dxa"/>
            <w:tcBorders>
              <w:top w:val="single" w:sz="4" w:space="0" w:color="auto"/>
              <w:right w:val="single" w:sz="48" w:space="0" w:color="FFFFFF" w:themeColor="background1"/>
            </w:tcBorders>
          </w:tcPr>
          <w:p w14:paraId="6A944878" w14:textId="77777777" w:rsidR="00B862C5" w:rsidRPr="0005283F" w:rsidRDefault="00B862C5" w:rsidP="00B862C5">
            <w:pPr>
              <w:pStyle w:val="BodyCopy"/>
              <w:rPr>
                <w:sz w:val="18"/>
                <w:szCs w:val="18"/>
              </w:rPr>
            </w:pPr>
          </w:p>
        </w:tc>
        <w:tc>
          <w:tcPr>
            <w:tcW w:w="1350" w:type="dxa"/>
            <w:tcBorders>
              <w:top w:val="single" w:sz="4" w:space="0" w:color="auto"/>
              <w:left w:val="single" w:sz="48" w:space="0" w:color="FFFFFF" w:themeColor="background1"/>
              <w:right w:val="single" w:sz="48" w:space="0" w:color="FFFFFF" w:themeColor="background1"/>
            </w:tcBorders>
          </w:tcPr>
          <w:p w14:paraId="55AD05D3" w14:textId="77777777" w:rsidR="00B862C5" w:rsidRPr="0005283F" w:rsidRDefault="00B862C5" w:rsidP="00B862C5">
            <w:pPr>
              <w:pStyle w:val="BodyCopy"/>
              <w:rPr>
                <w:sz w:val="18"/>
                <w:szCs w:val="18"/>
              </w:rPr>
            </w:pPr>
          </w:p>
        </w:tc>
        <w:tc>
          <w:tcPr>
            <w:tcW w:w="1350" w:type="dxa"/>
            <w:tcBorders>
              <w:top w:val="single" w:sz="4" w:space="0" w:color="auto"/>
              <w:left w:val="single" w:sz="48" w:space="0" w:color="FFFFFF" w:themeColor="background1"/>
              <w:right w:val="single" w:sz="48" w:space="0" w:color="FFFFFF" w:themeColor="background1"/>
            </w:tcBorders>
          </w:tcPr>
          <w:p w14:paraId="69C54E82" w14:textId="77777777" w:rsidR="00B862C5" w:rsidRPr="0005283F" w:rsidRDefault="00B862C5" w:rsidP="00B862C5">
            <w:pPr>
              <w:pStyle w:val="BodyCopy"/>
              <w:rPr>
                <w:sz w:val="18"/>
                <w:szCs w:val="18"/>
              </w:rPr>
            </w:pPr>
          </w:p>
        </w:tc>
        <w:tc>
          <w:tcPr>
            <w:tcW w:w="1435" w:type="dxa"/>
            <w:tcBorders>
              <w:top w:val="single" w:sz="4" w:space="0" w:color="auto"/>
              <w:left w:val="single" w:sz="48" w:space="0" w:color="FFFFFF" w:themeColor="background1"/>
              <w:right w:val="single" w:sz="48" w:space="0" w:color="FFFFFF" w:themeColor="background1"/>
            </w:tcBorders>
          </w:tcPr>
          <w:p w14:paraId="5161CFC8" w14:textId="77777777" w:rsidR="00B862C5" w:rsidRPr="0005283F" w:rsidRDefault="00B862C5" w:rsidP="00B862C5">
            <w:pPr>
              <w:pStyle w:val="BodyCopy"/>
              <w:rPr>
                <w:sz w:val="18"/>
                <w:szCs w:val="18"/>
              </w:rPr>
            </w:pPr>
          </w:p>
        </w:tc>
        <w:tc>
          <w:tcPr>
            <w:tcW w:w="1255" w:type="dxa"/>
            <w:tcBorders>
              <w:top w:val="single" w:sz="4" w:space="0" w:color="auto"/>
              <w:left w:val="single" w:sz="48" w:space="0" w:color="FFFFFF" w:themeColor="background1"/>
            </w:tcBorders>
          </w:tcPr>
          <w:p w14:paraId="306CFD7B" w14:textId="77777777" w:rsidR="00B862C5" w:rsidRPr="0005283F" w:rsidRDefault="00B862C5" w:rsidP="00B862C5">
            <w:pPr>
              <w:pStyle w:val="BodyCopy"/>
              <w:rPr>
                <w:sz w:val="18"/>
                <w:szCs w:val="18"/>
              </w:rPr>
            </w:pPr>
          </w:p>
        </w:tc>
      </w:tr>
      <w:tr w:rsidR="00B862C5" w:rsidRPr="0005283F" w14:paraId="7A9714AA" w14:textId="77777777">
        <w:tc>
          <w:tcPr>
            <w:tcW w:w="3240" w:type="dxa"/>
            <w:vAlign w:val="bottom"/>
          </w:tcPr>
          <w:p w14:paraId="55CF5E49" w14:textId="7B075C56" w:rsidR="00B862C5" w:rsidRPr="00CB7C5E" w:rsidRDefault="00B862C5" w:rsidP="00273D05">
            <w:pPr>
              <w:pStyle w:val="TableBody"/>
            </w:pPr>
            <w:r w:rsidRPr="00346BFA">
              <w:t>Financed purchases</w:t>
            </w:r>
          </w:p>
        </w:tc>
        <w:tc>
          <w:tcPr>
            <w:tcW w:w="1440" w:type="dxa"/>
            <w:tcBorders>
              <w:right w:val="single" w:sz="48" w:space="0" w:color="FFFFFF" w:themeColor="background1"/>
            </w:tcBorders>
          </w:tcPr>
          <w:p w14:paraId="0F610963"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8B1DFE7"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7AE75896" w14:textId="77777777" w:rsidR="00B862C5" w:rsidRPr="0005283F" w:rsidRDefault="00B862C5" w:rsidP="00B862C5">
            <w:pPr>
              <w:pStyle w:val="BodyCopy"/>
              <w:rPr>
                <w:sz w:val="18"/>
                <w:szCs w:val="18"/>
              </w:rPr>
            </w:pPr>
          </w:p>
        </w:tc>
        <w:tc>
          <w:tcPr>
            <w:tcW w:w="1435" w:type="dxa"/>
            <w:tcBorders>
              <w:left w:val="single" w:sz="48" w:space="0" w:color="FFFFFF" w:themeColor="background1"/>
              <w:right w:val="single" w:sz="48" w:space="0" w:color="FFFFFF" w:themeColor="background1"/>
            </w:tcBorders>
          </w:tcPr>
          <w:p w14:paraId="183E7120" w14:textId="77777777" w:rsidR="00B862C5" w:rsidRPr="0005283F" w:rsidRDefault="00B862C5" w:rsidP="00B862C5">
            <w:pPr>
              <w:pStyle w:val="BodyCopy"/>
              <w:rPr>
                <w:sz w:val="18"/>
                <w:szCs w:val="18"/>
              </w:rPr>
            </w:pPr>
          </w:p>
        </w:tc>
        <w:tc>
          <w:tcPr>
            <w:tcW w:w="1255" w:type="dxa"/>
            <w:tcBorders>
              <w:left w:val="single" w:sz="48" w:space="0" w:color="FFFFFF" w:themeColor="background1"/>
            </w:tcBorders>
          </w:tcPr>
          <w:p w14:paraId="2E868B34" w14:textId="77777777" w:rsidR="00B862C5" w:rsidRPr="0005283F" w:rsidRDefault="00B862C5" w:rsidP="00B862C5">
            <w:pPr>
              <w:pStyle w:val="BodyCopy"/>
              <w:rPr>
                <w:sz w:val="18"/>
                <w:szCs w:val="18"/>
              </w:rPr>
            </w:pPr>
          </w:p>
        </w:tc>
      </w:tr>
      <w:tr w:rsidR="00B862C5" w:rsidRPr="0005283F" w14:paraId="243AB800" w14:textId="77777777">
        <w:tc>
          <w:tcPr>
            <w:tcW w:w="3240" w:type="dxa"/>
            <w:vAlign w:val="bottom"/>
          </w:tcPr>
          <w:p w14:paraId="1100C89A" w14:textId="74B73381" w:rsidR="00B862C5" w:rsidRPr="00966F53" w:rsidRDefault="00B862C5" w:rsidP="00273D05">
            <w:pPr>
              <w:pStyle w:val="TableBody"/>
            </w:pPr>
            <w:r w:rsidRPr="00346BFA">
              <w:t>Leases payable</w:t>
            </w:r>
          </w:p>
        </w:tc>
        <w:tc>
          <w:tcPr>
            <w:tcW w:w="1440" w:type="dxa"/>
            <w:tcBorders>
              <w:right w:val="single" w:sz="48" w:space="0" w:color="FFFFFF" w:themeColor="background1"/>
            </w:tcBorders>
          </w:tcPr>
          <w:p w14:paraId="661C85BF"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6F43ED5D"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BF60817" w14:textId="77777777" w:rsidR="00B862C5" w:rsidRPr="0005283F" w:rsidRDefault="00B862C5" w:rsidP="00B862C5">
            <w:pPr>
              <w:pStyle w:val="BodyCopy"/>
              <w:rPr>
                <w:sz w:val="18"/>
                <w:szCs w:val="18"/>
              </w:rPr>
            </w:pPr>
          </w:p>
        </w:tc>
        <w:tc>
          <w:tcPr>
            <w:tcW w:w="1435" w:type="dxa"/>
            <w:tcBorders>
              <w:left w:val="single" w:sz="48" w:space="0" w:color="FFFFFF" w:themeColor="background1"/>
              <w:right w:val="single" w:sz="48" w:space="0" w:color="FFFFFF" w:themeColor="background1"/>
            </w:tcBorders>
          </w:tcPr>
          <w:p w14:paraId="48A12535" w14:textId="77777777" w:rsidR="00B862C5" w:rsidRPr="0005283F" w:rsidRDefault="00B862C5" w:rsidP="00B862C5">
            <w:pPr>
              <w:pStyle w:val="BodyCopy"/>
              <w:rPr>
                <w:sz w:val="18"/>
                <w:szCs w:val="18"/>
              </w:rPr>
            </w:pPr>
          </w:p>
        </w:tc>
        <w:tc>
          <w:tcPr>
            <w:tcW w:w="1255" w:type="dxa"/>
            <w:tcBorders>
              <w:left w:val="single" w:sz="48" w:space="0" w:color="FFFFFF" w:themeColor="background1"/>
            </w:tcBorders>
          </w:tcPr>
          <w:p w14:paraId="691D4DB3" w14:textId="77777777" w:rsidR="00B862C5" w:rsidRPr="0005283F" w:rsidRDefault="00B862C5" w:rsidP="00B862C5">
            <w:pPr>
              <w:pStyle w:val="BodyCopy"/>
              <w:rPr>
                <w:sz w:val="18"/>
                <w:szCs w:val="18"/>
              </w:rPr>
            </w:pPr>
          </w:p>
        </w:tc>
      </w:tr>
      <w:tr w:rsidR="00B862C5" w:rsidRPr="0005283F" w14:paraId="64619960" w14:textId="77777777">
        <w:tc>
          <w:tcPr>
            <w:tcW w:w="3240" w:type="dxa"/>
            <w:vAlign w:val="bottom"/>
          </w:tcPr>
          <w:p w14:paraId="7BB1A805" w14:textId="3534DB20" w:rsidR="00B862C5" w:rsidRPr="00966F53" w:rsidRDefault="00B862C5" w:rsidP="00273D05">
            <w:pPr>
              <w:pStyle w:val="TableBody"/>
            </w:pPr>
            <w:r w:rsidRPr="00285CB7">
              <w:t>Subscriptions liability</w:t>
            </w:r>
          </w:p>
        </w:tc>
        <w:tc>
          <w:tcPr>
            <w:tcW w:w="1440" w:type="dxa"/>
            <w:tcBorders>
              <w:right w:val="single" w:sz="48" w:space="0" w:color="FFFFFF" w:themeColor="background1"/>
            </w:tcBorders>
          </w:tcPr>
          <w:p w14:paraId="6987C7B7"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905BA15"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0BC0821C" w14:textId="77777777" w:rsidR="00B862C5" w:rsidRPr="0005283F" w:rsidRDefault="00B862C5" w:rsidP="00B862C5">
            <w:pPr>
              <w:pStyle w:val="BodyCopy"/>
              <w:rPr>
                <w:sz w:val="18"/>
                <w:szCs w:val="18"/>
              </w:rPr>
            </w:pPr>
          </w:p>
        </w:tc>
        <w:tc>
          <w:tcPr>
            <w:tcW w:w="1435" w:type="dxa"/>
            <w:tcBorders>
              <w:left w:val="single" w:sz="48" w:space="0" w:color="FFFFFF" w:themeColor="background1"/>
              <w:right w:val="single" w:sz="48" w:space="0" w:color="FFFFFF" w:themeColor="background1"/>
            </w:tcBorders>
          </w:tcPr>
          <w:p w14:paraId="734C34C6" w14:textId="77777777" w:rsidR="00B862C5" w:rsidRPr="0005283F" w:rsidRDefault="00B862C5" w:rsidP="00B862C5">
            <w:pPr>
              <w:pStyle w:val="BodyCopy"/>
              <w:rPr>
                <w:sz w:val="18"/>
                <w:szCs w:val="18"/>
              </w:rPr>
            </w:pPr>
          </w:p>
        </w:tc>
        <w:tc>
          <w:tcPr>
            <w:tcW w:w="1255" w:type="dxa"/>
            <w:tcBorders>
              <w:left w:val="single" w:sz="48" w:space="0" w:color="FFFFFF" w:themeColor="background1"/>
            </w:tcBorders>
          </w:tcPr>
          <w:p w14:paraId="4D919082" w14:textId="77777777" w:rsidR="00B862C5" w:rsidRPr="0005283F" w:rsidRDefault="00B862C5" w:rsidP="00B862C5">
            <w:pPr>
              <w:pStyle w:val="BodyCopy"/>
              <w:rPr>
                <w:sz w:val="18"/>
                <w:szCs w:val="18"/>
              </w:rPr>
            </w:pPr>
          </w:p>
        </w:tc>
      </w:tr>
      <w:tr w:rsidR="00B862C5" w:rsidRPr="0005283F" w14:paraId="2A1C00B0" w14:textId="77777777">
        <w:tc>
          <w:tcPr>
            <w:tcW w:w="3240" w:type="dxa"/>
            <w:vAlign w:val="bottom"/>
          </w:tcPr>
          <w:p w14:paraId="0F45E307" w14:textId="4031AB08" w:rsidR="00B862C5" w:rsidRPr="00966F53" w:rsidRDefault="00B862C5" w:rsidP="00273D05">
            <w:pPr>
              <w:pStyle w:val="TableBody"/>
            </w:pPr>
            <w:r w:rsidRPr="00EC5BD4">
              <w:t>Asset retirement obligations</w:t>
            </w:r>
          </w:p>
        </w:tc>
        <w:tc>
          <w:tcPr>
            <w:tcW w:w="1440" w:type="dxa"/>
            <w:tcBorders>
              <w:right w:val="single" w:sz="48" w:space="0" w:color="FFFFFF" w:themeColor="background1"/>
            </w:tcBorders>
          </w:tcPr>
          <w:p w14:paraId="07232D48"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6B8CDD4C"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612AB04" w14:textId="77777777" w:rsidR="00B862C5" w:rsidRPr="0005283F" w:rsidRDefault="00B862C5" w:rsidP="00B862C5">
            <w:pPr>
              <w:pStyle w:val="BodyCopy"/>
              <w:rPr>
                <w:sz w:val="18"/>
                <w:szCs w:val="18"/>
              </w:rPr>
            </w:pPr>
          </w:p>
        </w:tc>
        <w:tc>
          <w:tcPr>
            <w:tcW w:w="1435" w:type="dxa"/>
            <w:tcBorders>
              <w:left w:val="single" w:sz="48" w:space="0" w:color="FFFFFF" w:themeColor="background1"/>
              <w:right w:val="single" w:sz="48" w:space="0" w:color="FFFFFF" w:themeColor="background1"/>
            </w:tcBorders>
          </w:tcPr>
          <w:p w14:paraId="65377C69" w14:textId="77777777" w:rsidR="00B862C5" w:rsidRPr="0005283F" w:rsidRDefault="00B862C5" w:rsidP="00B862C5">
            <w:pPr>
              <w:pStyle w:val="BodyCopy"/>
              <w:rPr>
                <w:sz w:val="18"/>
                <w:szCs w:val="18"/>
              </w:rPr>
            </w:pPr>
          </w:p>
        </w:tc>
        <w:tc>
          <w:tcPr>
            <w:tcW w:w="1255" w:type="dxa"/>
            <w:tcBorders>
              <w:left w:val="single" w:sz="48" w:space="0" w:color="FFFFFF" w:themeColor="background1"/>
            </w:tcBorders>
          </w:tcPr>
          <w:p w14:paraId="1CACBEAF" w14:textId="77777777" w:rsidR="00B862C5" w:rsidRPr="0005283F" w:rsidRDefault="00B862C5" w:rsidP="00B862C5">
            <w:pPr>
              <w:pStyle w:val="BodyCopy"/>
              <w:rPr>
                <w:sz w:val="18"/>
                <w:szCs w:val="18"/>
              </w:rPr>
            </w:pPr>
          </w:p>
        </w:tc>
      </w:tr>
      <w:tr w:rsidR="00B862C5" w:rsidRPr="0005283F" w14:paraId="66E1107A" w14:textId="77777777">
        <w:tc>
          <w:tcPr>
            <w:tcW w:w="3240" w:type="dxa"/>
            <w:vAlign w:val="bottom"/>
          </w:tcPr>
          <w:p w14:paraId="0F5333DC" w14:textId="2CD6E9B9" w:rsidR="00B862C5" w:rsidRPr="00966F53" w:rsidRDefault="00B862C5" w:rsidP="00273D05">
            <w:pPr>
              <w:pStyle w:val="TableBody"/>
            </w:pPr>
            <w:r w:rsidRPr="00D77517">
              <w:t xml:space="preserve">Net pension and other postemployment </w:t>
            </w:r>
            <w:r>
              <w:t xml:space="preserve">benefits </w:t>
            </w:r>
            <w:r w:rsidRPr="00D77517">
              <w:t>liability</w:t>
            </w:r>
          </w:p>
        </w:tc>
        <w:tc>
          <w:tcPr>
            <w:tcW w:w="1440" w:type="dxa"/>
            <w:tcBorders>
              <w:right w:val="single" w:sz="48" w:space="0" w:color="FFFFFF" w:themeColor="background1"/>
            </w:tcBorders>
          </w:tcPr>
          <w:p w14:paraId="05F9432F"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469327C2"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6691479" w14:textId="77777777" w:rsidR="00B862C5" w:rsidRPr="0005283F" w:rsidRDefault="00B862C5" w:rsidP="00B862C5">
            <w:pPr>
              <w:pStyle w:val="BodyCopy"/>
              <w:rPr>
                <w:sz w:val="18"/>
                <w:szCs w:val="18"/>
              </w:rPr>
            </w:pPr>
          </w:p>
        </w:tc>
        <w:tc>
          <w:tcPr>
            <w:tcW w:w="1435" w:type="dxa"/>
            <w:tcBorders>
              <w:left w:val="single" w:sz="48" w:space="0" w:color="FFFFFF" w:themeColor="background1"/>
              <w:right w:val="single" w:sz="48" w:space="0" w:color="FFFFFF" w:themeColor="background1"/>
            </w:tcBorders>
          </w:tcPr>
          <w:p w14:paraId="58431503" w14:textId="77777777" w:rsidR="00B862C5" w:rsidRPr="0005283F" w:rsidRDefault="00B862C5" w:rsidP="00B862C5">
            <w:pPr>
              <w:pStyle w:val="BodyCopy"/>
              <w:rPr>
                <w:sz w:val="18"/>
                <w:szCs w:val="18"/>
              </w:rPr>
            </w:pPr>
          </w:p>
        </w:tc>
        <w:tc>
          <w:tcPr>
            <w:tcW w:w="1255" w:type="dxa"/>
            <w:tcBorders>
              <w:left w:val="single" w:sz="48" w:space="0" w:color="FFFFFF" w:themeColor="background1"/>
            </w:tcBorders>
          </w:tcPr>
          <w:p w14:paraId="2089F0A1" w14:textId="77777777" w:rsidR="00B862C5" w:rsidRPr="0005283F" w:rsidRDefault="00B862C5" w:rsidP="00B862C5">
            <w:pPr>
              <w:pStyle w:val="BodyCopy"/>
              <w:rPr>
                <w:sz w:val="18"/>
                <w:szCs w:val="18"/>
              </w:rPr>
            </w:pPr>
          </w:p>
        </w:tc>
      </w:tr>
      <w:tr w:rsidR="00B862C5" w:rsidRPr="0005283F" w14:paraId="3FA4D81B" w14:textId="77777777">
        <w:tc>
          <w:tcPr>
            <w:tcW w:w="3240" w:type="dxa"/>
            <w:vAlign w:val="bottom"/>
          </w:tcPr>
          <w:p w14:paraId="6341F6CE" w14:textId="32CAA844" w:rsidR="00B862C5" w:rsidRPr="00966F53" w:rsidRDefault="00B862C5" w:rsidP="00273D05">
            <w:pPr>
              <w:pStyle w:val="TableBody"/>
            </w:pPr>
            <w:r w:rsidRPr="00D77517">
              <w:t>Insurance claims payable</w:t>
            </w:r>
          </w:p>
        </w:tc>
        <w:tc>
          <w:tcPr>
            <w:tcW w:w="1440" w:type="dxa"/>
            <w:tcBorders>
              <w:right w:val="single" w:sz="48" w:space="0" w:color="FFFFFF" w:themeColor="background1"/>
            </w:tcBorders>
          </w:tcPr>
          <w:p w14:paraId="74A6188C"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2308994A" w14:textId="77777777" w:rsidR="00B862C5" w:rsidRPr="0005283F" w:rsidRDefault="00B862C5" w:rsidP="00B862C5">
            <w:pPr>
              <w:pStyle w:val="BodyCopy"/>
              <w:rPr>
                <w:sz w:val="18"/>
                <w:szCs w:val="18"/>
              </w:rPr>
            </w:pPr>
          </w:p>
        </w:tc>
        <w:tc>
          <w:tcPr>
            <w:tcW w:w="1350" w:type="dxa"/>
            <w:tcBorders>
              <w:left w:val="single" w:sz="48" w:space="0" w:color="FFFFFF" w:themeColor="background1"/>
              <w:right w:val="single" w:sz="48" w:space="0" w:color="FFFFFF" w:themeColor="background1"/>
            </w:tcBorders>
          </w:tcPr>
          <w:p w14:paraId="1BED6B0D" w14:textId="77777777" w:rsidR="00B862C5" w:rsidRPr="0005283F" w:rsidRDefault="00B862C5" w:rsidP="00B862C5">
            <w:pPr>
              <w:pStyle w:val="BodyCopy"/>
              <w:rPr>
                <w:sz w:val="18"/>
                <w:szCs w:val="18"/>
              </w:rPr>
            </w:pPr>
          </w:p>
        </w:tc>
        <w:tc>
          <w:tcPr>
            <w:tcW w:w="1435" w:type="dxa"/>
            <w:tcBorders>
              <w:left w:val="single" w:sz="48" w:space="0" w:color="FFFFFF" w:themeColor="background1"/>
              <w:right w:val="single" w:sz="48" w:space="0" w:color="FFFFFF" w:themeColor="background1"/>
            </w:tcBorders>
          </w:tcPr>
          <w:p w14:paraId="7E3089EA" w14:textId="77777777" w:rsidR="00B862C5" w:rsidRPr="0005283F" w:rsidRDefault="00B862C5" w:rsidP="00B862C5">
            <w:pPr>
              <w:pStyle w:val="BodyCopy"/>
              <w:rPr>
                <w:sz w:val="18"/>
                <w:szCs w:val="18"/>
              </w:rPr>
            </w:pPr>
          </w:p>
        </w:tc>
        <w:tc>
          <w:tcPr>
            <w:tcW w:w="1255" w:type="dxa"/>
            <w:tcBorders>
              <w:left w:val="single" w:sz="48" w:space="0" w:color="FFFFFF" w:themeColor="background1"/>
            </w:tcBorders>
          </w:tcPr>
          <w:p w14:paraId="2727DF0E" w14:textId="77777777" w:rsidR="00B862C5" w:rsidRPr="0005283F" w:rsidRDefault="00B862C5" w:rsidP="00B862C5">
            <w:pPr>
              <w:pStyle w:val="BodyCopy"/>
              <w:rPr>
                <w:sz w:val="18"/>
                <w:szCs w:val="18"/>
              </w:rPr>
            </w:pPr>
          </w:p>
        </w:tc>
      </w:tr>
      <w:tr w:rsidR="005A0437" w:rsidRPr="0005283F" w14:paraId="2246C810" w14:textId="77777777">
        <w:tc>
          <w:tcPr>
            <w:tcW w:w="3240" w:type="dxa"/>
          </w:tcPr>
          <w:p w14:paraId="764122F0" w14:textId="77777777" w:rsidR="005A0437" w:rsidRPr="005E2941" w:rsidRDefault="005A0437" w:rsidP="00273D05">
            <w:pPr>
              <w:pStyle w:val="TableBody"/>
            </w:pPr>
            <w:r w:rsidRPr="008A7614">
              <w:t>Compensated absences payable</w:t>
            </w:r>
            <w:r w:rsidRPr="008A7614">
              <w:rPr>
                <w:rStyle w:val="Placeholder"/>
              </w:rPr>
              <w:t>*</w:t>
            </w:r>
          </w:p>
        </w:tc>
        <w:tc>
          <w:tcPr>
            <w:tcW w:w="1440" w:type="dxa"/>
            <w:tcBorders>
              <w:right w:val="single" w:sz="48" w:space="0" w:color="FFFFFF" w:themeColor="background1"/>
            </w:tcBorders>
          </w:tcPr>
          <w:p w14:paraId="3BE63C30" w14:textId="77777777" w:rsidR="005A0437" w:rsidRPr="0005283F" w:rsidRDefault="005A0437">
            <w:pPr>
              <w:pStyle w:val="BodyCopy"/>
              <w:rPr>
                <w:sz w:val="18"/>
                <w:szCs w:val="18"/>
              </w:rPr>
            </w:pPr>
          </w:p>
        </w:tc>
        <w:tc>
          <w:tcPr>
            <w:tcW w:w="1350" w:type="dxa"/>
            <w:tcBorders>
              <w:left w:val="single" w:sz="48" w:space="0" w:color="FFFFFF" w:themeColor="background1"/>
              <w:right w:val="single" w:sz="48" w:space="0" w:color="FFFFFF" w:themeColor="background1"/>
            </w:tcBorders>
          </w:tcPr>
          <w:p w14:paraId="0A9FBF9A" w14:textId="77777777" w:rsidR="005A0437" w:rsidRPr="0005283F" w:rsidRDefault="005A0437">
            <w:pPr>
              <w:pStyle w:val="BodyCopy"/>
              <w:rPr>
                <w:sz w:val="18"/>
                <w:szCs w:val="18"/>
              </w:rPr>
            </w:pPr>
          </w:p>
        </w:tc>
        <w:tc>
          <w:tcPr>
            <w:tcW w:w="1350" w:type="dxa"/>
            <w:tcBorders>
              <w:left w:val="single" w:sz="48" w:space="0" w:color="FFFFFF" w:themeColor="background1"/>
              <w:right w:val="single" w:sz="48" w:space="0" w:color="FFFFFF" w:themeColor="background1"/>
            </w:tcBorders>
          </w:tcPr>
          <w:p w14:paraId="2D863955" w14:textId="77777777" w:rsidR="005A0437" w:rsidRPr="0005283F" w:rsidRDefault="005A0437">
            <w:pPr>
              <w:pStyle w:val="BodyCopy"/>
              <w:rPr>
                <w:sz w:val="18"/>
                <w:szCs w:val="18"/>
              </w:rPr>
            </w:pPr>
          </w:p>
        </w:tc>
        <w:tc>
          <w:tcPr>
            <w:tcW w:w="1435" w:type="dxa"/>
            <w:tcBorders>
              <w:left w:val="single" w:sz="48" w:space="0" w:color="FFFFFF" w:themeColor="background1"/>
              <w:right w:val="single" w:sz="48" w:space="0" w:color="FFFFFF" w:themeColor="background1"/>
            </w:tcBorders>
          </w:tcPr>
          <w:p w14:paraId="1152492C" w14:textId="77777777" w:rsidR="005A0437" w:rsidRPr="0005283F" w:rsidRDefault="005A0437">
            <w:pPr>
              <w:pStyle w:val="BodyCopy"/>
              <w:rPr>
                <w:sz w:val="18"/>
                <w:szCs w:val="18"/>
              </w:rPr>
            </w:pPr>
          </w:p>
        </w:tc>
        <w:tc>
          <w:tcPr>
            <w:tcW w:w="1255" w:type="dxa"/>
            <w:tcBorders>
              <w:left w:val="single" w:sz="48" w:space="0" w:color="FFFFFF" w:themeColor="background1"/>
            </w:tcBorders>
          </w:tcPr>
          <w:p w14:paraId="1CCDE7EA" w14:textId="77777777" w:rsidR="005A0437" w:rsidRPr="0005283F" w:rsidRDefault="005A0437">
            <w:pPr>
              <w:pStyle w:val="BodyCopy"/>
              <w:rPr>
                <w:sz w:val="18"/>
                <w:szCs w:val="18"/>
              </w:rPr>
            </w:pPr>
          </w:p>
        </w:tc>
      </w:tr>
      <w:tr w:rsidR="00273D05" w:rsidRPr="0005283F" w14:paraId="3CC90037" w14:textId="77777777">
        <w:tc>
          <w:tcPr>
            <w:tcW w:w="3240" w:type="dxa"/>
            <w:vAlign w:val="bottom"/>
          </w:tcPr>
          <w:p w14:paraId="69406E35" w14:textId="3F638E15" w:rsidR="00273D05" w:rsidRPr="005E2941" w:rsidRDefault="00273D05" w:rsidP="00273D05">
            <w:pPr>
              <w:pStyle w:val="TableBody"/>
            </w:pPr>
            <w:r w:rsidRPr="005A43C6">
              <w:t>Total long-term liabilities</w:t>
            </w:r>
          </w:p>
        </w:tc>
        <w:tc>
          <w:tcPr>
            <w:tcW w:w="1440" w:type="dxa"/>
            <w:tcBorders>
              <w:top w:val="single" w:sz="4" w:space="0" w:color="auto"/>
              <w:bottom w:val="double" w:sz="4" w:space="0" w:color="auto"/>
              <w:right w:val="single" w:sz="48" w:space="0" w:color="FFFFFF" w:themeColor="background1"/>
            </w:tcBorders>
          </w:tcPr>
          <w:p w14:paraId="67D0D5EC" w14:textId="77777777" w:rsidR="00273D05" w:rsidRPr="0005283F" w:rsidRDefault="00273D05" w:rsidP="00273D05">
            <w:pPr>
              <w:pStyle w:val="BodyCopy"/>
              <w:rPr>
                <w:sz w:val="18"/>
                <w:szCs w:val="18"/>
              </w:rPr>
            </w:pPr>
          </w:p>
        </w:tc>
        <w:tc>
          <w:tcPr>
            <w:tcW w:w="1350" w:type="dxa"/>
            <w:tcBorders>
              <w:top w:val="single" w:sz="4" w:space="0" w:color="auto"/>
              <w:left w:val="single" w:sz="48" w:space="0" w:color="FFFFFF" w:themeColor="background1"/>
              <w:bottom w:val="double" w:sz="4" w:space="0" w:color="auto"/>
              <w:right w:val="single" w:sz="48" w:space="0" w:color="FFFFFF" w:themeColor="background1"/>
            </w:tcBorders>
          </w:tcPr>
          <w:p w14:paraId="51ABA370" w14:textId="77777777" w:rsidR="00273D05" w:rsidRPr="0005283F" w:rsidRDefault="00273D05" w:rsidP="00273D05">
            <w:pPr>
              <w:pStyle w:val="BodyCopy"/>
              <w:rPr>
                <w:sz w:val="18"/>
                <w:szCs w:val="18"/>
              </w:rPr>
            </w:pPr>
          </w:p>
        </w:tc>
        <w:tc>
          <w:tcPr>
            <w:tcW w:w="1350" w:type="dxa"/>
            <w:tcBorders>
              <w:top w:val="single" w:sz="4" w:space="0" w:color="auto"/>
              <w:left w:val="single" w:sz="48" w:space="0" w:color="FFFFFF" w:themeColor="background1"/>
              <w:bottom w:val="double" w:sz="4" w:space="0" w:color="auto"/>
              <w:right w:val="single" w:sz="48" w:space="0" w:color="FFFFFF" w:themeColor="background1"/>
            </w:tcBorders>
          </w:tcPr>
          <w:p w14:paraId="40A9DE52" w14:textId="77777777" w:rsidR="00273D05" w:rsidRPr="0005283F" w:rsidRDefault="00273D05" w:rsidP="00273D05">
            <w:pPr>
              <w:pStyle w:val="BodyCopy"/>
              <w:rPr>
                <w:sz w:val="18"/>
                <w:szCs w:val="18"/>
              </w:rPr>
            </w:pPr>
          </w:p>
        </w:tc>
        <w:tc>
          <w:tcPr>
            <w:tcW w:w="1435" w:type="dxa"/>
            <w:tcBorders>
              <w:top w:val="single" w:sz="4" w:space="0" w:color="auto"/>
              <w:left w:val="single" w:sz="48" w:space="0" w:color="FFFFFF" w:themeColor="background1"/>
              <w:bottom w:val="double" w:sz="4" w:space="0" w:color="auto"/>
              <w:right w:val="single" w:sz="48" w:space="0" w:color="FFFFFF" w:themeColor="background1"/>
            </w:tcBorders>
          </w:tcPr>
          <w:p w14:paraId="4FC2D970" w14:textId="77777777" w:rsidR="00273D05" w:rsidRPr="0005283F" w:rsidRDefault="00273D05" w:rsidP="00273D05">
            <w:pPr>
              <w:pStyle w:val="BodyCopy"/>
              <w:rPr>
                <w:sz w:val="18"/>
                <w:szCs w:val="18"/>
              </w:rPr>
            </w:pPr>
          </w:p>
        </w:tc>
        <w:tc>
          <w:tcPr>
            <w:tcW w:w="1255" w:type="dxa"/>
            <w:tcBorders>
              <w:top w:val="single" w:sz="4" w:space="0" w:color="auto"/>
              <w:left w:val="single" w:sz="48" w:space="0" w:color="FFFFFF" w:themeColor="background1"/>
              <w:bottom w:val="double" w:sz="4" w:space="0" w:color="auto"/>
            </w:tcBorders>
          </w:tcPr>
          <w:p w14:paraId="011C7BE0" w14:textId="77777777" w:rsidR="00273D05" w:rsidRPr="0005283F" w:rsidRDefault="00273D05" w:rsidP="00273D05">
            <w:pPr>
              <w:pStyle w:val="BodyCopy"/>
              <w:rPr>
                <w:sz w:val="18"/>
                <w:szCs w:val="18"/>
              </w:rPr>
            </w:pPr>
          </w:p>
        </w:tc>
      </w:tr>
    </w:tbl>
    <w:p w14:paraId="066356C6" w14:textId="74B58632" w:rsidR="00770158" w:rsidRPr="00770158" w:rsidRDefault="00770158" w:rsidP="006F59D7">
      <w:pPr>
        <w:pStyle w:val="BodyCopy"/>
        <w:spacing w:before="240"/>
        <w:rPr>
          <w:rStyle w:val="Placeholder"/>
        </w:rPr>
      </w:pPr>
      <w:r w:rsidRPr="00770158">
        <w:rPr>
          <w:rStyle w:val="Placeholder"/>
        </w:rPr>
        <w:t>[* The District should present either (a) the separate increases and decreases or (b) a net increase or a net decrease in its liability for compensated absences. If the District presents a net amount, it should indicate that it is a net amount.]</w:t>
      </w:r>
    </w:p>
    <w:p w14:paraId="2C049E75" w14:textId="770422BC" w:rsidR="00770158" w:rsidRPr="00770158" w:rsidRDefault="00770158" w:rsidP="00770158">
      <w:pPr>
        <w:pStyle w:val="BodyCopy"/>
        <w:rPr>
          <w:rStyle w:val="Placeholder"/>
        </w:rPr>
      </w:pPr>
      <w:r w:rsidRPr="00770158">
        <w:rPr>
          <w:rStyle w:val="Placeholder"/>
        </w:rPr>
        <w:t xml:space="preserve">[Complete the following sentence if the District had short-term or long-term debt outstanding. </w:t>
      </w:r>
      <w:r w:rsidRPr="00EA13E9">
        <w:rPr>
          <w:rStyle w:val="Placeholder"/>
          <w:i/>
          <w:iCs/>
        </w:rPr>
        <w:t>GASB Statement No. 88, paragraph 5.a.</w:t>
      </w:r>
      <w:r w:rsidRPr="00770158">
        <w:rPr>
          <w:rStyle w:val="Placeholder"/>
        </w:rPr>
        <w:t>]</w:t>
      </w:r>
    </w:p>
    <w:p w14:paraId="483FAEA4" w14:textId="58B6D9AF" w:rsidR="00770158" w:rsidRDefault="00770158" w:rsidP="00770158">
      <w:pPr>
        <w:pStyle w:val="BodyCopy"/>
      </w:pPr>
      <w:r>
        <w:t>The District also had (an) unused line(s) of credit in the amount of $</w:t>
      </w:r>
      <w:r w:rsidRPr="00770158">
        <w:rPr>
          <w:rStyle w:val="Placeholder"/>
        </w:rPr>
        <w:t>[XX]</w:t>
      </w:r>
      <w:r>
        <w:t>.</w:t>
      </w:r>
    </w:p>
    <w:p w14:paraId="39A0288E" w14:textId="77777777" w:rsidR="00770158" w:rsidRDefault="00770158" w:rsidP="00770158">
      <w:pPr>
        <w:pStyle w:val="UserInstructionSections"/>
      </w:pPr>
      <w:r>
        <w:t>User instructions:</w:t>
      </w:r>
    </w:p>
    <w:p w14:paraId="4E1BB600" w14:textId="59B96D3A" w:rsidR="00770158" w:rsidRDefault="00770158" w:rsidP="00770158">
      <w:pPr>
        <w:pStyle w:val="UserInstructions"/>
      </w:pPr>
      <w:r>
        <w:t xml:space="preserve">In the following bonds, certificates of participation, and financed purchase disclosures, the District should disclose summarized information about assets pledged as collateral for the debt and terms specified in the debt agreement related to significant (1) events of default with finance-related consequences, (2) termination events with finance-related consequences, and (3) subjective acceleration clauses. The District should also separate </w:t>
      </w:r>
      <w:r>
        <w:lastRenderedPageBreak/>
        <w:t xml:space="preserve">information regarding (a) direct borrowings and direct placements of debt from (b) other debt. </w:t>
      </w:r>
      <w:r w:rsidRPr="00EA13E9">
        <w:rPr>
          <w:i/>
          <w:iCs/>
        </w:rPr>
        <w:t>GASB Statement No. 88, paragraphs 5 and 6</w:t>
      </w:r>
      <w:r>
        <w:t>.</w:t>
      </w:r>
    </w:p>
    <w:p w14:paraId="3F3E3603" w14:textId="1821F179" w:rsidR="00DC2B13" w:rsidRDefault="00770158" w:rsidP="00770158">
      <w:pPr>
        <w:pStyle w:val="UserInstructions"/>
      </w:pPr>
      <w:r>
        <w:t>The District is not required to disclose collateral pledged as a security for a lease if that collateral is solely the asset underlying the lease. (</w:t>
      </w:r>
      <w:r w:rsidRPr="00EA13E9">
        <w:rPr>
          <w:i/>
          <w:iCs/>
        </w:rPr>
        <w:t>GASB Statement No. 87, paragraph 39</w:t>
      </w:r>
      <w:r>
        <w:t>) If the District has issued debt for which the principal and interest payments are secured by lease payments, describe the existence, terms, and conditions of options by the lessee to terminate the lease or abate payments. (</w:t>
      </w:r>
      <w:r w:rsidRPr="00EA13E9">
        <w:rPr>
          <w:i/>
          <w:iCs/>
        </w:rPr>
        <w:t>GASB Statement No. 87, paragraph 57 [d]</w:t>
      </w:r>
      <w:r>
        <w:t>)</w:t>
      </w:r>
    </w:p>
    <w:p w14:paraId="3F92075B" w14:textId="4048F5CD" w:rsidR="00F5705B" w:rsidRPr="00C30AD1" w:rsidRDefault="00F5705B" w:rsidP="00F5705B">
      <w:pPr>
        <w:pStyle w:val="Heading3"/>
        <w:rPr>
          <w:sz w:val="28"/>
          <w:szCs w:val="28"/>
        </w:rPr>
      </w:pPr>
      <w:r w:rsidRPr="00C30AD1">
        <w:rPr>
          <w:sz w:val="28"/>
          <w:szCs w:val="28"/>
        </w:rPr>
        <w:t>Bonds</w:t>
      </w:r>
    </w:p>
    <w:p w14:paraId="78F8E835" w14:textId="20DD7DE2" w:rsidR="00F5705B" w:rsidRDefault="00F5705B" w:rsidP="00F5705B">
      <w:pPr>
        <w:pStyle w:val="BodyCopy"/>
      </w:pPr>
      <w:r>
        <w:t xml:space="preserve">The District’s bonded debt consists of various issues of general obligation and revenue bonds that are generally callable (noncallable) with interest payable semiannually (annually). Bond proceeds pay primarily for acquiring or constructing capital facilities. Bonds have also been issued to advance-refund previously issued bonds. The District repays general obligation bonds from voter-approved property taxes. Revenue bonds are repaid from tuition and fees and dormitory rentals and fees. </w:t>
      </w:r>
      <w:r w:rsidR="00F34C4E" w:rsidRPr="00F34C4E">
        <w:rPr>
          <w:rStyle w:val="Placeholder"/>
        </w:rPr>
        <w:t>[</w:t>
      </w:r>
      <w:r w:rsidRPr="00F34C4E">
        <w:rPr>
          <w:rStyle w:val="Placeholder"/>
        </w:rPr>
        <w:t>Modify as necessary.</w:t>
      </w:r>
      <w:r w:rsidR="00F34C4E" w:rsidRPr="00F34C4E">
        <w:rPr>
          <w:rStyle w:val="Placeholder"/>
        </w:rPr>
        <w:t>]</w:t>
      </w:r>
      <w:r w:rsidRPr="00F34C4E">
        <w:rPr>
          <w:rStyle w:val="Placeholder"/>
        </w:rPr>
        <w:t xml:space="preserve"> </w:t>
      </w:r>
      <w:r w:rsidR="00F34C4E" w:rsidRPr="00F34C4E">
        <w:rPr>
          <w:rStyle w:val="Placeholder"/>
        </w:rPr>
        <w:t>[</w:t>
      </w:r>
      <w:r w:rsidRPr="00F34C4E">
        <w:rPr>
          <w:rStyle w:val="Placeholder"/>
        </w:rPr>
        <w:t>Include the following as applicable.</w:t>
      </w:r>
      <w:r w:rsidR="00F34C4E" w:rsidRPr="00F34C4E">
        <w:rPr>
          <w:rStyle w:val="Placeholder"/>
        </w:rPr>
        <w:t>]</w:t>
      </w:r>
      <w:r>
        <w:t xml:space="preserve"> During the year, the District issued general obligation bonds totaling $</w:t>
      </w:r>
      <w:r w:rsidR="00F34C4E" w:rsidRPr="00F34C4E">
        <w:rPr>
          <w:rStyle w:val="Placeholder"/>
        </w:rPr>
        <w:t>[XX]</w:t>
      </w:r>
      <w:r>
        <w:t xml:space="preserve"> to describe the purpose. In addition, revenue bonds totaling $</w:t>
      </w:r>
      <w:r w:rsidR="00F34C4E" w:rsidRPr="00F34C4E">
        <w:rPr>
          <w:rStyle w:val="Placeholder"/>
        </w:rPr>
        <w:t>[XX]</w:t>
      </w:r>
      <w:r w:rsidR="00F34C4E" w:rsidRPr="00F34C4E">
        <w:t xml:space="preserve"> </w:t>
      </w:r>
      <w:r>
        <w:t>were issued to describe the purpose.</w:t>
      </w:r>
    </w:p>
    <w:p w14:paraId="19309435" w14:textId="6BA8E538" w:rsidR="009E7CB6" w:rsidRDefault="00F5705B" w:rsidP="00C75218">
      <w:pPr>
        <w:pStyle w:val="BodyCopy"/>
        <w:spacing w:after="360"/>
      </w:pPr>
      <w:r>
        <w:t xml:space="preserve">Of the total general obligation bond and revenue bond amounts originally authorized, </w:t>
      </w:r>
      <w:r w:rsidR="00B06EA2">
        <w:t>$</w:t>
      </w:r>
      <w:r w:rsidR="00B06EA2" w:rsidRPr="00F34C4E">
        <w:rPr>
          <w:rStyle w:val="Placeholder"/>
        </w:rPr>
        <w:t>[XX</w:t>
      </w:r>
      <w:proofErr w:type="gramStart"/>
      <w:r w:rsidR="00B06EA2" w:rsidRPr="00F34C4E">
        <w:rPr>
          <w:rStyle w:val="Placeholder"/>
        </w:rPr>
        <w:t>]</w:t>
      </w:r>
      <w:r w:rsidR="00B06EA2" w:rsidRPr="00F34C4E">
        <w:t xml:space="preserve"> </w:t>
      </w:r>
      <w:r>
        <w:t xml:space="preserve"> and</w:t>
      </w:r>
      <w:proofErr w:type="gramEnd"/>
      <w:r>
        <w:t xml:space="preserve"> </w:t>
      </w:r>
      <w:r w:rsidR="00B06EA2">
        <w:t>$</w:t>
      </w:r>
      <w:r w:rsidR="00B06EA2" w:rsidRPr="00F34C4E">
        <w:rPr>
          <w:rStyle w:val="Placeholder"/>
        </w:rPr>
        <w:t>[XX]</w:t>
      </w:r>
      <w:r>
        <w:t xml:space="preserve">, respectively, remain unissued. If all the authorized bonds were issued, delete the preceding sentence. The following bonds were outstanding </w:t>
      </w:r>
      <w:proofErr w:type="gramStart"/>
      <w:r>
        <w:t>at</w:t>
      </w:r>
      <w:proofErr w:type="gramEnd"/>
      <w:r>
        <w:t xml:space="preserve"> June 30, </w:t>
      </w:r>
      <w:r w:rsidRPr="00B06EA2">
        <w:rPr>
          <w:rStyle w:val="UpdatedThisYear"/>
        </w:rPr>
        <w:t>2026</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620"/>
        <w:gridCol w:w="1440"/>
        <w:gridCol w:w="990"/>
        <w:gridCol w:w="879"/>
        <w:gridCol w:w="1276"/>
      </w:tblGrid>
      <w:tr w:rsidR="00676EF7" w14:paraId="6EE86A6F" w14:textId="77777777">
        <w:tc>
          <w:tcPr>
            <w:tcW w:w="3865" w:type="dxa"/>
            <w:vAlign w:val="bottom"/>
          </w:tcPr>
          <w:p w14:paraId="30540FC6" w14:textId="77777777" w:rsidR="00676EF7" w:rsidRPr="008329A4" w:rsidRDefault="00676EF7">
            <w:pPr>
              <w:pStyle w:val="BodyCopy"/>
              <w:jc w:val="center"/>
              <w:rPr>
                <w:b/>
                <w:bCs/>
                <w:sz w:val="18"/>
                <w:szCs w:val="18"/>
              </w:rPr>
            </w:pPr>
            <w:r w:rsidRPr="008329A4">
              <w:rPr>
                <w:b/>
                <w:bCs/>
                <w:sz w:val="18"/>
                <w:szCs w:val="18"/>
              </w:rPr>
              <w:t>Description</w:t>
            </w:r>
          </w:p>
        </w:tc>
        <w:tc>
          <w:tcPr>
            <w:tcW w:w="1620" w:type="dxa"/>
            <w:vAlign w:val="bottom"/>
          </w:tcPr>
          <w:p w14:paraId="23EDFC38" w14:textId="77777777" w:rsidR="00676EF7" w:rsidRPr="008329A4" w:rsidRDefault="00676EF7">
            <w:pPr>
              <w:pStyle w:val="BodyCopy"/>
              <w:jc w:val="center"/>
              <w:rPr>
                <w:b/>
                <w:bCs/>
                <w:sz w:val="18"/>
                <w:szCs w:val="18"/>
              </w:rPr>
            </w:pPr>
            <w:r w:rsidRPr="008329A4">
              <w:rPr>
                <w:b/>
                <w:bCs/>
                <w:sz w:val="18"/>
                <w:szCs w:val="18"/>
              </w:rPr>
              <w:t>Original amount authorized</w:t>
            </w:r>
          </w:p>
        </w:tc>
        <w:tc>
          <w:tcPr>
            <w:tcW w:w="1440" w:type="dxa"/>
            <w:vAlign w:val="bottom"/>
          </w:tcPr>
          <w:p w14:paraId="7BF1A949" w14:textId="77777777" w:rsidR="00676EF7" w:rsidRPr="008329A4" w:rsidRDefault="00676EF7">
            <w:pPr>
              <w:pStyle w:val="BodyCopy"/>
              <w:jc w:val="center"/>
              <w:rPr>
                <w:b/>
                <w:bCs/>
                <w:sz w:val="18"/>
                <w:szCs w:val="18"/>
              </w:rPr>
            </w:pPr>
            <w:r w:rsidRPr="008329A4">
              <w:rPr>
                <w:b/>
                <w:bCs/>
                <w:sz w:val="18"/>
                <w:szCs w:val="18"/>
              </w:rPr>
              <w:t xml:space="preserve">Amount </w:t>
            </w:r>
            <w:r>
              <w:rPr>
                <w:b/>
                <w:bCs/>
                <w:sz w:val="18"/>
                <w:szCs w:val="18"/>
              </w:rPr>
              <w:br/>
            </w:r>
            <w:r w:rsidRPr="008329A4">
              <w:rPr>
                <w:b/>
                <w:bCs/>
                <w:sz w:val="18"/>
                <w:szCs w:val="18"/>
              </w:rPr>
              <w:t>issued</w:t>
            </w:r>
          </w:p>
        </w:tc>
        <w:tc>
          <w:tcPr>
            <w:tcW w:w="990" w:type="dxa"/>
            <w:vAlign w:val="bottom"/>
          </w:tcPr>
          <w:p w14:paraId="00F85786" w14:textId="77777777" w:rsidR="00676EF7" w:rsidRPr="008329A4" w:rsidRDefault="00676EF7">
            <w:pPr>
              <w:pStyle w:val="BodyCopy"/>
              <w:jc w:val="center"/>
              <w:rPr>
                <w:b/>
                <w:bCs/>
                <w:sz w:val="18"/>
                <w:szCs w:val="18"/>
              </w:rPr>
            </w:pPr>
            <w:r w:rsidRPr="008329A4">
              <w:rPr>
                <w:b/>
                <w:bCs/>
                <w:sz w:val="18"/>
                <w:szCs w:val="18"/>
              </w:rPr>
              <w:t>Maturity ranges</w:t>
            </w:r>
          </w:p>
        </w:tc>
        <w:tc>
          <w:tcPr>
            <w:tcW w:w="879" w:type="dxa"/>
            <w:vAlign w:val="bottom"/>
          </w:tcPr>
          <w:p w14:paraId="524268D9" w14:textId="77777777" w:rsidR="00676EF7" w:rsidRPr="008329A4" w:rsidRDefault="00676EF7">
            <w:pPr>
              <w:pStyle w:val="BodyCopy"/>
              <w:jc w:val="center"/>
              <w:rPr>
                <w:b/>
                <w:bCs/>
                <w:sz w:val="18"/>
                <w:szCs w:val="18"/>
              </w:rPr>
            </w:pPr>
            <w:r w:rsidRPr="008329A4">
              <w:rPr>
                <w:b/>
                <w:bCs/>
                <w:sz w:val="18"/>
                <w:szCs w:val="18"/>
              </w:rPr>
              <w:t>Interest rates</w:t>
            </w:r>
          </w:p>
        </w:tc>
        <w:tc>
          <w:tcPr>
            <w:tcW w:w="1276" w:type="dxa"/>
            <w:vAlign w:val="bottom"/>
          </w:tcPr>
          <w:p w14:paraId="58BD3D60" w14:textId="77777777" w:rsidR="00676EF7" w:rsidRPr="008329A4" w:rsidRDefault="00676EF7">
            <w:pPr>
              <w:pStyle w:val="BodyCopy"/>
              <w:jc w:val="center"/>
              <w:rPr>
                <w:b/>
                <w:bCs/>
                <w:sz w:val="18"/>
                <w:szCs w:val="18"/>
              </w:rPr>
            </w:pPr>
            <w:r w:rsidRPr="008329A4">
              <w:rPr>
                <w:b/>
                <w:bCs/>
                <w:sz w:val="18"/>
                <w:szCs w:val="18"/>
              </w:rPr>
              <w:t>Outstanding principal</w:t>
            </w:r>
          </w:p>
        </w:tc>
      </w:tr>
      <w:tr w:rsidR="00AE0B4C" w14:paraId="162B8F39" w14:textId="77777777">
        <w:tc>
          <w:tcPr>
            <w:tcW w:w="3865" w:type="dxa"/>
          </w:tcPr>
          <w:p w14:paraId="65480701" w14:textId="116F1CA5" w:rsidR="00AE0B4C" w:rsidRPr="008329A4" w:rsidRDefault="00AE0B4C" w:rsidP="00AE0B4C">
            <w:pPr>
              <w:pStyle w:val="TableBody"/>
            </w:pPr>
            <w:r w:rsidRPr="00EA53D3">
              <w:t>General obligation bonds</w:t>
            </w:r>
          </w:p>
        </w:tc>
        <w:tc>
          <w:tcPr>
            <w:tcW w:w="1620" w:type="dxa"/>
          </w:tcPr>
          <w:p w14:paraId="174193BF" w14:textId="77777777" w:rsidR="00AE0B4C" w:rsidRPr="008329A4" w:rsidRDefault="00AE0B4C" w:rsidP="00AE0B4C">
            <w:pPr>
              <w:pStyle w:val="BodyCopy"/>
              <w:rPr>
                <w:sz w:val="18"/>
                <w:szCs w:val="18"/>
              </w:rPr>
            </w:pPr>
            <w:r w:rsidRPr="008329A4">
              <w:rPr>
                <w:sz w:val="18"/>
                <w:szCs w:val="18"/>
              </w:rPr>
              <w:t>$</w:t>
            </w:r>
          </w:p>
        </w:tc>
        <w:tc>
          <w:tcPr>
            <w:tcW w:w="1440" w:type="dxa"/>
          </w:tcPr>
          <w:p w14:paraId="49CDCCD2" w14:textId="77777777" w:rsidR="00AE0B4C" w:rsidRPr="008329A4" w:rsidRDefault="00AE0B4C" w:rsidP="00AE0B4C">
            <w:pPr>
              <w:pStyle w:val="BodyCopy"/>
              <w:rPr>
                <w:sz w:val="18"/>
                <w:szCs w:val="18"/>
              </w:rPr>
            </w:pPr>
            <w:r w:rsidRPr="008329A4">
              <w:rPr>
                <w:sz w:val="18"/>
                <w:szCs w:val="18"/>
              </w:rPr>
              <w:t>$</w:t>
            </w:r>
          </w:p>
        </w:tc>
        <w:tc>
          <w:tcPr>
            <w:tcW w:w="990" w:type="dxa"/>
          </w:tcPr>
          <w:p w14:paraId="7737643C" w14:textId="77777777" w:rsidR="00AE0B4C" w:rsidRPr="008329A4" w:rsidRDefault="00AE0B4C" w:rsidP="00AE0B4C">
            <w:pPr>
              <w:pStyle w:val="BodyCopy"/>
              <w:rPr>
                <w:sz w:val="18"/>
                <w:szCs w:val="18"/>
              </w:rPr>
            </w:pPr>
          </w:p>
        </w:tc>
        <w:tc>
          <w:tcPr>
            <w:tcW w:w="879" w:type="dxa"/>
          </w:tcPr>
          <w:p w14:paraId="230D4ABC" w14:textId="77777777" w:rsidR="00AE0B4C" w:rsidRPr="008329A4" w:rsidRDefault="00AE0B4C" w:rsidP="00AE0B4C">
            <w:pPr>
              <w:pStyle w:val="BodyCopy"/>
              <w:rPr>
                <w:sz w:val="18"/>
                <w:szCs w:val="18"/>
              </w:rPr>
            </w:pPr>
          </w:p>
        </w:tc>
        <w:tc>
          <w:tcPr>
            <w:tcW w:w="1276" w:type="dxa"/>
          </w:tcPr>
          <w:p w14:paraId="4FF8C85E" w14:textId="77777777" w:rsidR="00AE0B4C" w:rsidRPr="008329A4" w:rsidRDefault="00AE0B4C" w:rsidP="00AE0B4C">
            <w:pPr>
              <w:pStyle w:val="BodyCopy"/>
              <w:rPr>
                <w:sz w:val="18"/>
                <w:szCs w:val="18"/>
              </w:rPr>
            </w:pPr>
            <w:r>
              <w:rPr>
                <w:sz w:val="18"/>
                <w:szCs w:val="18"/>
              </w:rPr>
              <w:t>$</w:t>
            </w:r>
          </w:p>
        </w:tc>
      </w:tr>
      <w:tr w:rsidR="00AE0B4C" w14:paraId="315063CF" w14:textId="77777777">
        <w:tc>
          <w:tcPr>
            <w:tcW w:w="3865" w:type="dxa"/>
          </w:tcPr>
          <w:p w14:paraId="202245B7" w14:textId="6EAAACD2" w:rsidR="00AE0B4C" w:rsidRPr="008329A4" w:rsidRDefault="00AE0B4C" w:rsidP="00AE0B4C">
            <w:pPr>
              <w:pStyle w:val="TableBody"/>
            </w:pPr>
            <w:r w:rsidRPr="00EA53D3">
              <w:t>General obligation bonds—refunding</w:t>
            </w:r>
          </w:p>
        </w:tc>
        <w:tc>
          <w:tcPr>
            <w:tcW w:w="1620" w:type="dxa"/>
          </w:tcPr>
          <w:p w14:paraId="5DD9464F" w14:textId="77777777" w:rsidR="00AE0B4C" w:rsidRPr="008329A4" w:rsidRDefault="00AE0B4C" w:rsidP="00AE0B4C">
            <w:pPr>
              <w:pStyle w:val="BodyCopy"/>
              <w:rPr>
                <w:sz w:val="18"/>
                <w:szCs w:val="18"/>
              </w:rPr>
            </w:pPr>
          </w:p>
        </w:tc>
        <w:tc>
          <w:tcPr>
            <w:tcW w:w="1440" w:type="dxa"/>
          </w:tcPr>
          <w:p w14:paraId="736B33D1" w14:textId="77777777" w:rsidR="00AE0B4C" w:rsidRPr="008329A4" w:rsidRDefault="00AE0B4C" w:rsidP="00AE0B4C">
            <w:pPr>
              <w:pStyle w:val="BodyCopy"/>
              <w:rPr>
                <w:sz w:val="18"/>
                <w:szCs w:val="18"/>
              </w:rPr>
            </w:pPr>
          </w:p>
        </w:tc>
        <w:tc>
          <w:tcPr>
            <w:tcW w:w="990" w:type="dxa"/>
          </w:tcPr>
          <w:p w14:paraId="72AFC113" w14:textId="77777777" w:rsidR="00AE0B4C" w:rsidRPr="008329A4" w:rsidRDefault="00AE0B4C" w:rsidP="00AE0B4C">
            <w:pPr>
              <w:pStyle w:val="BodyCopy"/>
              <w:rPr>
                <w:sz w:val="18"/>
                <w:szCs w:val="18"/>
              </w:rPr>
            </w:pPr>
          </w:p>
        </w:tc>
        <w:tc>
          <w:tcPr>
            <w:tcW w:w="879" w:type="dxa"/>
          </w:tcPr>
          <w:p w14:paraId="5B8EE252" w14:textId="77777777" w:rsidR="00AE0B4C" w:rsidRPr="008329A4" w:rsidRDefault="00AE0B4C" w:rsidP="00AE0B4C">
            <w:pPr>
              <w:pStyle w:val="BodyCopy"/>
              <w:rPr>
                <w:sz w:val="18"/>
                <w:szCs w:val="18"/>
              </w:rPr>
            </w:pPr>
          </w:p>
        </w:tc>
        <w:tc>
          <w:tcPr>
            <w:tcW w:w="1276" w:type="dxa"/>
          </w:tcPr>
          <w:p w14:paraId="138D5DB3" w14:textId="77777777" w:rsidR="00AE0B4C" w:rsidRPr="008329A4" w:rsidRDefault="00AE0B4C" w:rsidP="00AE0B4C">
            <w:pPr>
              <w:pStyle w:val="BodyCopy"/>
              <w:rPr>
                <w:sz w:val="18"/>
                <w:szCs w:val="18"/>
              </w:rPr>
            </w:pPr>
          </w:p>
        </w:tc>
      </w:tr>
      <w:tr w:rsidR="00AE0B4C" w14:paraId="1079A02C" w14:textId="77777777">
        <w:tc>
          <w:tcPr>
            <w:tcW w:w="3865" w:type="dxa"/>
          </w:tcPr>
          <w:p w14:paraId="7411D67C" w14:textId="24B4EE0D" w:rsidR="00AE0B4C" w:rsidRPr="008329A4" w:rsidRDefault="00AE0B4C" w:rsidP="00AE0B4C">
            <w:pPr>
              <w:pStyle w:val="TableBody"/>
            </w:pPr>
            <w:r w:rsidRPr="00EA53D3">
              <w:t>Revenue bonds</w:t>
            </w:r>
          </w:p>
        </w:tc>
        <w:tc>
          <w:tcPr>
            <w:tcW w:w="1620" w:type="dxa"/>
          </w:tcPr>
          <w:p w14:paraId="6B5E4E87" w14:textId="77777777" w:rsidR="00AE0B4C" w:rsidRPr="008329A4" w:rsidRDefault="00AE0B4C" w:rsidP="00AE0B4C">
            <w:pPr>
              <w:pStyle w:val="BodyCopy"/>
              <w:rPr>
                <w:sz w:val="18"/>
                <w:szCs w:val="18"/>
              </w:rPr>
            </w:pPr>
          </w:p>
        </w:tc>
        <w:tc>
          <w:tcPr>
            <w:tcW w:w="1440" w:type="dxa"/>
          </w:tcPr>
          <w:p w14:paraId="1BF77812" w14:textId="77777777" w:rsidR="00AE0B4C" w:rsidRPr="008329A4" w:rsidRDefault="00AE0B4C" w:rsidP="00AE0B4C">
            <w:pPr>
              <w:pStyle w:val="BodyCopy"/>
              <w:rPr>
                <w:sz w:val="18"/>
                <w:szCs w:val="18"/>
              </w:rPr>
            </w:pPr>
          </w:p>
        </w:tc>
        <w:tc>
          <w:tcPr>
            <w:tcW w:w="990" w:type="dxa"/>
          </w:tcPr>
          <w:p w14:paraId="7FC61B15" w14:textId="77777777" w:rsidR="00AE0B4C" w:rsidRPr="008329A4" w:rsidRDefault="00AE0B4C" w:rsidP="00AE0B4C">
            <w:pPr>
              <w:pStyle w:val="BodyCopy"/>
              <w:rPr>
                <w:sz w:val="18"/>
                <w:szCs w:val="18"/>
              </w:rPr>
            </w:pPr>
          </w:p>
        </w:tc>
        <w:tc>
          <w:tcPr>
            <w:tcW w:w="879" w:type="dxa"/>
          </w:tcPr>
          <w:p w14:paraId="6E09FEF2" w14:textId="77777777" w:rsidR="00AE0B4C" w:rsidRPr="008329A4" w:rsidRDefault="00AE0B4C" w:rsidP="00AE0B4C">
            <w:pPr>
              <w:pStyle w:val="BodyCopy"/>
              <w:rPr>
                <w:sz w:val="18"/>
                <w:szCs w:val="18"/>
              </w:rPr>
            </w:pPr>
          </w:p>
        </w:tc>
        <w:tc>
          <w:tcPr>
            <w:tcW w:w="1276" w:type="dxa"/>
          </w:tcPr>
          <w:p w14:paraId="10866FBF" w14:textId="77777777" w:rsidR="00AE0B4C" w:rsidRPr="008329A4" w:rsidRDefault="00AE0B4C" w:rsidP="00AE0B4C">
            <w:pPr>
              <w:pStyle w:val="BodyCopy"/>
              <w:rPr>
                <w:sz w:val="18"/>
                <w:szCs w:val="18"/>
              </w:rPr>
            </w:pPr>
          </w:p>
        </w:tc>
      </w:tr>
      <w:tr w:rsidR="00AE0B4C" w14:paraId="48F8651F" w14:textId="77777777">
        <w:tc>
          <w:tcPr>
            <w:tcW w:w="3865" w:type="dxa"/>
          </w:tcPr>
          <w:p w14:paraId="25026ACA" w14:textId="4C1D22A4" w:rsidR="00AE0B4C" w:rsidRPr="008329A4" w:rsidRDefault="00AE0B4C" w:rsidP="00AE0B4C">
            <w:pPr>
              <w:pStyle w:val="TableBody"/>
            </w:pPr>
            <w:r w:rsidRPr="00EA53D3">
              <w:t>Revenue bonds—refunding</w:t>
            </w:r>
          </w:p>
        </w:tc>
        <w:tc>
          <w:tcPr>
            <w:tcW w:w="1620" w:type="dxa"/>
          </w:tcPr>
          <w:p w14:paraId="68C780B3" w14:textId="77777777" w:rsidR="00AE0B4C" w:rsidRPr="008329A4" w:rsidRDefault="00AE0B4C" w:rsidP="00AE0B4C">
            <w:pPr>
              <w:pStyle w:val="BodyCopy"/>
              <w:rPr>
                <w:sz w:val="18"/>
                <w:szCs w:val="18"/>
              </w:rPr>
            </w:pPr>
          </w:p>
        </w:tc>
        <w:tc>
          <w:tcPr>
            <w:tcW w:w="1440" w:type="dxa"/>
          </w:tcPr>
          <w:p w14:paraId="48A15182" w14:textId="77777777" w:rsidR="00AE0B4C" w:rsidRPr="008329A4" w:rsidRDefault="00AE0B4C" w:rsidP="00AE0B4C">
            <w:pPr>
              <w:pStyle w:val="BodyCopy"/>
              <w:rPr>
                <w:sz w:val="18"/>
                <w:szCs w:val="18"/>
              </w:rPr>
            </w:pPr>
          </w:p>
        </w:tc>
        <w:tc>
          <w:tcPr>
            <w:tcW w:w="990" w:type="dxa"/>
          </w:tcPr>
          <w:p w14:paraId="6FC0B314" w14:textId="77777777" w:rsidR="00AE0B4C" w:rsidRPr="008329A4" w:rsidRDefault="00AE0B4C" w:rsidP="00AE0B4C">
            <w:pPr>
              <w:pStyle w:val="BodyCopy"/>
              <w:rPr>
                <w:sz w:val="18"/>
                <w:szCs w:val="18"/>
              </w:rPr>
            </w:pPr>
          </w:p>
        </w:tc>
        <w:tc>
          <w:tcPr>
            <w:tcW w:w="879" w:type="dxa"/>
          </w:tcPr>
          <w:p w14:paraId="4EA2F1B6" w14:textId="77777777" w:rsidR="00AE0B4C" w:rsidRPr="008329A4" w:rsidRDefault="00AE0B4C" w:rsidP="00AE0B4C">
            <w:pPr>
              <w:pStyle w:val="BodyCopy"/>
              <w:rPr>
                <w:sz w:val="18"/>
                <w:szCs w:val="18"/>
              </w:rPr>
            </w:pPr>
          </w:p>
        </w:tc>
        <w:tc>
          <w:tcPr>
            <w:tcW w:w="1276" w:type="dxa"/>
          </w:tcPr>
          <w:p w14:paraId="5C1FBF3D" w14:textId="77777777" w:rsidR="00AE0B4C" w:rsidRPr="008329A4" w:rsidRDefault="00AE0B4C" w:rsidP="00AE0B4C">
            <w:pPr>
              <w:pStyle w:val="BodyCopy"/>
              <w:rPr>
                <w:sz w:val="18"/>
                <w:szCs w:val="18"/>
              </w:rPr>
            </w:pPr>
          </w:p>
        </w:tc>
      </w:tr>
      <w:tr w:rsidR="00676EF7" w14:paraId="27A7CCB2" w14:textId="77777777">
        <w:tc>
          <w:tcPr>
            <w:tcW w:w="3865" w:type="dxa"/>
          </w:tcPr>
          <w:p w14:paraId="5FA5C4C9" w14:textId="77777777" w:rsidR="00676EF7" w:rsidRPr="008329A4" w:rsidRDefault="00676EF7">
            <w:pPr>
              <w:pStyle w:val="BodyCopy"/>
              <w:rPr>
                <w:sz w:val="18"/>
                <w:szCs w:val="18"/>
              </w:rPr>
            </w:pPr>
          </w:p>
        </w:tc>
        <w:tc>
          <w:tcPr>
            <w:tcW w:w="1620" w:type="dxa"/>
          </w:tcPr>
          <w:p w14:paraId="757B2E81" w14:textId="77777777" w:rsidR="00676EF7" w:rsidRPr="008329A4" w:rsidRDefault="00676EF7">
            <w:pPr>
              <w:pStyle w:val="BodyCopy"/>
              <w:rPr>
                <w:sz w:val="18"/>
                <w:szCs w:val="18"/>
              </w:rPr>
            </w:pPr>
          </w:p>
        </w:tc>
        <w:tc>
          <w:tcPr>
            <w:tcW w:w="1440" w:type="dxa"/>
          </w:tcPr>
          <w:p w14:paraId="11B402C0" w14:textId="77777777" w:rsidR="00676EF7" w:rsidRPr="008329A4" w:rsidRDefault="00676EF7">
            <w:pPr>
              <w:pStyle w:val="BodyCopy"/>
              <w:rPr>
                <w:sz w:val="18"/>
                <w:szCs w:val="18"/>
              </w:rPr>
            </w:pPr>
          </w:p>
        </w:tc>
        <w:tc>
          <w:tcPr>
            <w:tcW w:w="990" w:type="dxa"/>
          </w:tcPr>
          <w:p w14:paraId="41DA4B34" w14:textId="77777777" w:rsidR="00676EF7" w:rsidRPr="008329A4" w:rsidRDefault="00676EF7">
            <w:pPr>
              <w:pStyle w:val="BodyCopy"/>
              <w:rPr>
                <w:sz w:val="18"/>
                <w:szCs w:val="18"/>
              </w:rPr>
            </w:pPr>
          </w:p>
        </w:tc>
        <w:tc>
          <w:tcPr>
            <w:tcW w:w="879" w:type="dxa"/>
          </w:tcPr>
          <w:p w14:paraId="6E83E05B" w14:textId="77777777" w:rsidR="00676EF7" w:rsidRPr="008329A4" w:rsidRDefault="00676EF7">
            <w:pPr>
              <w:pStyle w:val="BodyCopy"/>
              <w:rPr>
                <w:sz w:val="18"/>
                <w:szCs w:val="18"/>
              </w:rPr>
            </w:pPr>
          </w:p>
        </w:tc>
        <w:tc>
          <w:tcPr>
            <w:tcW w:w="1276" w:type="dxa"/>
            <w:tcBorders>
              <w:top w:val="single" w:sz="4" w:space="0" w:color="auto"/>
              <w:bottom w:val="double" w:sz="4" w:space="0" w:color="auto"/>
            </w:tcBorders>
          </w:tcPr>
          <w:p w14:paraId="5442F46D" w14:textId="77777777" w:rsidR="00676EF7" w:rsidRPr="008329A4" w:rsidRDefault="00676EF7">
            <w:pPr>
              <w:pStyle w:val="BodyCopy"/>
              <w:rPr>
                <w:sz w:val="18"/>
                <w:szCs w:val="18"/>
              </w:rPr>
            </w:pPr>
          </w:p>
        </w:tc>
      </w:tr>
    </w:tbl>
    <w:p w14:paraId="49C5D6E7" w14:textId="77777777" w:rsidR="00C75218" w:rsidRDefault="00C75218">
      <w:pPr>
        <w:rPr>
          <w:rFonts w:ascii="Arial" w:hAnsi="Arial"/>
          <w:b/>
          <w:bCs/>
          <w:sz w:val="28"/>
        </w:rPr>
      </w:pPr>
      <w:r>
        <w:br w:type="page"/>
      </w:r>
    </w:p>
    <w:p w14:paraId="1E67A79E" w14:textId="7D3690B8" w:rsidR="00B06EA2" w:rsidRDefault="00CB2684" w:rsidP="00136C62">
      <w:pPr>
        <w:pStyle w:val="UserInstructionSections"/>
      </w:pPr>
      <w:r>
        <w:lastRenderedPageBreak/>
        <w:t>User instructions:</w:t>
      </w:r>
    </w:p>
    <w:p w14:paraId="052FC76C" w14:textId="2DC5D584" w:rsidR="00CB2684" w:rsidRDefault="00136C62" w:rsidP="00136C62">
      <w:pPr>
        <w:pStyle w:val="UserInstructions"/>
      </w:pPr>
      <w:r w:rsidRPr="00136C62">
        <w:t>If issuing an annual comprehensive financial report for the GFOA certificate program, it is recommended that the District disclose the information above for each debt issuance. The District should also describe the legal debt limit/margin and the applicability of federal arbitrage regulations.</w:t>
      </w:r>
    </w:p>
    <w:p w14:paraId="0CBDB207" w14:textId="1CDCC77F" w:rsidR="00CB2684" w:rsidRDefault="00541313" w:rsidP="00C75218">
      <w:pPr>
        <w:pStyle w:val="BodyCopy"/>
        <w:spacing w:before="240"/>
      </w:pPr>
      <w:r w:rsidRPr="00541313">
        <w:t xml:space="preserve">The following schedule details debt service requirements to maturity for the District’s bonds payable </w:t>
      </w:r>
      <w:proofErr w:type="gramStart"/>
      <w:r w:rsidRPr="00541313">
        <w:t>at</w:t>
      </w:r>
      <w:proofErr w:type="gramEnd"/>
      <w:r w:rsidRPr="00541313">
        <w:t xml:space="preserve"> June 30, </w:t>
      </w:r>
      <w:r w:rsidRPr="00541313">
        <w:rPr>
          <w:rStyle w:val="UpdatedThisYear"/>
        </w:rPr>
        <w:t>2026</w:t>
      </w:r>
      <w:r w:rsidRPr="00541313">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711"/>
        <w:gridCol w:w="1712"/>
        <w:gridCol w:w="1712"/>
        <w:gridCol w:w="1712"/>
      </w:tblGrid>
      <w:tr w:rsidR="00003E57" w:rsidRPr="00226B8E" w14:paraId="2B2C03DF" w14:textId="77777777" w:rsidTr="00003E57">
        <w:trPr>
          <w:trHeight w:val="270"/>
        </w:trPr>
        <w:tc>
          <w:tcPr>
            <w:tcW w:w="1440" w:type="dxa"/>
            <w:vMerge w:val="restart"/>
            <w:tcBorders>
              <w:right w:val="single" w:sz="48" w:space="0" w:color="FFFFFF" w:themeColor="background1"/>
            </w:tcBorders>
            <w:vAlign w:val="bottom"/>
          </w:tcPr>
          <w:p w14:paraId="53F58205" w14:textId="62C01D1F" w:rsidR="00003E57" w:rsidRPr="00226B8E" w:rsidRDefault="00003E57">
            <w:pPr>
              <w:pStyle w:val="BodyCopy"/>
              <w:jc w:val="center"/>
              <w:rPr>
                <w:b/>
                <w:bCs/>
                <w:sz w:val="18"/>
                <w:szCs w:val="18"/>
              </w:rPr>
            </w:pPr>
            <w:r w:rsidRPr="00226B8E">
              <w:rPr>
                <w:b/>
                <w:bCs/>
                <w:sz w:val="18"/>
                <w:szCs w:val="18"/>
              </w:rPr>
              <w:t>Year ending June 30</w:t>
            </w:r>
          </w:p>
        </w:tc>
        <w:tc>
          <w:tcPr>
            <w:tcW w:w="3423" w:type="dxa"/>
            <w:gridSpan w:val="2"/>
            <w:tcBorders>
              <w:left w:val="single" w:sz="48" w:space="0" w:color="FFFFFF" w:themeColor="background1"/>
              <w:right w:val="single" w:sz="48" w:space="0" w:color="FFFFFF" w:themeColor="background1"/>
            </w:tcBorders>
            <w:vAlign w:val="bottom"/>
          </w:tcPr>
          <w:p w14:paraId="1DCECE1D" w14:textId="4ED02BD7" w:rsidR="00003E57" w:rsidRPr="00226B8E" w:rsidRDefault="00003E57">
            <w:pPr>
              <w:pStyle w:val="BodyCopy"/>
              <w:jc w:val="center"/>
              <w:rPr>
                <w:b/>
                <w:bCs/>
                <w:sz w:val="18"/>
                <w:szCs w:val="18"/>
              </w:rPr>
            </w:pPr>
            <w:r w:rsidRPr="00003E57">
              <w:rPr>
                <w:b/>
                <w:bCs/>
                <w:sz w:val="18"/>
                <w:szCs w:val="18"/>
              </w:rPr>
              <w:t>General obligation bonds</w:t>
            </w:r>
          </w:p>
        </w:tc>
        <w:tc>
          <w:tcPr>
            <w:tcW w:w="3424" w:type="dxa"/>
            <w:gridSpan w:val="2"/>
            <w:tcBorders>
              <w:left w:val="single" w:sz="48" w:space="0" w:color="FFFFFF" w:themeColor="background1"/>
              <w:right w:val="single" w:sz="48" w:space="0" w:color="FFFFFF" w:themeColor="background1"/>
            </w:tcBorders>
            <w:vAlign w:val="bottom"/>
          </w:tcPr>
          <w:p w14:paraId="3F5140B4" w14:textId="7A2DCD8C" w:rsidR="00003E57" w:rsidRPr="00226B8E" w:rsidRDefault="00003E57">
            <w:pPr>
              <w:pStyle w:val="BodyCopy"/>
              <w:jc w:val="center"/>
              <w:rPr>
                <w:b/>
                <w:bCs/>
                <w:sz w:val="18"/>
                <w:szCs w:val="18"/>
              </w:rPr>
            </w:pPr>
            <w:r w:rsidRPr="00003E57">
              <w:rPr>
                <w:b/>
                <w:bCs/>
                <w:sz w:val="18"/>
                <w:szCs w:val="18"/>
              </w:rPr>
              <w:t>Revenue bonds</w:t>
            </w:r>
          </w:p>
        </w:tc>
      </w:tr>
      <w:tr w:rsidR="00003E57" w:rsidRPr="00226B8E" w14:paraId="5FAC9580" w14:textId="77777777" w:rsidTr="00003E57">
        <w:trPr>
          <w:trHeight w:val="146"/>
        </w:trPr>
        <w:tc>
          <w:tcPr>
            <w:tcW w:w="1440" w:type="dxa"/>
            <w:vMerge/>
            <w:tcBorders>
              <w:right w:val="single" w:sz="48" w:space="0" w:color="FFFFFF" w:themeColor="background1"/>
            </w:tcBorders>
            <w:vAlign w:val="bottom"/>
          </w:tcPr>
          <w:p w14:paraId="16CA3B34" w14:textId="77777777" w:rsidR="00003E57" w:rsidRPr="00226B8E" w:rsidRDefault="00003E57">
            <w:pPr>
              <w:pStyle w:val="BodyCopy"/>
              <w:jc w:val="center"/>
              <w:rPr>
                <w:b/>
                <w:bCs/>
                <w:sz w:val="18"/>
                <w:szCs w:val="18"/>
              </w:rPr>
            </w:pPr>
          </w:p>
        </w:tc>
        <w:tc>
          <w:tcPr>
            <w:tcW w:w="1711" w:type="dxa"/>
            <w:tcBorders>
              <w:left w:val="single" w:sz="48" w:space="0" w:color="FFFFFF" w:themeColor="background1"/>
              <w:right w:val="single" w:sz="48" w:space="0" w:color="FFFFFF" w:themeColor="background1"/>
            </w:tcBorders>
            <w:vAlign w:val="bottom"/>
          </w:tcPr>
          <w:p w14:paraId="674DFC93" w14:textId="77777777" w:rsidR="00003E57" w:rsidRPr="00226B8E" w:rsidRDefault="00003E57">
            <w:pPr>
              <w:pStyle w:val="BodyCopy"/>
              <w:jc w:val="center"/>
              <w:rPr>
                <w:b/>
                <w:bCs/>
                <w:sz w:val="18"/>
                <w:szCs w:val="18"/>
              </w:rPr>
            </w:pPr>
            <w:r w:rsidRPr="00226B8E">
              <w:rPr>
                <w:b/>
                <w:bCs/>
                <w:sz w:val="18"/>
                <w:szCs w:val="18"/>
              </w:rPr>
              <w:t>Principle</w:t>
            </w:r>
          </w:p>
        </w:tc>
        <w:tc>
          <w:tcPr>
            <w:tcW w:w="1712" w:type="dxa"/>
            <w:tcBorders>
              <w:left w:val="single" w:sz="48" w:space="0" w:color="FFFFFF" w:themeColor="background1"/>
              <w:right w:val="single" w:sz="48" w:space="0" w:color="FFFFFF" w:themeColor="background1"/>
            </w:tcBorders>
            <w:vAlign w:val="bottom"/>
          </w:tcPr>
          <w:p w14:paraId="35DF8691" w14:textId="77777777" w:rsidR="00003E57" w:rsidRPr="00226B8E" w:rsidRDefault="00003E57">
            <w:pPr>
              <w:pStyle w:val="BodyCopy"/>
              <w:jc w:val="center"/>
              <w:rPr>
                <w:b/>
                <w:bCs/>
                <w:sz w:val="18"/>
                <w:szCs w:val="18"/>
              </w:rPr>
            </w:pPr>
            <w:r w:rsidRPr="00226B8E">
              <w:rPr>
                <w:b/>
                <w:bCs/>
                <w:sz w:val="18"/>
                <w:szCs w:val="18"/>
              </w:rPr>
              <w:t>Interest</w:t>
            </w:r>
          </w:p>
        </w:tc>
        <w:tc>
          <w:tcPr>
            <w:tcW w:w="1712" w:type="dxa"/>
            <w:tcBorders>
              <w:left w:val="single" w:sz="48" w:space="0" w:color="FFFFFF" w:themeColor="background1"/>
              <w:right w:val="single" w:sz="48" w:space="0" w:color="FFFFFF" w:themeColor="background1"/>
            </w:tcBorders>
            <w:vAlign w:val="bottom"/>
          </w:tcPr>
          <w:p w14:paraId="5B3A497B" w14:textId="77777777" w:rsidR="00003E57" w:rsidRPr="00226B8E" w:rsidRDefault="00003E57">
            <w:pPr>
              <w:pStyle w:val="BodyCopy"/>
              <w:jc w:val="center"/>
              <w:rPr>
                <w:b/>
                <w:bCs/>
                <w:sz w:val="18"/>
                <w:szCs w:val="18"/>
              </w:rPr>
            </w:pPr>
            <w:r w:rsidRPr="00226B8E">
              <w:rPr>
                <w:b/>
                <w:bCs/>
                <w:sz w:val="18"/>
                <w:szCs w:val="18"/>
              </w:rPr>
              <w:t>Principle</w:t>
            </w:r>
          </w:p>
        </w:tc>
        <w:tc>
          <w:tcPr>
            <w:tcW w:w="1712" w:type="dxa"/>
            <w:tcBorders>
              <w:left w:val="single" w:sz="48" w:space="0" w:color="FFFFFF" w:themeColor="background1"/>
              <w:right w:val="single" w:sz="48" w:space="0" w:color="FFFFFF" w:themeColor="background1"/>
            </w:tcBorders>
            <w:vAlign w:val="bottom"/>
          </w:tcPr>
          <w:p w14:paraId="6621E798" w14:textId="77777777" w:rsidR="00003E57" w:rsidRPr="00226B8E" w:rsidRDefault="00003E57">
            <w:pPr>
              <w:pStyle w:val="BodyCopy"/>
              <w:jc w:val="center"/>
              <w:rPr>
                <w:b/>
                <w:bCs/>
                <w:sz w:val="18"/>
                <w:szCs w:val="18"/>
              </w:rPr>
            </w:pPr>
            <w:r w:rsidRPr="00226B8E">
              <w:rPr>
                <w:b/>
                <w:bCs/>
                <w:sz w:val="18"/>
                <w:szCs w:val="18"/>
              </w:rPr>
              <w:t>Interest</w:t>
            </w:r>
          </w:p>
        </w:tc>
      </w:tr>
      <w:tr w:rsidR="00003E57" w:rsidRPr="00226B8E" w14:paraId="5A44B269" w14:textId="77777777" w:rsidTr="00003E57">
        <w:trPr>
          <w:trHeight w:val="315"/>
        </w:trPr>
        <w:tc>
          <w:tcPr>
            <w:tcW w:w="1440" w:type="dxa"/>
            <w:tcBorders>
              <w:right w:val="single" w:sz="48" w:space="0" w:color="FFFFFF" w:themeColor="background1"/>
            </w:tcBorders>
          </w:tcPr>
          <w:p w14:paraId="7AF03014" w14:textId="77777777" w:rsidR="00003E57" w:rsidRPr="00A22895" w:rsidRDefault="00003E57">
            <w:pPr>
              <w:pStyle w:val="BodyCopy"/>
              <w:jc w:val="center"/>
              <w:rPr>
                <w:rStyle w:val="UpdatedThisYear"/>
                <w:sz w:val="18"/>
                <w:szCs w:val="18"/>
              </w:rPr>
            </w:pPr>
            <w:r w:rsidRPr="00A22895">
              <w:rPr>
                <w:rStyle w:val="UpdatedThisYear"/>
                <w:sz w:val="18"/>
                <w:szCs w:val="18"/>
              </w:rPr>
              <w:t>2027</w:t>
            </w:r>
          </w:p>
        </w:tc>
        <w:tc>
          <w:tcPr>
            <w:tcW w:w="1711" w:type="dxa"/>
            <w:tcBorders>
              <w:left w:val="single" w:sz="48" w:space="0" w:color="FFFFFF" w:themeColor="background1"/>
              <w:right w:val="single" w:sz="48" w:space="0" w:color="FFFFFF" w:themeColor="background1"/>
            </w:tcBorders>
          </w:tcPr>
          <w:p w14:paraId="6B7174A3"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7A947757"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2CB334A0"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71F6A6E1" w14:textId="77777777" w:rsidR="00003E57" w:rsidRPr="00226B8E" w:rsidRDefault="00003E57">
            <w:pPr>
              <w:pStyle w:val="BodyCopy"/>
              <w:rPr>
                <w:sz w:val="18"/>
                <w:szCs w:val="18"/>
              </w:rPr>
            </w:pPr>
          </w:p>
        </w:tc>
      </w:tr>
      <w:tr w:rsidR="00003E57" w:rsidRPr="00226B8E" w14:paraId="53B5E278" w14:textId="77777777" w:rsidTr="00003E57">
        <w:trPr>
          <w:trHeight w:val="315"/>
        </w:trPr>
        <w:tc>
          <w:tcPr>
            <w:tcW w:w="1440" w:type="dxa"/>
            <w:tcBorders>
              <w:right w:val="single" w:sz="48" w:space="0" w:color="FFFFFF" w:themeColor="background1"/>
            </w:tcBorders>
          </w:tcPr>
          <w:p w14:paraId="187D3AE4" w14:textId="77777777" w:rsidR="00003E57" w:rsidRPr="00A22895" w:rsidRDefault="00003E57">
            <w:pPr>
              <w:pStyle w:val="BodyCopy"/>
              <w:jc w:val="center"/>
              <w:rPr>
                <w:rStyle w:val="UpdatedThisYear"/>
                <w:sz w:val="18"/>
                <w:szCs w:val="18"/>
              </w:rPr>
            </w:pPr>
            <w:r w:rsidRPr="00A22895">
              <w:rPr>
                <w:rStyle w:val="UpdatedThisYear"/>
                <w:sz w:val="18"/>
                <w:szCs w:val="18"/>
              </w:rPr>
              <w:t>2028</w:t>
            </w:r>
          </w:p>
        </w:tc>
        <w:tc>
          <w:tcPr>
            <w:tcW w:w="1711" w:type="dxa"/>
            <w:tcBorders>
              <w:left w:val="single" w:sz="48" w:space="0" w:color="FFFFFF" w:themeColor="background1"/>
              <w:right w:val="single" w:sz="48" w:space="0" w:color="FFFFFF" w:themeColor="background1"/>
            </w:tcBorders>
          </w:tcPr>
          <w:p w14:paraId="17490104"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66B8B52B"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570B0DBC"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5E1ABA57" w14:textId="77777777" w:rsidR="00003E57" w:rsidRPr="00226B8E" w:rsidRDefault="00003E57">
            <w:pPr>
              <w:pStyle w:val="BodyCopy"/>
              <w:rPr>
                <w:sz w:val="18"/>
                <w:szCs w:val="18"/>
              </w:rPr>
            </w:pPr>
          </w:p>
        </w:tc>
      </w:tr>
      <w:tr w:rsidR="00003E57" w:rsidRPr="00226B8E" w14:paraId="23E81317" w14:textId="77777777" w:rsidTr="00003E57">
        <w:trPr>
          <w:trHeight w:val="315"/>
        </w:trPr>
        <w:tc>
          <w:tcPr>
            <w:tcW w:w="1440" w:type="dxa"/>
            <w:tcBorders>
              <w:right w:val="single" w:sz="48" w:space="0" w:color="FFFFFF" w:themeColor="background1"/>
            </w:tcBorders>
          </w:tcPr>
          <w:p w14:paraId="03BDF8A7" w14:textId="77777777" w:rsidR="00003E57" w:rsidRPr="00A22895" w:rsidRDefault="00003E57">
            <w:pPr>
              <w:pStyle w:val="BodyCopy"/>
              <w:jc w:val="center"/>
              <w:rPr>
                <w:rStyle w:val="UpdatedThisYear"/>
                <w:sz w:val="18"/>
                <w:szCs w:val="18"/>
              </w:rPr>
            </w:pPr>
            <w:r w:rsidRPr="00A22895">
              <w:rPr>
                <w:rStyle w:val="UpdatedThisYear"/>
                <w:sz w:val="18"/>
                <w:szCs w:val="18"/>
              </w:rPr>
              <w:t>2029</w:t>
            </w:r>
          </w:p>
        </w:tc>
        <w:tc>
          <w:tcPr>
            <w:tcW w:w="1711" w:type="dxa"/>
            <w:tcBorders>
              <w:left w:val="single" w:sz="48" w:space="0" w:color="FFFFFF" w:themeColor="background1"/>
              <w:right w:val="single" w:sz="48" w:space="0" w:color="FFFFFF" w:themeColor="background1"/>
            </w:tcBorders>
          </w:tcPr>
          <w:p w14:paraId="29F8D717"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4A605E94"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6E1929B5"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5661EBB4" w14:textId="77777777" w:rsidR="00003E57" w:rsidRPr="00226B8E" w:rsidRDefault="00003E57">
            <w:pPr>
              <w:pStyle w:val="BodyCopy"/>
              <w:rPr>
                <w:sz w:val="18"/>
                <w:szCs w:val="18"/>
              </w:rPr>
            </w:pPr>
          </w:p>
        </w:tc>
      </w:tr>
      <w:tr w:rsidR="00003E57" w:rsidRPr="00226B8E" w14:paraId="4513706B" w14:textId="77777777" w:rsidTr="00003E57">
        <w:trPr>
          <w:trHeight w:val="305"/>
        </w:trPr>
        <w:tc>
          <w:tcPr>
            <w:tcW w:w="1440" w:type="dxa"/>
            <w:tcBorders>
              <w:right w:val="single" w:sz="48" w:space="0" w:color="FFFFFF" w:themeColor="background1"/>
            </w:tcBorders>
          </w:tcPr>
          <w:p w14:paraId="19312603" w14:textId="77777777" w:rsidR="00003E57" w:rsidRPr="00A22895" w:rsidRDefault="00003E57">
            <w:pPr>
              <w:pStyle w:val="BodyCopy"/>
              <w:jc w:val="center"/>
              <w:rPr>
                <w:rStyle w:val="UpdatedThisYear"/>
                <w:sz w:val="18"/>
                <w:szCs w:val="18"/>
              </w:rPr>
            </w:pPr>
            <w:r w:rsidRPr="00A22895">
              <w:rPr>
                <w:rStyle w:val="UpdatedThisYear"/>
                <w:sz w:val="18"/>
                <w:szCs w:val="18"/>
              </w:rPr>
              <w:t>2030</w:t>
            </w:r>
          </w:p>
        </w:tc>
        <w:tc>
          <w:tcPr>
            <w:tcW w:w="1711" w:type="dxa"/>
            <w:tcBorders>
              <w:left w:val="single" w:sz="48" w:space="0" w:color="FFFFFF" w:themeColor="background1"/>
              <w:right w:val="single" w:sz="48" w:space="0" w:color="FFFFFF" w:themeColor="background1"/>
            </w:tcBorders>
          </w:tcPr>
          <w:p w14:paraId="0D8BED9A"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4C26DC60"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09E127E5"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1DC42794" w14:textId="77777777" w:rsidR="00003E57" w:rsidRPr="00226B8E" w:rsidRDefault="00003E57">
            <w:pPr>
              <w:pStyle w:val="BodyCopy"/>
              <w:rPr>
                <w:sz w:val="18"/>
                <w:szCs w:val="18"/>
              </w:rPr>
            </w:pPr>
          </w:p>
        </w:tc>
      </w:tr>
      <w:tr w:rsidR="00003E57" w:rsidRPr="00226B8E" w14:paraId="3B92210B" w14:textId="77777777" w:rsidTr="00003E57">
        <w:trPr>
          <w:trHeight w:val="315"/>
        </w:trPr>
        <w:tc>
          <w:tcPr>
            <w:tcW w:w="1440" w:type="dxa"/>
            <w:tcBorders>
              <w:right w:val="single" w:sz="48" w:space="0" w:color="FFFFFF" w:themeColor="background1"/>
            </w:tcBorders>
          </w:tcPr>
          <w:p w14:paraId="15CC8F44" w14:textId="77777777" w:rsidR="00003E57" w:rsidRPr="00A22895" w:rsidRDefault="00003E57">
            <w:pPr>
              <w:pStyle w:val="BodyCopy"/>
              <w:jc w:val="center"/>
              <w:rPr>
                <w:rStyle w:val="UpdatedThisYear"/>
                <w:sz w:val="18"/>
                <w:szCs w:val="18"/>
              </w:rPr>
            </w:pPr>
            <w:r w:rsidRPr="00A22895">
              <w:rPr>
                <w:rStyle w:val="UpdatedThisYear"/>
                <w:sz w:val="18"/>
                <w:szCs w:val="18"/>
              </w:rPr>
              <w:t>2031</w:t>
            </w:r>
          </w:p>
        </w:tc>
        <w:tc>
          <w:tcPr>
            <w:tcW w:w="1711" w:type="dxa"/>
            <w:tcBorders>
              <w:left w:val="single" w:sz="48" w:space="0" w:color="FFFFFF" w:themeColor="background1"/>
              <w:right w:val="single" w:sz="48" w:space="0" w:color="FFFFFF" w:themeColor="background1"/>
            </w:tcBorders>
          </w:tcPr>
          <w:p w14:paraId="63A0E7BC"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2EE714CE"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7215DFD3"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4C389C4F" w14:textId="77777777" w:rsidR="00003E57" w:rsidRPr="00226B8E" w:rsidRDefault="00003E57">
            <w:pPr>
              <w:pStyle w:val="BodyCopy"/>
              <w:rPr>
                <w:sz w:val="18"/>
                <w:szCs w:val="18"/>
              </w:rPr>
            </w:pPr>
          </w:p>
        </w:tc>
      </w:tr>
      <w:tr w:rsidR="00003E57" w:rsidRPr="00226B8E" w14:paraId="4682B9BA" w14:textId="77777777" w:rsidTr="00003E57">
        <w:trPr>
          <w:trHeight w:val="315"/>
        </w:trPr>
        <w:tc>
          <w:tcPr>
            <w:tcW w:w="1440" w:type="dxa"/>
            <w:tcBorders>
              <w:right w:val="single" w:sz="48" w:space="0" w:color="FFFFFF" w:themeColor="background1"/>
            </w:tcBorders>
          </w:tcPr>
          <w:p w14:paraId="700A7E2E" w14:textId="77777777" w:rsidR="00003E57" w:rsidRPr="00A22895" w:rsidRDefault="00003E57">
            <w:pPr>
              <w:pStyle w:val="BodyCopy"/>
              <w:jc w:val="center"/>
              <w:rPr>
                <w:rStyle w:val="UpdatedThisYear"/>
                <w:sz w:val="18"/>
                <w:szCs w:val="18"/>
              </w:rPr>
            </w:pPr>
            <w:r w:rsidRPr="00A22895">
              <w:rPr>
                <w:rStyle w:val="UpdatedThisYear"/>
                <w:sz w:val="18"/>
                <w:szCs w:val="18"/>
              </w:rPr>
              <w:t>2032-36</w:t>
            </w:r>
          </w:p>
        </w:tc>
        <w:tc>
          <w:tcPr>
            <w:tcW w:w="1711" w:type="dxa"/>
            <w:tcBorders>
              <w:left w:val="single" w:sz="48" w:space="0" w:color="FFFFFF" w:themeColor="background1"/>
              <w:right w:val="single" w:sz="48" w:space="0" w:color="FFFFFF" w:themeColor="background1"/>
            </w:tcBorders>
          </w:tcPr>
          <w:p w14:paraId="5D97AD16"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1ED800EE"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5FA87F6E"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5E2D780D" w14:textId="77777777" w:rsidR="00003E57" w:rsidRPr="00226B8E" w:rsidRDefault="00003E57">
            <w:pPr>
              <w:pStyle w:val="BodyCopy"/>
              <w:rPr>
                <w:sz w:val="18"/>
                <w:szCs w:val="18"/>
              </w:rPr>
            </w:pPr>
          </w:p>
        </w:tc>
      </w:tr>
      <w:tr w:rsidR="00003E57" w:rsidRPr="00226B8E" w14:paraId="05A27BC9" w14:textId="77777777" w:rsidTr="00003E57">
        <w:trPr>
          <w:trHeight w:val="315"/>
        </w:trPr>
        <w:tc>
          <w:tcPr>
            <w:tcW w:w="1440" w:type="dxa"/>
            <w:tcBorders>
              <w:right w:val="single" w:sz="48" w:space="0" w:color="FFFFFF" w:themeColor="background1"/>
            </w:tcBorders>
          </w:tcPr>
          <w:p w14:paraId="201BE2B9" w14:textId="77777777" w:rsidR="00003E57" w:rsidRPr="00A22895" w:rsidRDefault="00003E57">
            <w:pPr>
              <w:pStyle w:val="BodyCopy"/>
              <w:jc w:val="center"/>
              <w:rPr>
                <w:rStyle w:val="UpdatedThisYear"/>
                <w:sz w:val="18"/>
                <w:szCs w:val="18"/>
              </w:rPr>
            </w:pPr>
            <w:r w:rsidRPr="00A22895">
              <w:rPr>
                <w:rStyle w:val="UpdatedThisYear"/>
                <w:sz w:val="18"/>
                <w:szCs w:val="18"/>
              </w:rPr>
              <w:t>2037-41</w:t>
            </w:r>
          </w:p>
        </w:tc>
        <w:tc>
          <w:tcPr>
            <w:tcW w:w="1711" w:type="dxa"/>
            <w:tcBorders>
              <w:left w:val="single" w:sz="48" w:space="0" w:color="FFFFFF" w:themeColor="background1"/>
              <w:right w:val="single" w:sz="48" w:space="0" w:color="FFFFFF" w:themeColor="background1"/>
            </w:tcBorders>
          </w:tcPr>
          <w:p w14:paraId="68D597FD"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6534BB5F"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33050C05"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63AAF3DB" w14:textId="77777777" w:rsidR="00003E57" w:rsidRPr="00226B8E" w:rsidRDefault="00003E57">
            <w:pPr>
              <w:pStyle w:val="BodyCopy"/>
              <w:rPr>
                <w:sz w:val="18"/>
                <w:szCs w:val="18"/>
              </w:rPr>
            </w:pPr>
          </w:p>
        </w:tc>
      </w:tr>
      <w:tr w:rsidR="00003E57" w:rsidRPr="00226B8E" w14:paraId="199CEF6E" w14:textId="77777777" w:rsidTr="00003E57">
        <w:trPr>
          <w:trHeight w:val="305"/>
        </w:trPr>
        <w:tc>
          <w:tcPr>
            <w:tcW w:w="1440" w:type="dxa"/>
            <w:tcBorders>
              <w:right w:val="single" w:sz="48" w:space="0" w:color="FFFFFF" w:themeColor="background1"/>
            </w:tcBorders>
          </w:tcPr>
          <w:p w14:paraId="45738218" w14:textId="77777777" w:rsidR="00003E57" w:rsidRPr="00A22895" w:rsidRDefault="00003E57">
            <w:pPr>
              <w:pStyle w:val="BodyCopy"/>
              <w:jc w:val="center"/>
              <w:rPr>
                <w:rStyle w:val="UpdatedThisYear"/>
                <w:sz w:val="18"/>
                <w:szCs w:val="18"/>
              </w:rPr>
            </w:pPr>
            <w:r w:rsidRPr="00A22895">
              <w:rPr>
                <w:rStyle w:val="UpdatedThisYear"/>
                <w:sz w:val="18"/>
                <w:szCs w:val="18"/>
              </w:rPr>
              <w:t>2042-46</w:t>
            </w:r>
          </w:p>
        </w:tc>
        <w:tc>
          <w:tcPr>
            <w:tcW w:w="1711" w:type="dxa"/>
            <w:tcBorders>
              <w:left w:val="single" w:sz="48" w:space="0" w:color="FFFFFF" w:themeColor="background1"/>
              <w:right w:val="single" w:sz="48" w:space="0" w:color="FFFFFF" w:themeColor="background1"/>
            </w:tcBorders>
          </w:tcPr>
          <w:p w14:paraId="7B52B5C5"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2F144BB7"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38A97CC7"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5924BB34" w14:textId="77777777" w:rsidR="00003E57" w:rsidRPr="00226B8E" w:rsidRDefault="00003E57">
            <w:pPr>
              <w:pStyle w:val="BodyCopy"/>
              <w:rPr>
                <w:sz w:val="18"/>
                <w:szCs w:val="18"/>
              </w:rPr>
            </w:pPr>
          </w:p>
        </w:tc>
      </w:tr>
      <w:tr w:rsidR="00003E57" w:rsidRPr="00226B8E" w14:paraId="1A227738" w14:textId="77777777" w:rsidTr="00003E57">
        <w:trPr>
          <w:trHeight w:val="315"/>
        </w:trPr>
        <w:tc>
          <w:tcPr>
            <w:tcW w:w="1440" w:type="dxa"/>
            <w:tcBorders>
              <w:right w:val="single" w:sz="48" w:space="0" w:color="FFFFFF" w:themeColor="background1"/>
            </w:tcBorders>
          </w:tcPr>
          <w:p w14:paraId="349A0A4F" w14:textId="77777777" w:rsidR="00003E57" w:rsidRPr="00A22895" w:rsidRDefault="00003E57">
            <w:pPr>
              <w:pStyle w:val="BodyCopy"/>
              <w:jc w:val="center"/>
              <w:rPr>
                <w:rStyle w:val="UpdatedThisYear"/>
                <w:sz w:val="18"/>
                <w:szCs w:val="18"/>
              </w:rPr>
            </w:pPr>
            <w:r w:rsidRPr="00A22895">
              <w:rPr>
                <w:rStyle w:val="UpdatedThisYear"/>
                <w:sz w:val="18"/>
                <w:szCs w:val="18"/>
              </w:rPr>
              <w:t>2047-51</w:t>
            </w:r>
          </w:p>
        </w:tc>
        <w:tc>
          <w:tcPr>
            <w:tcW w:w="1711" w:type="dxa"/>
            <w:tcBorders>
              <w:left w:val="single" w:sz="48" w:space="0" w:color="FFFFFF" w:themeColor="background1"/>
              <w:right w:val="single" w:sz="48" w:space="0" w:color="FFFFFF" w:themeColor="background1"/>
            </w:tcBorders>
          </w:tcPr>
          <w:p w14:paraId="148A3DC9"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16710DA1"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0A24A984" w14:textId="77777777" w:rsidR="00003E57" w:rsidRPr="00226B8E" w:rsidRDefault="00003E57">
            <w:pPr>
              <w:pStyle w:val="BodyCopy"/>
              <w:rPr>
                <w:sz w:val="18"/>
                <w:szCs w:val="18"/>
              </w:rPr>
            </w:pPr>
          </w:p>
        </w:tc>
        <w:tc>
          <w:tcPr>
            <w:tcW w:w="1712" w:type="dxa"/>
            <w:tcBorders>
              <w:left w:val="single" w:sz="48" w:space="0" w:color="FFFFFF" w:themeColor="background1"/>
              <w:right w:val="single" w:sz="48" w:space="0" w:color="FFFFFF" w:themeColor="background1"/>
            </w:tcBorders>
          </w:tcPr>
          <w:p w14:paraId="3B87E021" w14:textId="77777777" w:rsidR="00003E57" w:rsidRPr="00226B8E" w:rsidRDefault="00003E57">
            <w:pPr>
              <w:pStyle w:val="BodyCopy"/>
              <w:rPr>
                <w:sz w:val="18"/>
                <w:szCs w:val="18"/>
              </w:rPr>
            </w:pPr>
          </w:p>
        </w:tc>
      </w:tr>
      <w:tr w:rsidR="00003E57" w:rsidRPr="00226B8E" w14:paraId="63D3302C" w14:textId="77777777" w:rsidTr="00003E57">
        <w:trPr>
          <w:trHeight w:val="315"/>
        </w:trPr>
        <w:tc>
          <w:tcPr>
            <w:tcW w:w="1440" w:type="dxa"/>
            <w:tcBorders>
              <w:right w:val="single" w:sz="48" w:space="0" w:color="FFFFFF" w:themeColor="background1"/>
            </w:tcBorders>
          </w:tcPr>
          <w:p w14:paraId="3744525F" w14:textId="77777777" w:rsidR="00003E57" w:rsidRPr="00A22895" w:rsidRDefault="00003E57">
            <w:pPr>
              <w:pStyle w:val="BodyCopy"/>
              <w:jc w:val="center"/>
              <w:rPr>
                <w:rStyle w:val="UpdatedThisYear"/>
                <w:sz w:val="18"/>
                <w:szCs w:val="18"/>
              </w:rPr>
            </w:pPr>
            <w:r w:rsidRPr="00A22895">
              <w:rPr>
                <w:rStyle w:val="UpdatedThisYear"/>
                <w:sz w:val="18"/>
                <w:szCs w:val="18"/>
              </w:rPr>
              <w:t>2052-56</w:t>
            </w:r>
          </w:p>
        </w:tc>
        <w:tc>
          <w:tcPr>
            <w:tcW w:w="1711" w:type="dxa"/>
            <w:tcBorders>
              <w:left w:val="single" w:sz="48" w:space="0" w:color="FFFFFF" w:themeColor="background1"/>
              <w:bottom w:val="single" w:sz="4" w:space="0" w:color="auto"/>
              <w:right w:val="single" w:sz="48" w:space="0" w:color="FFFFFF" w:themeColor="background1"/>
            </w:tcBorders>
          </w:tcPr>
          <w:p w14:paraId="5318D4BC" w14:textId="77777777" w:rsidR="00003E57" w:rsidRPr="00226B8E" w:rsidRDefault="00003E57">
            <w:pPr>
              <w:pStyle w:val="BodyCopy"/>
              <w:rPr>
                <w:sz w:val="18"/>
                <w:szCs w:val="18"/>
              </w:rPr>
            </w:pPr>
          </w:p>
        </w:tc>
        <w:tc>
          <w:tcPr>
            <w:tcW w:w="1712" w:type="dxa"/>
            <w:tcBorders>
              <w:left w:val="single" w:sz="48" w:space="0" w:color="FFFFFF" w:themeColor="background1"/>
              <w:bottom w:val="single" w:sz="4" w:space="0" w:color="auto"/>
              <w:right w:val="single" w:sz="48" w:space="0" w:color="FFFFFF" w:themeColor="background1"/>
            </w:tcBorders>
          </w:tcPr>
          <w:p w14:paraId="7AA62269" w14:textId="77777777" w:rsidR="00003E57" w:rsidRPr="00226B8E" w:rsidRDefault="00003E57">
            <w:pPr>
              <w:pStyle w:val="BodyCopy"/>
              <w:rPr>
                <w:sz w:val="18"/>
                <w:szCs w:val="18"/>
              </w:rPr>
            </w:pPr>
          </w:p>
        </w:tc>
        <w:tc>
          <w:tcPr>
            <w:tcW w:w="1712" w:type="dxa"/>
            <w:tcBorders>
              <w:left w:val="single" w:sz="48" w:space="0" w:color="FFFFFF" w:themeColor="background1"/>
              <w:bottom w:val="single" w:sz="4" w:space="0" w:color="auto"/>
              <w:right w:val="single" w:sz="48" w:space="0" w:color="FFFFFF" w:themeColor="background1"/>
            </w:tcBorders>
          </w:tcPr>
          <w:p w14:paraId="5283087C" w14:textId="77777777" w:rsidR="00003E57" w:rsidRPr="00226B8E" w:rsidRDefault="00003E57">
            <w:pPr>
              <w:pStyle w:val="BodyCopy"/>
              <w:rPr>
                <w:sz w:val="18"/>
                <w:szCs w:val="18"/>
              </w:rPr>
            </w:pPr>
          </w:p>
        </w:tc>
        <w:tc>
          <w:tcPr>
            <w:tcW w:w="1712" w:type="dxa"/>
            <w:tcBorders>
              <w:left w:val="single" w:sz="48" w:space="0" w:color="FFFFFF" w:themeColor="background1"/>
              <w:bottom w:val="single" w:sz="4" w:space="0" w:color="auto"/>
              <w:right w:val="single" w:sz="48" w:space="0" w:color="FFFFFF" w:themeColor="background1"/>
            </w:tcBorders>
          </w:tcPr>
          <w:p w14:paraId="07E95E15" w14:textId="77777777" w:rsidR="00003E57" w:rsidRPr="00226B8E" w:rsidRDefault="00003E57">
            <w:pPr>
              <w:pStyle w:val="BodyCopy"/>
              <w:rPr>
                <w:sz w:val="18"/>
                <w:szCs w:val="18"/>
              </w:rPr>
            </w:pPr>
          </w:p>
        </w:tc>
      </w:tr>
      <w:tr w:rsidR="00003E57" w:rsidRPr="00226B8E" w14:paraId="75835F68" w14:textId="77777777" w:rsidTr="00BF6911">
        <w:trPr>
          <w:trHeight w:val="315"/>
        </w:trPr>
        <w:tc>
          <w:tcPr>
            <w:tcW w:w="1440" w:type="dxa"/>
            <w:tcBorders>
              <w:right w:val="single" w:sz="48" w:space="0" w:color="FFFFFF" w:themeColor="background1"/>
            </w:tcBorders>
          </w:tcPr>
          <w:p w14:paraId="37EC033E" w14:textId="77777777" w:rsidR="00003E57" w:rsidRPr="00226B8E" w:rsidRDefault="00003E57">
            <w:pPr>
              <w:pStyle w:val="BodyCopy"/>
              <w:jc w:val="center"/>
              <w:rPr>
                <w:sz w:val="18"/>
                <w:szCs w:val="18"/>
              </w:rPr>
            </w:pPr>
            <w:r w:rsidRPr="00226B8E">
              <w:rPr>
                <w:sz w:val="18"/>
                <w:szCs w:val="18"/>
              </w:rPr>
              <w:t>Total</w:t>
            </w:r>
          </w:p>
        </w:tc>
        <w:tc>
          <w:tcPr>
            <w:tcW w:w="1711" w:type="dxa"/>
            <w:tcBorders>
              <w:top w:val="single" w:sz="4" w:space="0" w:color="auto"/>
              <w:left w:val="single" w:sz="48" w:space="0" w:color="FFFFFF" w:themeColor="background1"/>
              <w:bottom w:val="single" w:sz="4" w:space="0" w:color="auto"/>
              <w:right w:val="single" w:sz="48" w:space="0" w:color="FFFFFF" w:themeColor="background1"/>
            </w:tcBorders>
          </w:tcPr>
          <w:p w14:paraId="744533A4" w14:textId="77777777" w:rsidR="00003E57" w:rsidRPr="00226B8E" w:rsidRDefault="00003E57">
            <w:pPr>
              <w:pStyle w:val="BodyCopy"/>
              <w:rPr>
                <w:sz w:val="18"/>
                <w:szCs w:val="18"/>
              </w:rPr>
            </w:pPr>
          </w:p>
        </w:tc>
        <w:tc>
          <w:tcPr>
            <w:tcW w:w="1712" w:type="dxa"/>
            <w:tcBorders>
              <w:top w:val="single" w:sz="4" w:space="0" w:color="auto"/>
              <w:left w:val="single" w:sz="48" w:space="0" w:color="FFFFFF" w:themeColor="background1"/>
              <w:bottom w:val="single" w:sz="4" w:space="0" w:color="auto"/>
              <w:right w:val="single" w:sz="48" w:space="0" w:color="FFFFFF" w:themeColor="background1"/>
            </w:tcBorders>
          </w:tcPr>
          <w:p w14:paraId="1DDB1DC8" w14:textId="77777777" w:rsidR="00003E57" w:rsidRPr="00226B8E" w:rsidRDefault="00003E57">
            <w:pPr>
              <w:pStyle w:val="BodyCopy"/>
              <w:rPr>
                <w:sz w:val="18"/>
                <w:szCs w:val="18"/>
              </w:rPr>
            </w:pPr>
          </w:p>
        </w:tc>
        <w:tc>
          <w:tcPr>
            <w:tcW w:w="1712" w:type="dxa"/>
            <w:tcBorders>
              <w:top w:val="single" w:sz="4" w:space="0" w:color="auto"/>
              <w:left w:val="single" w:sz="48" w:space="0" w:color="FFFFFF" w:themeColor="background1"/>
              <w:bottom w:val="single" w:sz="4" w:space="0" w:color="auto"/>
              <w:right w:val="single" w:sz="48" w:space="0" w:color="FFFFFF" w:themeColor="background1"/>
            </w:tcBorders>
          </w:tcPr>
          <w:p w14:paraId="7A12373A" w14:textId="77777777" w:rsidR="00003E57" w:rsidRPr="00226B8E" w:rsidRDefault="00003E57">
            <w:pPr>
              <w:pStyle w:val="BodyCopy"/>
              <w:rPr>
                <w:sz w:val="18"/>
                <w:szCs w:val="18"/>
              </w:rPr>
            </w:pPr>
          </w:p>
        </w:tc>
        <w:tc>
          <w:tcPr>
            <w:tcW w:w="1712" w:type="dxa"/>
            <w:tcBorders>
              <w:top w:val="single" w:sz="4" w:space="0" w:color="auto"/>
              <w:left w:val="single" w:sz="48" w:space="0" w:color="FFFFFF" w:themeColor="background1"/>
              <w:bottom w:val="single" w:sz="4" w:space="0" w:color="auto"/>
              <w:right w:val="single" w:sz="48" w:space="0" w:color="FFFFFF" w:themeColor="background1"/>
            </w:tcBorders>
          </w:tcPr>
          <w:p w14:paraId="27DDA767" w14:textId="77777777" w:rsidR="00003E57" w:rsidRPr="00226B8E" w:rsidRDefault="00003E57">
            <w:pPr>
              <w:pStyle w:val="BodyCopy"/>
              <w:rPr>
                <w:sz w:val="18"/>
                <w:szCs w:val="18"/>
              </w:rPr>
            </w:pPr>
          </w:p>
        </w:tc>
      </w:tr>
      <w:tr w:rsidR="00BF6911" w:rsidRPr="00226B8E" w14:paraId="5669BC5E" w14:textId="77777777" w:rsidTr="00003E57">
        <w:trPr>
          <w:trHeight w:val="315"/>
        </w:trPr>
        <w:tc>
          <w:tcPr>
            <w:tcW w:w="1440" w:type="dxa"/>
            <w:tcBorders>
              <w:right w:val="single" w:sz="48" w:space="0" w:color="FFFFFF" w:themeColor="background1"/>
            </w:tcBorders>
          </w:tcPr>
          <w:p w14:paraId="30D4AC23" w14:textId="77777777" w:rsidR="00BF6911" w:rsidRPr="00226B8E" w:rsidRDefault="00BF6911">
            <w:pPr>
              <w:pStyle w:val="BodyCopy"/>
              <w:jc w:val="center"/>
              <w:rPr>
                <w:sz w:val="18"/>
                <w:szCs w:val="18"/>
              </w:rPr>
            </w:pPr>
          </w:p>
        </w:tc>
        <w:tc>
          <w:tcPr>
            <w:tcW w:w="1711" w:type="dxa"/>
            <w:tcBorders>
              <w:top w:val="single" w:sz="4" w:space="0" w:color="auto"/>
              <w:left w:val="single" w:sz="48" w:space="0" w:color="FFFFFF" w:themeColor="background1"/>
              <w:bottom w:val="double" w:sz="4" w:space="0" w:color="auto"/>
              <w:right w:val="single" w:sz="48" w:space="0" w:color="FFFFFF" w:themeColor="background1"/>
            </w:tcBorders>
          </w:tcPr>
          <w:p w14:paraId="69DC8E68" w14:textId="77777777" w:rsidR="00BF6911" w:rsidRPr="00226B8E" w:rsidRDefault="00BF6911">
            <w:pPr>
              <w:pStyle w:val="BodyCopy"/>
              <w:rPr>
                <w:sz w:val="18"/>
                <w:szCs w:val="18"/>
              </w:rPr>
            </w:pPr>
          </w:p>
        </w:tc>
        <w:tc>
          <w:tcPr>
            <w:tcW w:w="1712" w:type="dxa"/>
            <w:tcBorders>
              <w:top w:val="single" w:sz="4" w:space="0" w:color="auto"/>
              <w:left w:val="single" w:sz="48" w:space="0" w:color="FFFFFF" w:themeColor="background1"/>
              <w:bottom w:val="double" w:sz="4" w:space="0" w:color="auto"/>
              <w:right w:val="single" w:sz="48" w:space="0" w:color="FFFFFF" w:themeColor="background1"/>
            </w:tcBorders>
          </w:tcPr>
          <w:p w14:paraId="4D5027DD" w14:textId="77777777" w:rsidR="00BF6911" w:rsidRPr="00226B8E" w:rsidRDefault="00BF6911">
            <w:pPr>
              <w:pStyle w:val="BodyCopy"/>
              <w:rPr>
                <w:sz w:val="18"/>
                <w:szCs w:val="18"/>
              </w:rPr>
            </w:pPr>
          </w:p>
        </w:tc>
        <w:tc>
          <w:tcPr>
            <w:tcW w:w="1712" w:type="dxa"/>
            <w:tcBorders>
              <w:top w:val="single" w:sz="4" w:space="0" w:color="auto"/>
              <w:left w:val="single" w:sz="48" w:space="0" w:color="FFFFFF" w:themeColor="background1"/>
              <w:bottom w:val="double" w:sz="4" w:space="0" w:color="auto"/>
              <w:right w:val="single" w:sz="48" w:space="0" w:color="FFFFFF" w:themeColor="background1"/>
            </w:tcBorders>
          </w:tcPr>
          <w:p w14:paraId="17161B56" w14:textId="77777777" w:rsidR="00BF6911" w:rsidRPr="00226B8E" w:rsidRDefault="00BF6911">
            <w:pPr>
              <w:pStyle w:val="BodyCopy"/>
              <w:rPr>
                <w:sz w:val="18"/>
                <w:szCs w:val="18"/>
              </w:rPr>
            </w:pPr>
          </w:p>
        </w:tc>
        <w:tc>
          <w:tcPr>
            <w:tcW w:w="1712" w:type="dxa"/>
            <w:tcBorders>
              <w:top w:val="single" w:sz="4" w:space="0" w:color="auto"/>
              <w:left w:val="single" w:sz="48" w:space="0" w:color="FFFFFF" w:themeColor="background1"/>
              <w:bottom w:val="double" w:sz="4" w:space="0" w:color="auto"/>
              <w:right w:val="single" w:sz="48" w:space="0" w:color="FFFFFF" w:themeColor="background1"/>
            </w:tcBorders>
          </w:tcPr>
          <w:p w14:paraId="462361BF" w14:textId="77777777" w:rsidR="00BF6911" w:rsidRPr="00226B8E" w:rsidRDefault="00BF6911">
            <w:pPr>
              <w:pStyle w:val="BodyCopy"/>
              <w:rPr>
                <w:sz w:val="18"/>
                <w:szCs w:val="18"/>
              </w:rPr>
            </w:pPr>
          </w:p>
        </w:tc>
      </w:tr>
    </w:tbl>
    <w:p w14:paraId="5D803477" w14:textId="18183220" w:rsidR="00B06EA2" w:rsidRDefault="004B2CA5" w:rsidP="004B2CA5">
      <w:pPr>
        <w:pStyle w:val="UserInstructionSections"/>
      </w:pPr>
      <w:r>
        <w:t>User instructions:</w:t>
      </w:r>
    </w:p>
    <w:p w14:paraId="3CC590C2" w14:textId="77777777" w:rsidR="001D15DF" w:rsidRDefault="001D15DF" w:rsidP="001D15DF">
      <w:pPr>
        <w:pStyle w:val="UserInstructions"/>
      </w:pPr>
      <w:r>
        <w:t xml:space="preserve">If the District has variable-rate debt, disclose interest requirements based on the rate effective at the end of the reporting year. In addition, the District should add a paragraph following the table that discloses the terms under which interest rates may change. See </w:t>
      </w:r>
      <w:r w:rsidRPr="00FA5EA3">
        <w:rPr>
          <w:i/>
          <w:iCs/>
        </w:rPr>
        <w:t>GASB Statement No. 38, paragraph 10</w:t>
      </w:r>
      <w:r>
        <w:t>.</w:t>
      </w:r>
    </w:p>
    <w:p w14:paraId="024F2491" w14:textId="77777777" w:rsidR="001D15DF" w:rsidRDefault="001D15DF" w:rsidP="001D15DF">
      <w:pPr>
        <w:pStyle w:val="UserInstructions"/>
      </w:pPr>
      <w:r>
        <w:t>Pledged revenues are those specific revenues that have been formally committed to directly collateralize or secure debt (e.g., bonds, certificates of participation, etc.) of a pledging government, or directly or indirectly collateralize or secure debt of a component unit. For each period in which secured debt remains outstanding, the District must disclose the following:</w:t>
      </w:r>
    </w:p>
    <w:p w14:paraId="313A8A18" w14:textId="77777777" w:rsidR="001D15DF" w:rsidRDefault="001D15DF" w:rsidP="001D15DF">
      <w:pPr>
        <w:pStyle w:val="UserIntructionBulletsL2"/>
      </w:pPr>
      <w:r>
        <w:lastRenderedPageBreak/>
        <w:t>a.</w:t>
      </w:r>
      <w:r>
        <w:tab/>
        <w:t>Identification of the specific revenue pledged and the approximate pledge amount,</w:t>
      </w:r>
    </w:p>
    <w:p w14:paraId="2DD09623" w14:textId="77777777" w:rsidR="001D15DF" w:rsidRDefault="001D15DF" w:rsidP="001D15DF">
      <w:pPr>
        <w:pStyle w:val="UserIntructionBulletsL2"/>
      </w:pPr>
      <w:r>
        <w:t>b.</w:t>
      </w:r>
      <w:r>
        <w:tab/>
        <w:t>Identification of, and general purpose for, the debt the pledged revenue secures,</w:t>
      </w:r>
    </w:p>
    <w:p w14:paraId="361C77E9" w14:textId="77777777" w:rsidR="001D15DF" w:rsidRDefault="001D15DF" w:rsidP="001D15DF">
      <w:pPr>
        <w:pStyle w:val="UserIntructionBulletsL2"/>
      </w:pPr>
      <w:r>
        <w:t>c.</w:t>
      </w:r>
      <w:r>
        <w:tab/>
        <w:t>Commitment term,</w:t>
      </w:r>
    </w:p>
    <w:p w14:paraId="7D30EC26" w14:textId="77777777" w:rsidR="001D15DF" w:rsidRDefault="001D15DF" w:rsidP="001D15DF">
      <w:pPr>
        <w:pStyle w:val="UserIntructionBulletsL2"/>
      </w:pPr>
      <w:r>
        <w:t>d.</w:t>
      </w:r>
      <w:r>
        <w:tab/>
        <w:t>Relationship of the pledged amount to the total for that specific revenue stream (i.e., percent of the specific revenue stream that has been pledged),</w:t>
      </w:r>
    </w:p>
    <w:p w14:paraId="58E06B15" w14:textId="77777777" w:rsidR="001D15DF" w:rsidRDefault="001D15DF" w:rsidP="001D15DF">
      <w:pPr>
        <w:pStyle w:val="UserIntructionBulletsL2"/>
      </w:pPr>
      <w:r>
        <w:t>e.</w:t>
      </w:r>
      <w:r>
        <w:tab/>
        <w:t>Comparison of the pledged revenues recognized during the period to the principal and interest requirements for the debt those revenues directly or indirectly collateralize.</w:t>
      </w:r>
    </w:p>
    <w:p w14:paraId="3478F971" w14:textId="77777777" w:rsidR="001D15DF" w:rsidRDefault="001D15DF" w:rsidP="001D15DF">
      <w:pPr>
        <w:pStyle w:val="UserInstructions"/>
      </w:pPr>
      <w:r>
        <w:t xml:space="preserve">See </w:t>
      </w:r>
      <w:r w:rsidRPr="00FA5EA3">
        <w:rPr>
          <w:i/>
          <w:iCs/>
        </w:rPr>
        <w:t>GASB Statement No. 48, paragraph 21</w:t>
      </w:r>
      <w:r>
        <w:t xml:space="preserve">, for more information regarding the disclosure requirements for pledged revenues. Also, see </w:t>
      </w:r>
      <w:r w:rsidRPr="00772E3C">
        <w:rPr>
          <w:i/>
          <w:iCs/>
        </w:rPr>
        <w:t>Appendix D</w:t>
      </w:r>
      <w:r>
        <w:t xml:space="preserve">, </w:t>
      </w:r>
      <w:r w:rsidRPr="00772E3C">
        <w:rPr>
          <w:i/>
          <w:iCs/>
        </w:rPr>
        <w:t>Examples 1-3</w:t>
      </w:r>
      <w:r>
        <w:t xml:space="preserve">, in </w:t>
      </w:r>
      <w:r w:rsidRPr="00FA5EA3">
        <w:rPr>
          <w:i/>
          <w:iCs/>
        </w:rPr>
        <w:t>GASB Statement No. 48</w:t>
      </w:r>
      <w:r>
        <w:t xml:space="preserve"> for examples of required disclosure. For more complex situations, the District may want to present tables with the required disclosures.</w:t>
      </w:r>
    </w:p>
    <w:p w14:paraId="20F547B0" w14:textId="200644B6" w:rsidR="004B2CA5" w:rsidRDefault="001D15DF" w:rsidP="001D15DF">
      <w:pPr>
        <w:pStyle w:val="UserInstructions"/>
      </w:pPr>
      <w:r>
        <w:t xml:space="preserve">Complete the applicable portions of the following paragraph and schedule for the fiscal year in which a bond </w:t>
      </w:r>
      <w:proofErr w:type="gramStart"/>
      <w:r>
        <w:t>refunding</w:t>
      </w:r>
      <w:proofErr w:type="gramEnd"/>
      <w:r>
        <w:t xml:space="preserve"> occurs.</w:t>
      </w:r>
    </w:p>
    <w:p w14:paraId="5FD3C07E" w14:textId="1B73474B" w:rsidR="008D172F" w:rsidRDefault="00F562C4" w:rsidP="00C75218">
      <w:pPr>
        <w:pStyle w:val="BodyCopy"/>
        <w:spacing w:before="240"/>
      </w:pPr>
      <w:r w:rsidRPr="00F562C4">
        <w:t xml:space="preserve">During the year ended June 30, </w:t>
      </w:r>
      <w:r w:rsidRPr="00F562C4">
        <w:rPr>
          <w:rStyle w:val="UpdatedThisYear"/>
        </w:rPr>
        <w:t>2026</w:t>
      </w:r>
      <w:r w:rsidRPr="00F562C4">
        <w:t xml:space="preserve">, the District issued general obligation (revenue) bonds with an average interest rate of </w:t>
      </w:r>
      <w:r w:rsidR="002170F9" w:rsidRPr="00645D7C">
        <w:rPr>
          <w:rStyle w:val="Placeholder"/>
        </w:rPr>
        <w:t>[</w:t>
      </w:r>
      <w:r w:rsidR="002170F9">
        <w:rPr>
          <w:rStyle w:val="Placeholder"/>
        </w:rPr>
        <w:t>XX</w:t>
      </w:r>
      <w:r w:rsidR="002170F9" w:rsidRPr="00645D7C">
        <w:rPr>
          <w:rStyle w:val="Placeholder"/>
        </w:rPr>
        <w:t>]</w:t>
      </w:r>
      <w:r w:rsidR="002170F9">
        <w:t xml:space="preserve"> </w:t>
      </w:r>
      <w:r w:rsidRPr="00F562C4">
        <w:t xml:space="preserve">percent to advance-refund older, higher-rate issues with an average interest rate of </w:t>
      </w:r>
      <w:r w:rsidR="002170F9" w:rsidRPr="00645D7C">
        <w:rPr>
          <w:rStyle w:val="Placeholder"/>
        </w:rPr>
        <w:t>[</w:t>
      </w:r>
      <w:r w:rsidR="002170F9">
        <w:rPr>
          <w:rStyle w:val="Placeholder"/>
        </w:rPr>
        <w:t>XX</w:t>
      </w:r>
      <w:r w:rsidR="002170F9" w:rsidRPr="00645D7C">
        <w:rPr>
          <w:rStyle w:val="Placeholder"/>
        </w:rPr>
        <w:t>]</w:t>
      </w:r>
      <w:r w:rsidR="002170F9">
        <w:t xml:space="preserve"> </w:t>
      </w:r>
      <w:r w:rsidRPr="00F562C4">
        <w:t xml:space="preserve">percent. The District realized net proceeds of </w:t>
      </w:r>
      <w:r w:rsidR="006B5B99">
        <w:t>$</w:t>
      </w:r>
      <w:r w:rsidR="006B5B99" w:rsidRPr="00645D7C">
        <w:rPr>
          <w:rStyle w:val="Placeholder"/>
        </w:rPr>
        <w:t>[</w:t>
      </w:r>
      <w:r w:rsidR="006B5B99">
        <w:rPr>
          <w:rStyle w:val="Placeholder"/>
        </w:rPr>
        <w:t>XX</w:t>
      </w:r>
      <w:r w:rsidR="006B5B99" w:rsidRPr="00645D7C">
        <w:rPr>
          <w:rStyle w:val="Placeholder"/>
        </w:rPr>
        <w:t>]</w:t>
      </w:r>
      <w:r w:rsidR="006B5B99">
        <w:t xml:space="preserve"> </w:t>
      </w:r>
      <w:r w:rsidRPr="00F562C4">
        <w:t xml:space="preserve">after payment of </w:t>
      </w:r>
      <w:r w:rsidR="006B5B99">
        <w:t>$</w:t>
      </w:r>
      <w:r w:rsidR="006B5B99" w:rsidRPr="00645D7C">
        <w:rPr>
          <w:rStyle w:val="Placeholder"/>
        </w:rPr>
        <w:t>[</w:t>
      </w:r>
      <w:r w:rsidR="006B5B99">
        <w:rPr>
          <w:rStyle w:val="Placeholder"/>
        </w:rPr>
        <w:t>XX</w:t>
      </w:r>
      <w:r w:rsidR="006B5B99" w:rsidRPr="00645D7C">
        <w:rPr>
          <w:rStyle w:val="Placeholder"/>
        </w:rPr>
        <w:t>]</w:t>
      </w:r>
      <w:r w:rsidR="006B5B99">
        <w:t xml:space="preserve"> </w:t>
      </w:r>
      <w:r w:rsidRPr="00F562C4">
        <w:t xml:space="preserve">in underwriting fees, insurance, and other issuance costs, plus </w:t>
      </w:r>
      <w:r w:rsidR="006B5B99">
        <w:t>$</w:t>
      </w:r>
      <w:r w:rsidR="006B5B99" w:rsidRPr="00645D7C">
        <w:rPr>
          <w:rStyle w:val="Placeholder"/>
        </w:rPr>
        <w:t>[</w:t>
      </w:r>
      <w:r w:rsidR="006B5B99">
        <w:rPr>
          <w:rStyle w:val="Placeholder"/>
        </w:rPr>
        <w:t>XX</w:t>
      </w:r>
      <w:r w:rsidR="006B5B99" w:rsidRPr="00645D7C">
        <w:rPr>
          <w:rStyle w:val="Placeholder"/>
        </w:rPr>
        <w:t>]</w:t>
      </w:r>
      <w:r w:rsidR="006B5B99">
        <w:t xml:space="preserve"> </w:t>
      </w:r>
      <w:r w:rsidRPr="00F562C4">
        <w:t xml:space="preserve">of </w:t>
      </w:r>
      <w:r w:rsidR="002170F9">
        <w:rPr>
          <w:rStyle w:val="Placeholder"/>
        </w:rPr>
        <w:t>[</w:t>
      </w:r>
      <w:r w:rsidR="00C11D1A">
        <w:rPr>
          <w:rStyle w:val="Placeholder"/>
        </w:rPr>
        <w:t>description</w:t>
      </w:r>
      <w:r w:rsidR="002170F9" w:rsidRPr="005437B0">
        <w:rPr>
          <w:rStyle w:val="Placeholder"/>
        </w:rPr>
        <w:t>]</w:t>
      </w:r>
      <w:r w:rsidR="00310BCE" w:rsidRPr="00310BCE">
        <w:t xml:space="preserve"> </w:t>
      </w:r>
      <w:r w:rsidRPr="00F562C4">
        <w:t xml:space="preserve">sinking fund monies. The District used these proceeds to purchase securities that it placed in an irrevocable trust to provide resources for all future debt service payments on the refunded debt. The refunded debt is considered </w:t>
      </w:r>
      <w:proofErr w:type="spellStart"/>
      <w:r w:rsidRPr="00F562C4">
        <w:t>defeased</w:t>
      </w:r>
      <w:proofErr w:type="spellEnd"/>
      <w:r w:rsidRPr="00F562C4">
        <w:t>, and related liabilities are not included in the District’s financial statements. Details of the refunding transactions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8D172F" w:rsidRPr="005437B0" w14:paraId="5617FA6D" w14:textId="77777777">
        <w:tc>
          <w:tcPr>
            <w:tcW w:w="5035" w:type="dxa"/>
          </w:tcPr>
          <w:p w14:paraId="7FAAFE42" w14:textId="77777777" w:rsidR="008D172F" w:rsidRPr="005437B0" w:rsidRDefault="008D172F">
            <w:pPr>
              <w:pStyle w:val="BodyCopy"/>
              <w:rPr>
                <w:sz w:val="18"/>
                <w:szCs w:val="18"/>
              </w:rPr>
            </w:pPr>
          </w:p>
        </w:tc>
        <w:tc>
          <w:tcPr>
            <w:tcW w:w="5035" w:type="dxa"/>
            <w:vAlign w:val="bottom"/>
          </w:tcPr>
          <w:p w14:paraId="5DE9315F" w14:textId="77777777" w:rsidR="008D172F" w:rsidRPr="005437B0" w:rsidRDefault="008D172F">
            <w:pPr>
              <w:pStyle w:val="BodyCopy"/>
              <w:jc w:val="center"/>
              <w:rPr>
                <w:b/>
                <w:bCs/>
                <w:sz w:val="18"/>
                <w:szCs w:val="18"/>
              </w:rPr>
            </w:pPr>
            <w:r w:rsidRPr="005437B0">
              <w:rPr>
                <w:b/>
                <w:bCs/>
                <w:sz w:val="18"/>
                <w:szCs w:val="18"/>
              </w:rPr>
              <w:t>Bond category</w:t>
            </w:r>
          </w:p>
        </w:tc>
      </w:tr>
      <w:tr w:rsidR="008D172F" w:rsidRPr="005437B0" w14:paraId="41417AE3" w14:textId="77777777">
        <w:tc>
          <w:tcPr>
            <w:tcW w:w="5035" w:type="dxa"/>
          </w:tcPr>
          <w:p w14:paraId="70EF1D88" w14:textId="77777777" w:rsidR="008D172F" w:rsidRPr="005437B0" w:rsidRDefault="008D172F">
            <w:pPr>
              <w:pStyle w:val="BodyCopy"/>
              <w:rPr>
                <w:sz w:val="18"/>
                <w:szCs w:val="18"/>
              </w:rPr>
            </w:pPr>
            <w:r w:rsidRPr="005437B0">
              <w:rPr>
                <w:sz w:val="18"/>
                <w:szCs w:val="18"/>
              </w:rPr>
              <w:t>Amount of refunding bonds issued</w:t>
            </w:r>
          </w:p>
        </w:tc>
        <w:tc>
          <w:tcPr>
            <w:tcW w:w="5035" w:type="dxa"/>
          </w:tcPr>
          <w:p w14:paraId="204CE6DD" w14:textId="77777777" w:rsidR="008D172F" w:rsidRPr="005437B0" w:rsidRDefault="008D172F">
            <w:pPr>
              <w:pStyle w:val="BodyCopy"/>
              <w:rPr>
                <w:sz w:val="18"/>
                <w:szCs w:val="18"/>
              </w:rPr>
            </w:pPr>
          </w:p>
        </w:tc>
      </w:tr>
      <w:tr w:rsidR="008D172F" w:rsidRPr="005437B0" w14:paraId="6AE6DBCF" w14:textId="77777777">
        <w:tc>
          <w:tcPr>
            <w:tcW w:w="5035" w:type="dxa"/>
          </w:tcPr>
          <w:p w14:paraId="08141EB3" w14:textId="77777777" w:rsidR="008D172F" w:rsidRPr="005437B0" w:rsidRDefault="008D172F">
            <w:pPr>
              <w:pStyle w:val="BodyCopy"/>
              <w:rPr>
                <w:sz w:val="18"/>
                <w:szCs w:val="18"/>
              </w:rPr>
            </w:pPr>
            <w:r w:rsidRPr="005437B0">
              <w:rPr>
                <w:sz w:val="18"/>
                <w:szCs w:val="18"/>
              </w:rPr>
              <w:t>Amount of bonds refunded</w:t>
            </w:r>
          </w:p>
        </w:tc>
        <w:tc>
          <w:tcPr>
            <w:tcW w:w="5035" w:type="dxa"/>
          </w:tcPr>
          <w:p w14:paraId="06EA7067" w14:textId="77777777" w:rsidR="008D172F" w:rsidRPr="005437B0" w:rsidRDefault="008D172F">
            <w:pPr>
              <w:pStyle w:val="BodyCopy"/>
              <w:rPr>
                <w:sz w:val="18"/>
                <w:szCs w:val="18"/>
              </w:rPr>
            </w:pPr>
          </w:p>
        </w:tc>
      </w:tr>
      <w:tr w:rsidR="008D172F" w:rsidRPr="005437B0" w14:paraId="58AD6A12" w14:textId="77777777">
        <w:tc>
          <w:tcPr>
            <w:tcW w:w="5035" w:type="dxa"/>
          </w:tcPr>
          <w:p w14:paraId="358B7D79" w14:textId="77777777" w:rsidR="008D172F" w:rsidRPr="005437B0" w:rsidRDefault="008D172F">
            <w:pPr>
              <w:pStyle w:val="BodyCopy"/>
              <w:rPr>
                <w:sz w:val="18"/>
                <w:szCs w:val="18"/>
              </w:rPr>
            </w:pPr>
            <w:r w:rsidRPr="005437B0">
              <w:rPr>
                <w:sz w:val="18"/>
                <w:szCs w:val="18"/>
              </w:rPr>
              <w:t>Reduction in debt service payments</w:t>
            </w:r>
          </w:p>
        </w:tc>
        <w:tc>
          <w:tcPr>
            <w:tcW w:w="5035" w:type="dxa"/>
          </w:tcPr>
          <w:p w14:paraId="43596CBD" w14:textId="77777777" w:rsidR="008D172F" w:rsidRPr="005437B0" w:rsidRDefault="008D172F">
            <w:pPr>
              <w:pStyle w:val="BodyCopy"/>
              <w:rPr>
                <w:sz w:val="18"/>
                <w:szCs w:val="18"/>
              </w:rPr>
            </w:pPr>
          </w:p>
        </w:tc>
      </w:tr>
      <w:tr w:rsidR="008D172F" w:rsidRPr="005437B0" w14:paraId="71F6DA5B" w14:textId="77777777">
        <w:tc>
          <w:tcPr>
            <w:tcW w:w="5035" w:type="dxa"/>
          </w:tcPr>
          <w:p w14:paraId="0FCB2576" w14:textId="77777777" w:rsidR="008D172F" w:rsidRPr="005437B0" w:rsidRDefault="008D172F">
            <w:pPr>
              <w:pStyle w:val="BodyCopy"/>
              <w:rPr>
                <w:sz w:val="18"/>
                <w:szCs w:val="18"/>
              </w:rPr>
            </w:pPr>
            <w:r w:rsidRPr="005437B0">
              <w:rPr>
                <w:sz w:val="18"/>
                <w:szCs w:val="18"/>
              </w:rPr>
              <w:t>Economic gain (loss)</w:t>
            </w:r>
          </w:p>
        </w:tc>
        <w:tc>
          <w:tcPr>
            <w:tcW w:w="5035" w:type="dxa"/>
          </w:tcPr>
          <w:p w14:paraId="7F68C913" w14:textId="77777777" w:rsidR="008D172F" w:rsidRPr="005437B0" w:rsidRDefault="008D172F">
            <w:pPr>
              <w:pStyle w:val="BodyCopy"/>
              <w:rPr>
                <w:sz w:val="18"/>
                <w:szCs w:val="18"/>
              </w:rPr>
            </w:pPr>
          </w:p>
        </w:tc>
      </w:tr>
    </w:tbl>
    <w:p w14:paraId="22EA5343" w14:textId="0832E3A9" w:rsidR="00076FCF" w:rsidRPr="00076FCF" w:rsidRDefault="00076FCF" w:rsidP="006F59D7">
      <w:pPr>
        <w:pStyle w:val="BodyCopy"/>
        <w:spacing w:before="240"/>
        <w:rPr>
          <w:rStyle w:val="Placeholder"/>
        </w:rPr>
      </w:pPr>
      <w:r w:rsidRPr="00076FCF">
        <w:rPr>
          <w:rStyle w:val="Placeholder"/>
        </w:rPr>
        <w:t xml:space="preserve">[Complete the following paragraph for the fiscal year in which bonds are </w:t>
      </w:r>
      <w:proofErr w:type="spellStart"/>
      <w:r w:rsidRPr="00076FCF">
        <w:rPr>
          <w:rStyle w:val="Placeholder"/>
        </w:rPr>
        <w:t>defeased</w:t>
      </w:r>
      <w:proofErr w:type="spellEnd"/>
      <w:r w:rsidRPr="00076FCF">
        <w:rPr>
          <w:rStyle w:val="Placeholder"/>
        </w:rPr>
        <w:t xml:space="preserve"> using only existing resources. </w:t>
      </w:r>
      <w:r w:rsidRPr="00FA5EA3">
        <w:rPr>
          <w:rStyle w:val="Placeholder"/>
          <w:i/>
          <w:iCs/>
        </w:rPr>
        <w:t>GASB Statement No. 86</w:t>
      </w:r>
      <w:r w:rsidRPr="00076FCF">
        <w:rPr>
          <w:rStyle w:val="Placeholder"/>
        </w:rPr>
        <w:t>]</w:t>
      </w:r>
    </w:p>
    <w:p w14:paraId="1288F5D4" w14:textId="1AE91A1C" w:rsidR="00076FCF" w:rsidRDefault="00076FCF" w:rsidP="00076FCF">
      <w:pPr>
        <w:pStyle w:val="BodyCopy"/>
      </w:pPr>
      <w:r>
        <w:t xml:space="preserve">During the year ended June 30, </w:t>
      </w:r>
      <w:r w:rsidRPr="00460532">
        <w:rPr>
          <w:rStyle w:val="UpdatedThisYear"/>
        </w:rPr>
        <w:t>2026</w:t>
      </w:r>
      <w:r>
        <w:t xml:space="preserve">, the District </w:t>
      </w:r>
      <w:proofErr w:type="spellStart"/>
      <w:r>
        <w:t>defeased</w:t>
      </w:r>
      <w:proofErr w:type="spellEnd"/>
      <w:r>
        <w:t xml:space="preserve"> </w:t>
      </w:r>
      <w:r w:rsidR="00460532">
        <w:t>$</w:t>
      </w:r>
      <w:r w:rsidR="00460532" w:rsidRPr="00460532">
        <w:rPr>
          <w:rStyle w:val="Placeholder"/>
        </w:rPr>
        <w:t>[XX]</w:t>
      </w:r>
      <w:r w:rsidRPr="00460532">
        <w:t xml:space="preserve"> </w:t>
      </w:r>
      <w:r>
        <w:t xml:space="preserve">of general obligation (revenue) bonds to </w:t>
      </w:r>
      <w:r w:rsidR="007F50EC" w:rsidRPr="007F50EC">
        <w:rPr>
          <w:rStyle w:val="Placeholder"/>
        </w:rPr>
        <w:t>[</w:t>
      </w:r>
      <w:r w:rsidRPr="007F50EC">
        <w:rPr>
          <w:rStyle w:val="Placeholder"/>
        </w:rPr>
        <w:t>include reason for defeasance</w:t>
      </w:r>
      <w:r w:rsidR="007F50EC" w:rsidRPr="007F50EC">
        <w:rPr>
          <w:rStyle w:val="Placeholder"/>
        </w:rPr>
        <w:t>]</w:t>
      </w:r>
      <w:r>
        <w:t xml:space="preserve">. Accordingly, the related liabilities are not included in the District’s financial statements. The District placed </w:t>
      </w:r>
      <w:r w:rsidR="00460532">
        <w:t>$</w:t>
      </w:r>
      <w:r w:rsidR="00460532" w:rsidRPr="00460532">
        <w:rPr>
          <w:rStyle w:val="Placeholder"/>
        </w:rPr>
        <w:t>[XX]</w:t>
      </w:r>
      <w:r w:rsidR="00460532" w:rsidRPr="00460532">
        <w:t xml:space="preserve"> </w:t>
      </w:r>
      <w:r>
        <w:t xml:space="preserve">of cash and other </w:t>
      </w:r>
      <w:r>
        <w:lastRenderedPageBreak/>
        <w:t xml:space="preserve">monetary assets acquired with existing resources modify as necessary in an irrevocable trust to provide resources for all future debt service payments of </w:t>
      </w:r>
      <w:r w:rsidR="00460532">
        <w:t>$</w:t>
      </w:r>
      <w:r w:rsidR="00460532" w:rsidRPr="00460532">
        <w:rPr>
          <w:rStyle w:val="Placeholder"/>
        </w:rPr>
        <w:t>[XX]</w:t>
      </w:r>
      <w:r w:rsidR="00460532" w:rsidRPr="00460532">
        <w:t xml:space="preserve"> </w:t>
      </w:r>
      <w:r>
        <w:t xml:space="preserve">on the </w:t>
      </w:r>
      <w:proofErr w:type="spellStart"/>
      <w:r>
        <w:t>defeased</w:t>
      </w:r>
      <w:proofErr w:type="spellEnd"/>
      <w:r>
        <w:t xml:space="preserve"> debt. </w:t>
      </w:r>
    </w:p>
    <w:p w14:paraId="2B4B7A3E" w14:textId="76B59E74" w:rsidR="00076FCF" w:rsidRPr="007F50EC" w:rsidRDefault="007F50EC" w:rsidP="00076FCF">
      <w:pPr>
        <w:pStyle w:val="BodyCopy"/>
        <w:rPr>
          <w:rStyle w:val="Placeholder"/>
        </w:rPr>
      </w:pPr>
      <w:r w:rsidRPr="007F50EC">
        <w:rPr>
          <w:rStyle w:val="Placeholder"/>
        </w:rPr>
        <w:t>[</w:t>
      </w:r>
      <w:r w:rsidR="00076FCF" w:rsidRPr="007F50EC">
        <w:rPr>
          <w:rStyle w:val="Placeholder"/>
        </w:rPr>
        <w:t xml:space="preserve">For all periods following an advance refunding, or in-substance defeasance using only existing resources, that end with </w:t>
      </w:r>
      <w:proofErr w:type="spellStart"/>
      <w:r w:rsidR="00076FCF" w:rsidRPr="007F50EC">
        <w:rPr>
          <w:rStyle w:val="Placeholder"/>
        </w:rPr>
        <w:t>defeased</w:t>
      </w:r>
      <w:proofErr w:type="spellEnd"/>
      <w:r w:rsidR="00076FCF" w:rsidRPr="007F50EC">
        <w:rPr>
          <w:rStyle w:val="Placeholder"/>
        </w:rPr>
        <w:t xml:space="preserve"> bonds still outstanding, complete the next paragraph.</w:t>
      </w:r>
      <w:r w:rsidRPr="007F50EC">
        <w:rPr>
          <w:rStyle w:val="Placeholder"/>
        </w:rPr>
        <w:t>]</w:t>
      </w:r>
    </w:p>
    <w:p w14:paraId="004C06BC" w14:textId="2161AA47" w:rsidR="008D172F" w:rsidRDefault="00076FCF" w:rsidP="00076FCF">
      <w:pPr>
        <w:pStyle w:val="BodyCopy"/>
      </w:pPr>
      <w:r>
        <w:t xml:space="preserve">In prior years, the District </w:t>
      </w:r>
      <w:proofErr w:type="spellStart"/>
      <w:r>
        <w:t>defeased</w:t>
      </w:r>
      <w:proofErr w:type="spellEnd"/>
      <w:r>
        <w:t xml:space="preserve"> certain general obligation and revenue bonds by placing the proceeds of new bonds and existing resources </w:t>
      </w:r>
      <w:r w:rsidR="007F50EC" w:rsidRPr="007F50EC">
        <w:rPr>
          <w:rStyle w:val="Placeholder"/>
        </w:rPr>
        <w:t>[</w:t>
      </w:r>
      <w:r w:rsidRPr="007F50EC">
        <w:rPr>
          <w:rStyle w:val="Placeholder"/>
        </w:rPr>
        <w:t>modify as necessary</w:t>
      </w:r>
      <w:r w:rsidR="007F50EC" w:rsidRPr="007F50EC">
        <w:rPr>
          <w:rStyle w:val="Placeholder"/>
        </w:rPr>
        <w:t>]</w:t>
      </w:r>
      <w:r>
        <w:t xml:space="preserve"> in an irrevocable trust to provide for all future debt service payments on the old bonds. Accordingly, the trust account assets and the liability for these </w:t>
      </w:r>
      <w:proofErr w:type="spellStart"/>
      <w:r>
        <w:t>defeased</w:t>
      </w:r>
      <w:proofErr w:type="spellEnd"/>
      <w:r>
        <w:t xml:space="preserve"> bonds are not included in the District’s financial statements. </w:t>
      </w:r>
      <w:proofErr w:type="gramStart"/>
      <w:r>
        <w:t>At</w:t>
      </w:r>
      <w:proofErr w:type="gramEnd"/>
      <w:r>
        <w:t xml:space="preserve"> June 30, </w:t>
      </w:r>
      <w:r w:rsidRPr="00460532">
        <w:rPr>
          <w:rStyle w:val="UpdatedThisYear"/>
        </w:rPr>
        <w:t>2026</w:t>
      </w:r>
      <w:r>
        <w:t xml:space="preserve">, the following outstanding bonds were considered </w:t>
      </w:r>
      <w:proofErr w:type="spellStart"/>
      <w:r>
        <w:t>defeased</w:t>
      </w:r>
      <w:proofErr w:type="spellEnd"/>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7F50EC" w:rsidRPr="005437B0" w14:paraId="458FDA29" w14:textId="77777777">
        <w:tc>
          <w:tcPr>
            <w:tcW w:w="5035" w:type="dxa"/>
            <w:vAlign w:val="bottom"/>
          </w:tcPr>
          <w:p w14:paraId="145B0E66" w14:textId="77777777" w:rsidR="007F50EC" w:rsidRPr="005437B0" w:rsidRDefault="007F50EC">
            <w:pPr>
              <w:pStyle w:val="BodyCopy"/>
              <w:jc w:val="center"/>
              <w:rPr>
                <w:b/>
                <w:bCs/>
                <w:sz w:val="18"/>
                <w:szCs w:val="18"/>
              </w:rPr>
            </w:pPr>
            <w:r w:rsidRPr="005437B0">
              <w:rPr>
                <w:b/>
                <w:bCs/>
                <w:sz w:val="18"/>
                <w:szCs w:val="18"/>
              </w:rPr>
              <w:t>Description</w:t>
            </w:r>
          </w:p>
        </w:tc>
        <w:tc>
          <w:tcPr>
            <w:tcW w:w="5035" w:type="dxa"/>
            <w:vAlign w:val="bottom"/>
          </w:tcPr>
          <w:p w14:paraId="044426C4" w14:textId="77777777" w:rsidR="007F50EC" w:rsidRPr="005437B0" w:rsidRDefault="007F50EC">
            <w:pPr>
              <w:pStyle w:val="BodyCopy"/>
              <w:jc w:val="center"/>
              <w:rPr>
                <w:sz w:val="18"/>
                <w:szCs w:val="18"/>
              </w:rPr>
            </w:pPr>
            <w:r w:rsidRPr="005437B0">
              <w:rPr>
                <w:b/>
                <w:bCs/>
                <w:sz w:val="18"/>
                <w:szCs w:val="18"/>
              </w:rPr>
              <w:t>Amount</w:t>
            </w:r>
            <w:r w:rsidRPr="005437B0">
              <w:rPr>
                <w:sz w:val="18"/>
                <w:szCs w:val="18"/>
              </w:rPr>
              <w:t xml:space="preserve"> </w:t>
            </w:r>
            <w:r w:rsidRPr="005437B0">
              <w:rPr>
                <w:rStyle w:val="Placeholder"/>
                <w:sz w:val="18"/>
                <w:szCs w:val="18"/>
              </w:rPr>
              <w:t xml:space="preserve">(principal balance of </w:t>
            </w:r>
            <w:proofErr w:type="spellStart"/>
            <w:r w:rsidRPr="005437B0">
              <w:rPr>
                <w:rStyle w:val="Placeholder"/>
                <w:sz w:val="18"/>
                <w:szCs w:val="18"/>
              </w:rPr>
              <w:t>defeased</w:t>
            </w:r>
            <w:proofErr w:type="spellEnd"/>
            <w:r w:rsidRPr="005437B0">
              <w:rPr>
                <w:rStyle w:val="Placeholder"/>
                <w:sz w:val="18"/>
                <w:szCs w:val="18"/>
              </w:rPr>
              <w:t xml:space="preserve"> bonds outstanding </w:t>
            </w:r>
            <w:proofErr w:type="gramStart"/>
            <w:r w:rsidRPr="005437B0">
              <w:rPr>
                <w:rStyle w:val="Placeholder"/>
                <w:sz w:val="18"/>
                <w:szCs w:val="18"/>
              </w:rPr>
              <w:t>at</w:t>
            </w:r>
            <w:proofErr w:type="gramEnd"/>
            <w:r w:rsidRPr="005437B0">
              <w:rPr>
                <w:rStyle w:val="Placeholder"/>
                <w:sz w:val="18"/>
                <w:szCs w:val="18"/>
              </w:rPr>
              <w:t xml:space="preserve"> June 30, 2026)</w:t>
            </w:r>
          </w:p>
        </w:tc>
      </w:tr>
      <w:tr w:rsidR="007F50EC" w:rsidRPr="005437B0" w14:paraId="51FF4D5B" w14:textId="77777777">
        <w:tc>
          <w:tcPr>
            <w:tcW w:w="5035" w:type="dxa"/>
          </w:tcPr>
          <w:p w14:paraId="3AB13023" w14:textId="77777777" w:rsidR="007F50EC" w:rsidRPr="005437B0" w:rsidRDefault="007F50EC">
            <w:pPr>
              <w:pStyle w:val="BodyCopy"/>
              <w:rPr>
                <w:sz w:val="18"/>
                <w:szCs w:val="18"/>
              </w:rPr>
            </w:pPr>
            <w:r w:rsidRPr="005437B0">
              <w:rPr>
                <w:sz w:val="18"/>
                <w:szCs w:val="18"/>
              </w:rPr>
              <w:t>General obligation bonds</w:t>
            </w:r>
          </w:p>
        </w:tc>
        <w:tc>
          <w:tcPr>
            <w:tcW w:w="5035" w:type="dxa"/>
          </w:tcPr>
          <w:p w14:paraId="3A906F01" w14:textId="77777777" w:rsidR="007F50EC" w:rsidRPr="005437B0" w:rsidRDefault="007F50EC">
            <w:pPr>
              <w:pStyle w:val="BodyCopy"/>
              <w:rPr>
                <w:sz w:val="18"/>
                <w:szCs w:val="18"/>
              </w:rPr>
            </w:pPr>
          </w:p>
        </w:tc>
      </w:tr>
      <w:tr w:rsidR="007F50EC" w:rsidRPr="005437B0" w14:paraId="6BC60BCC" w14:textId="77777777">
        <w:tc>
          <w:tcPr>
            <w:tcW w:w="5035" w:type="dxa"/>
          </w:tcPr>
          <w:p w14:paraId="4A478DA6" w14:textId="77777777" w:rsidR="007F50EC" w:rsidRPr="005437B0" w:rsidRDefault="007F50EC">
            <w:pPr>
              <w:pStyle w:val="BodyCopy"/>
              <w:rPr>
                <w:sz w:val="18"/>
                <w:szCs w:val="18"/>
              </w:rPr>
            </w:pPr>
            <w:r w:rsidRPr="005437B0">
              <w:rPr>
                <w:sz w:val="18"/>
                <w:szCs w:val="18"/>
              </w:rPr>
              <w:t>Revenue bonds</w:t>
            </w:r>
          </w:p>
        </w:tc>
        <w:tc>
          <w:tcPr>
            <w:tcW w:w="5035" w:type="dxa"/>
          </w:tcPr>
          <w:p w14:paraId="3612013B" w14:textId="77777777" w:rsidR="007F50EC" w:rsidRPr="005437B0" w:rsidRDefault="007F50EC">
            <w:pPr>
              <w:pStyle w:val="BodyCopy"/>
              <w:rPr>
                <w:sz w:val="18"/>
                <w:szCs w:val="18"/>
              </w:rPr>
            </w:pPr>
          </w:p>
        </w:tc>
      </w:tr>
    </w:tbl>
    <w:p w14:paraId="6255664A" w14:textId="07040B98" w:rsidR="007F50EC" w:rsidRDefault="00460532" w:rsidP="000706A9">
      <w:pPr>
        <w:pStyle w:val="UserInstructionSections"/>
      </w:pPr>
      <w:r>
        <w:t>User instructions:</w:t>
      </w:r>
    </w:p>
    <w:p w14:paraId="6545651D" w14:textId="77777777" w:rsidR="000706A9" w:rsidRDefault="000706A9" w:rsidP="000706A9">
      <w:pPr>
        <w:pStyle w:val="UserInstructions"/>
      </w:pPr>
      <w:r>
        <w:t xml:space="preserve">For all in-substance defeasances for which substitution of essentially risk-free monetary assets with monetary assets that are not essentially risk-free is not prohibited, the District should disclose the information required by </w:t>
      </w:r>
      <w:r w:rsidRPr="00FA5EA3">
        <w:rPr>
          <w:i/>
          <w:iCs/>
        </w:rPr>
        <w:t>GASB Statement No. 86, paragraphs 10 and 11</w:t>
      </w:r>
      <w:r>
        <w:t>, as applicable.</w:t>
      </w:r>
    </w:p>
    <w:p w14:paraId="6C532BC7" w14:textId="3244FCAA" w:rsidR="00460532" w:rsidRDefault="000706A9" w:rsidP="000706A9">
      <w:pPr>
        <w:pStyle w:val="UserInstructions"/>
      </w:pPr>
      <w:r>
        <w:t xml:space="preserve">If the refunded (old) debt is variable-rate debt, it cannot be considered </w:t>
      </w:r>
      <w:proofErr w:type="spellStart"/>
      <w:r>
        <w:t>defeased</w:t>
      </w:r>
      <w:proofErr w:type="spellEnd"/>
      <w:r>
        <w:t xml:space="preserve"> because of the uncertainty of the future debt service requirements. It is possible to </w:t>
      </w:r>
      <w:proofErr w:type="spellStart"/>
      <w:r>
        <w:t>defease</w:t>
      </w:r>
      <w:proofErr w:type="spellEnd"/>
      <w:r>
        <w:t xml:space="preserve"> old fixed-rate debt with new variable-rate debt, but additional disclosures should be made. See footnote </w:t>
      </w:r>
      <w:r w:rsidRPr="00076A9B">
        <w:rPr>
          <w:i/>
          <w:iCs/>
        </w:rPr>
        <w:t>4</w:t>
      </w:r>
      <w:r>
        <w:t xml:space="preserve"> of </w:t>
      </w:r>
      <w:r w:rsidRPr="00FA5EA3">
        <w:rPr>
          <w:i/>
          <w:iCs/>
        </w:rPr>
        <w:t>GASB Statement No. 7</w:t>
      </w:r>
      <w:r>
        <w:t xml:space="preserve"> for additional details.</w:t>
      </w:r>
    </w:p>
    <w:p w14:paraId="58F145DA" w14:textId="77777777" w:rsidR="00876F86" w:rsidRPr="00E97CAE" w:rsidRDefault="00876F86" w:rsidP="00876F86">
      <w:pPr>
        <w:pStyle w:val="Heading3"/>
        <w:rPr>
          <w:sz w:val="28"/>
          <w:szCs w:val="28"/>
        </w:rPr>
      </w:pPr>
      <w:r w:rsidRPr="00E97CAE">
        <w:rPr>
          <w:sz w:val="28"/>
          <w:szCs w:val="28"/>
        </w:rPr>
        <w:t>Certificates of participation</w:t>
      </w:r>
    </w:p>
    <w:p w14:paraId="36B2C28A" w14:textId="44279574" w:rsidR="00876F86" w:rsidRDefault="00876F86" w:rsidP="00876F86">
      <w:pPr>
        <w:pStyle w:val="BodyCopy"/>
      </w:pPr>
      <w:r>
        <w:t xml:space="preserve">The District has issued certificates of participation that are generally callable (noncallable) with interest payable semiannually (annually) to purchase or construct </w:t>
      </w:r>
      <w:r w:rsidR="002D1654" w:rsidRPr="002D1654">
        <w:rPr>
          <w:rStyle w:val="Placeholder"/>
        </w:rPr>
        <w:t>[</w:t>
      </w:r>
      <w:r w:rsidRPr="002D1654">
        <w:rPr>
          <w:rStyle w:val="Placeholder"/>
        </w:rPr>
        <w:t xml:space="preserve">describe the assets and any related collateral arrangements for assets pledged as collateral, as required by </w:t>
      </w:r>
      <w:r w:rsidRPr="00FA5EA3">
        <w:rPr>
          <w:rStyle w:val="Placeholder"/>
          <w:i/>
          <w:iCs/>
        </w:rPr>
        <w:t>GASB Statement No. 88, paragraph 5(b)</w:t>
      </w:r>
      <w:r w:rsidR="002D1654" w:rsidRPr="002D1654">
        <w:rPr>
          <w:rStyle w:val="Placeholder"/>
        </w:rPr>
        <w:t>]</w:t>
      </w:r>
      <w:r>
        <w:t xml:space="preserve">. During the year, the District issued certificates totaling </w:t>
      </w:r>
      <w:r w:rsidR="002D1654">
        <w:t>$</w:t>
      </w:r>
      <w:r w:rsidR="002D1654" w:rsidRPr="002D1654">
        <w:rPr>
          <w:rStyle w:val="Placeholder"/>
        </w:rPr>
        <w:t>[XX]</w:t>
      </w:r>
      <w:r w:rsidR="002D1654" w:rsidRPr="002D1654">
        <w:t xml:space="preserve"> </w:t>
      </w:r>
      <w:r>
        <w:t xml:space="preserve">to </w:t>
      </w:r>
      <w:r w:rsidR="002D1654" w:rsidRPr="002D1654">
        <w:rPr>
          <w:rStyle w:val="Placeholder"/>
        </w:rPr>
        <w:t>[</w:t>
      </w:r>
      <w:r w:rsidRPr="002D1654">
        <w:rPr>
          <w:rStyle w:val="Placeholder"/>
        </w:rPr>
        <w:t>describe the purpose</w:t>
      </w:r>
      <w:r w:rsidR="002D1654" w:rsidRPr="002D1654">
        <w:rPr>
          <w:rStyle w:val="Placeholder"/>
        </w:rPr>
        <w:t>]</w:t>
      </w:r>
      <w:r>
        <w:t>.</w:t>
      </w:r>
    </w:p>
    <w:p w14:paraId="610B94DF" w14:textId="64567204" w:rsidR="007F50EC" w:rsidRDefault="00876F86" w:rsidP="00C75218">
      <w:pPr>
        <w:pStyle w:val="BodyCopy"/>
        <w:spacing w:after="240"/>
      </w:pPr>
      <w:r>
        <w:lastRenderedPageBreak/>
        <w:t>Of the total amount(s) originally authorized, $</w:t>
      </w:r>
      <w:r w:rsidR="002D1654" w:rsidRPr="002D1654">
        <w:rPr>
          <w:rStyle w:val="Placeholder"/>
        </w:rPr>
        <w:t>[XX]</w:t>
      </w:r>
      <w:r w:rsidRPr="002D1654">
        <w:t xml:space="preserve"> </w:t>
      </w:r>
      <w:r>
        <w:t xml:space="preserve">remains unissued. </w:t>
      </w:r>
      <w:r w:rsidR="002D1654" w:rsidRPr="002D1654">
        <w:rPr>
          <w:rStyle w:val="Placeholder"/>
        </w:rPr>
        <w:t>[</w:t>
      </w:r>
      <w:r w:rsidRPr="002D1654">
        <w:rPr>
          <w:rStyle w:val="Placeholder"/>
        </w:rPr>
        <w:t>If all the authorized certificates were issued, delete the preceding sentence</w:t>
      </w:r>
      <w:r w:rsidR="002D1654" w:rsidRPr="002D1654">
        <w:rPr>
          <w:rStyle w:val="Placeholder"/>
        </w:rPr>
        <w:t>]</w:t>
      </w:r>
      <w:r>
        <w:t xml:space="preserve">. The following certificates were outstanding </w:t>
      </w:r>
      <w:proofErr w:type="gramStart"/>
      <w:r>
        <w:t>at</w:t>
      </w:r>
      <w:proofErr w:type="gramEnd"/>
      <w:r>
        <w:t xml:space="preserve"> June 30, </w:t>
      </w:r>
      <w:r w:rsidRPr="002D1654">
        <w:rPr>
          <w:rStyle w:val="UpdatedThisYear"/>
        </w:rPr>
        <w:t>2026</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620"/>
        <w:gridCol w:w="1440"/>
        <w:gridCol w:w="990"/>
        <w:gridCol w:w="879"/>
        <w:gridCol w:w="1276"/>
      </w:tblGrid>
      <w:tr w:rsidR="009D0DBC" w14:paraId="1A213EF1" w14:textId="77777777">
        <w:tc>
          <w:tcPr>
            <w:tcW w:w="3865" w:type="dxa"/>
            <w:vAlign w:val="bottom"/>
          </w:tcPr>
          <w:p w14:paraId="58B528BC" w14:textId="77777777" w:rsidR="009D0DBC" w:rsidRPr="008329A4" w:rsidRDefault="009D0DBC">
            <w:pPr>
              <w:pStyle w:val="BodyCopy"/>
              <w:jc w:val="center"/>
              <w:rPr>
                <w:b/>
                <w:bCs/>
                <w:sz w:val="18"/>
                <w:szCs w:val="18"/>
              </w:rPr>
            </w:pPr>
            <w:r w:rsidRPr="008329A4">
              <w:rPr>
                <w:b/>
                <w:bCs/>
                <w:sz w:val="18"/>
                <w:szCs w:val="18"/>
              </w:rPr>
              <w:t>Description</w:t>
            </w:r>
          </w:p>
        </w:tc>
        <w:tc>
          <w:tcPr>
            <w:tcW w:w="1620" w:type="dxa"/>
            <w:vAlign w:val="bottom"/>
          </w:tcPr>
          <w:p w14:paraId="38E89B53" w14:textId="77777777" w:rsidR="009D0DBC" w:rsidRPr="008329A4" w:rsidRDefault="009D0DBC">
            <w:pPr>
              <w:pStyle w:val="BodyCopy"/>
              <w:jc w:val="center"/>
              <w:rPr>
                <w:b/>
                <w:bCs/>
                <w:sz w:val="18"/>
                <w:szCs w:val="18"/>
              </w:rPr>
            </w:pPr>
            <w:r w:rsidRPr="008329A4">
              <w:rPr>
                <w:b/>
                <w:bCs/>
                <w:sz w:val="18"/>
                <w:szCs w:val="18"/>
              </w:rPr>
              <w:t>Original amount authorized</w:t>
            </w:r>
          </w:p>
        </w:tc>
        <w:tc>
          <w:tcPr>
            <w:tcW w:w="1440" w:type="dxa"/>
            <w:vAlign w:val="bottom"/>
          </w:tcPr>
          <w:p w14:paraId="4E9B8FA0" w14:textId="77777777" w:rsidR="009D0DBC" w:rsidRPr="008329A4" w:rsidRDefault="009D0DBC">
            <w:pPr>
              <w:pStyle w:val="BodyCopy"/>
              <w:jc w:val="center"/>
              <w:rPr>
                <w:b/>
                <w:bCs/>
                <w:sz w:val="18"/>
                <w:szCs w:val="18"/>
              </w:rPr>
            </w:pPr>
            <w:r w:rsidRPr="008329A4">
              <w:rPr>
                <w:b/>
                <w:bCs/>
                <w:sz w:val="18"/>
                <w:szCs w:val="18"/>
              </w:rPr>
              <w:t xml:space="preserve">Amount </w:t>
            </w:r>
            <w:r>
              <w:rPr>
                <w:b/>
                <w:bCs/>
                <w:sz w:val="18"/>
                <w:szCs w:val="18"/>
              </w:rPr>
              <w:br/>
            </w:r>
            <w:r w:rsidRPr="008329A4">
              <w:rPr>
                <w:b/>
                <w:bCs/>
                <w:sz w:val="18"/>
                <w:szCs w:val="18"/>
              </w:rPr>
              <w:t>issued</w:t>
            </w:r>
          </w:p>
        </w:tc>
        <w:tc>
          <w:tcPr>
            <w:tcW w:w="990" w:type="dxa"/>
            <w:vAlign w:val="bottom"/>
          </w:tcPr>
          <w:p w14:paraId="40E1CA1C" w14:textId="77777777" w:rsidR="009D0DBC" w:rsidRPr="008329A4" w:rsidRDefault="009D0DBC">
            <w:pPr>
              <w:pStyle w:val="BodyCopy"/>
              <w:jc w:val="center"/>
              <w:rPr>
                <w:b/>
                <w:bCs/>
                <w:sz w:val="18"/>
                <w:szCs w:val="18"/>
              </w:rPr>
            </w:pPr>
            <w:r w:rsidRPr="008329A4">
              <w:rPr>
                <w:b/>
                <w:bCs/>
                <w:sz w:val="18"/>
                <w:szCs w:val="18"/>
              </w:rPr>
              <w:t>Maturity ranges</w:t>
            </w:r>
          </w:p>
        </w:tc>
        <w:tc>
          <w:tcPr>
            <w:tcW w:w="879" w:type="dxa"/>
            <w:vAlign w:val="bottom"/>
          </w:tcPr>
          <w:p w14:paraId="31137DF9" w14:textId="77777777" w:rsidR="009D0DBC" w:rsidRPr="008329A4" w:rsidRDefault="009D0DBC">
            <w:pPr>
              <w:pStyle w:val="BodyCopy"/>
              <w:jc w:val="center"/>
              <w:rPr>
                <w:b/>
                <w:bCs/>
                <w:sz w:val="18"/>
                <w:szCs w:val="18"/>
              </w:rPr>
            </w:pPr>
            <w:r w:rsidRPr="008329A4">
              <w:rPr>
                <w:b/>
                <w:bCs/>
                <w:sz w:val="18"/>
                <w:szCs w:val="18"/>
              </w:rPr>
              <w:t>Interest rates</w:t>
            </w:r>
          </w:p>
        </w:tc>
        <w:tc>
          <w:tcPr>
            <w:tcW w:w="1276" w:type="dxa"/>
            <w:vAlign w:val="bottom"/>
          </w:tcPr>
          <w:p w14:paraId="53D47F37" w14:textId="77777777" w:rsidR="009D0DBC" w:rsidRPr="008329A4" w:rsidRDefault="009D0DBC">
            <w:pPr>
              <w:pStyle w:val="BodyCopy"/>
              <w:jc w:val="center"/>
              <w:rPr>
                <w:b/>
                <w:bCs/>
                <w:sz w:val="18"/>
                <w:szCs w:val="18"/>
              </w:rPr>
            </w:pPr>
            <w:r w:rsidRPr="008329A4">
              <w:rPr>
                <w:b/>
                <w:bCs/>
                <w:sz w:val="18"/>
                <w:szCs w:val="18"/>
              </w:rPr>
              <w:t>Outstanding principal</w:t>
            </w:r>
          </w:p>
        </w:tc>
      </w:tr>
      <w:tr w:rsidR="009D0DBC" w14:paraId="6B2EF567" w14:textId="77777777">
        <w:tc>
          <w:tcPr>
            <w:tcW w:w="3865" w:type="dxa"/>
          </w:tcPr>
          <w:p w14:paraId="087874DA" w14:textId="77777777" w:rsidR="009D0DBC" w:rsidRPr="001172BA" w:rsidRDefault="009D0DBC">
            <w:pPr>
              <w:pStyle w:val="BodyCopy"/>
              <w:rPr>
                <w:rStyle w:val="Placeholder"/>
                <w:sz w:val="18"/>
                <w:szCs w:val="18"/>
              </w:rPr>
            </w:pPr>
            <w:r w:rsidRPr="001172BA">
              <w:rPr>
                <w:rStyle w:val="Placeholder"/>
                <w:sz w:val="18"/>
                <w:szCs w:val="18"/>
              </w:rPr>
              <w:t>[List by COP issue]</w:t>
            </w:r>
          </w:p>
        </w:tc>
        <w:tc>
          <w:tcPr>
            <w:tcW w:w="1620" w:type="dxa"/>
          </w:tcPr>
          <w:p w14:paraId="102785BF" w14:textId="77777777" w:rsidR="009D0DBC" w:rsidRPr="008329A4" w:rsidRDefault="009D0DBC">
            <w:pPr>
              <w:pStyle w:val="BodyCopy"/>
              <w:rPr>
                <w:sz w:val="18"/>
                <w:szCs w:val="18"/>
              </w:rPr>
            </w:pPr>
            <w:r w:rsidRPr="008329A4">
              <w:rPr>
                <w:sz w:val="18"/>
                <w:szCs w:val="18"/>
              </w:rPr>
              <w:t>$</w:t>
            </w:r>
          </w:p>
        </w:tc>
        <w:tc>
          <w:tcPr>
            <w:tcW w:w="1440" w:type="dxa"/>
          </w:tcPr>
          <w:p w14:paraId="5742ACDA" w14:textId="77777777" w:rsidR="009D0DBC" w:rsidRPr="008329A4" w:rsidRDefault="009D0DBC">
            <w:pPr>
              <w:pStyle w:val="BodyCopy"/>
              <w:rPr>
                <w:sz w:val="18"/>
                <w:szCs w:val="18"/>
              </w:rPr>
            </w:pPr>
            <w:r w:rsidRPr="008329A4">
              <w:rPr>
                <w:sz w:val="18"/>
                <w:szCs w:val="18"/>
              </w:rPr>
              <w:t>$</w:t>
            </w:r>
          </w:p>
        </w:tc>
        <w:tc>
          <w:tcPr>
            <w:tcW w:w="990" w:type="dxa"/>
          </w:tcPr>
          <w:p w14:paraId="33EE1770" w14:textId="77777777" w:rsidR="009D0DBC" w:rsidRPr="008329A4" w:rsidRDefault="009D0DBC">
            <w:pPr>
              <w:pStyle w:val="BodyCopy"/>
              <w:rPr>
                <w:sz w:val="18"/>
                <w:szCs w:val="18"/>
              </w:rPr>
            </w:pPr>
          </w:p>
        </w:tc>
        <w:tc>
          <w:tcPr>
            <w:tcW w:w="879" w:type="dxa"/>
          </w:tcPr>
          <w:p w14:paraId="50060146" w14:textId="77777777" w:rsidR="009D0DBC" w:rsidRPr="008329A4" w:rsidRDefault="009D0DBC">
            <w:pPr>
              <w:pStyle w:val="BodyCopy"/>
              <w:rPr>
                <w:sz w:val="18"/>
                <w:szCs w:val="18"/>
              </w:rPr>
            </w:pPr>
          </w:p>
        </w:tc>
        <w:tc>
          <w:tcPr>
            <w:tcW w:w="1276" w:type="dxa"/>
          </w:tcPr>
          <w:p w14:paraId="116BAF40" w14:textId="77777777" w:rsidR="009D0DBC" w:rsidRPr="008329A4" w:rsidRDefault="009D0DBC">
            <w:pPr>
              <w:pStyle w:val="BodyCopy"/>
              <w:rPr>
                <w:sz w:val="18"/>
                <w:szCs w:val="18"/>
              </w:rPr>
            </w:pPr>
            <w:r>
              <w:rPr>
                <w:sz w:val="18"/>
                <w:szCs w:val="18"/>
              </w:rPr>
              <w:t>$</w:t>
            </w:r>
          </w:p>
        </w:tc>
      </w:tr>
    </w:tbl>
    <w:p w14:paraId="0120227A" w14:textId="7D9E666D" w:rsidR="009D0DBC" w:rsidRDefault="00D11B29" w:rsidP="00D11B29">
      <w:pPr>
        <w:pStyle w:val="UserInstructionSections"/>
      </w:pPr>
      <w:r>
        <w:t>User instructions:</w:t>
      </w:r>
    </w:p>
    <w:p w14:paraId="0633D19D" w14:textId="77777777" w:rsidR="00D11B29" w:rsidRDefault="00D11B29" w:rsidP="00D11B29">
      <w:pPr>
        <w:pStyle w:val="UserInstructions"/>
      </w:pPr>
      <w:r>
        <w:t xml:space="preserve">Describe other significant features of certificates of participation issues. Also, if the District advance-refunded any certificates of participation or </w:t>
      </w:r>
      <w:proofErr w:type="spellStart"/>
      <w:r>
        <w:t>defeased</w:t>
      </w:r>
      <w:proofErr w:type="spellEnd"/>
      <w:r>
        <w:t xml:space="preserve"> any certificates of participation using only existing resources during the fiscal year, modify the wording in the second- and third-to-last paragraph of the bonds </w:t>
      </w:r>
      <w:proofErr w:type="gramStart"/>
      <w:r>
        <w:t>payable note</w:t>
      </w:r>
      <w:proofErr w:type="gramEnd"/>
      <w:r>
        <w:t xml:space="preserve"> accordingly, as applicable.</w:t>
      </w:r>
    </w:p>
    <w:p w14:paraId="0CFD16BB" w14:textId="77777777" w:rsidR="00D11B29" w:rsidRDefault="00D11B29" w:rsidP="00D11B29">
      <w:pPr>
        <w:pStyle w:val="UserInstructions"/>
      </w:pPr>
      <w:r>
        <w:t xml:space="preserve">In all periods following an advance </w:t>
      </w:r>
      <w:proofErr w:type="gramStart"/>
      <w:r>
        <w:t>refunding</w:t>
      </w:r>
      <w:proofErr w:type="gramEnd"/>
      <w:r>
        <w:t xml:space="preserve"> or in-substance defeasance using only existing resources for which certificates of participation </w:t>
      </w:r>
      <w:proofErr w:type="spellStart"/>
      <w:r>
        <w:t>defeased</w:t>
      </w:r>
      <w:proofErr w:type="spellEnd"/>
      <w:r>
        <w:t xml:space="preserve"> in substance remain outstanding, the amount of those certificates of participation, if any, outstanding at fiscal year-end should be disclosed. Modify the wording of the last paragraph of the bonds payable note accordingly.</w:t>
      </w:r>
    </w:p>
    <w:p w14:paraId="78F5C5A2" w14:textId="645DBB3B" w:rsidR="00D11B29" w:rsidRDefault="00D11B29" w:rsidP="00D11B29">
      <w:pPr>
        <w:pStyle w:val="UserInstructions"/>
      </w:pPr>
      <w:r>
        <w:t xml:space="preserve">For all in-substance defeasances for which substitution of essentially risk-free monetary assets with monetary assets that are not essentially risk-free is not prohibited, the District should disclose the information required by </w:t>
      </w:r>
      <w:r w:rsidRPr="00FA5EA3">
        <w:rPr>
          <w:i/>
          <w:iCs/>
        </w:rPr>
        <w:t>GASB Statement No. 86, paragraphs 10 and 11</w:t>
      </w:r>
      <w:r>
        <w:t>, as applicable.</w:t>
      </w:r>
    </w:p>
    <w:p w14:paraId="43C8706F" w14:textId="77777777" w:rsidR="00FB4759" w:rsidRDefault="00FB4759">
      <w:pPr>
        <w:rPr>
          <w:rFonts w:ascii="Arial" w:hAnsi="Arial"/>
        </w:rPr>
      </w:pPr>
      <w:r>
        <w:br w:type="page"/>
      </w:r>
    </w:p>
    <w:p w14:paraId="63E3218E" w14:textId="70D8AF42" w:rsidR="00D11B29" w:rsidRDefault="00841AEA" w:rsidP="00876F86">
      <w:pPr>
        <w:pStyle w:val="BodyCopy"/>
      </w:pPr>
      <w:r w:rsidRPr="00841AEA">
        <w:lastRenderedPageBreak/>
        <w:t xml:space="preserve">The following schedule details debt service requirements to maturity for the District’s certificates of participation payable </w:t>
      </w:r>
      <w:proofErr w:type="gramStart"/>
      <w:r w:rsidRPr="00841AEA">
        <w:t>at</w:t>
      </w:r>
      <w:proofErr w:type="gramEnd"/>
      <w:r w:rsidRPr="00841AEA">
        <w:t xml:space="preserve"> June 30, </w:t>
      </w:r>
      <w:r w:rsidRPr="00841AEA">
        <w:rPr>
          <w:rStyle w:val="UpdatedThisYear"/>
        </w:rPr>
        <w:t>2026</w:t>
      </w:r>
      <w:r w:rsidRPr="00841AE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1441"/>
        <w:gridCol w:w="1441"/>
      </w:tblGrid>
      <w:tr w:rsidR="00B03DEC" w:rsidRPr="00226B8E" w14:paraId="7C1E7659" w14:textId="77777777" w:rsidTr="00B03DEC">
        <w:trPr>
          <w:trHeight w:val="156"/>
        </w:trPr>
        <w:tc>
          <w:tcPr>
            <w:tcW w:w="1308" w:type="dxa"/>
            <w:vAlign w:val="bottom"/>
          </w:tcPr>
          <w:p w14:paraId="694FB102" w14:textId="2920ADFF" w:rsidR="00B03DEC" w:rsidRPr="00226B8E" w:rsidRDefault="00B03DEC" w:rsidP="00B03DEC">
            <w:pPr>
              <w:pStyle w:val="BodyCopy"/>
              <w:jc w:val="center"/>
              <w:rPr>
                <w:b/>
                <w:bCs/>
                <w:sz w:val="18"/>
                <w:szCs w:val="18"/>
              </w:rPr>
            </w:pPr>
            <w:r>
              <w:rPr>
                <w:b/>
                <w:bCs/>
                <w:sz w:val="18"/>
                <w:szCs w:val="18"/>
              </w:rPr>
              <w:t>Year ending June 30</w:t>
            </w:r>
          </w:p>
        </w:tc>
        <w:tc>
          <w:tcPr>
            <w:tcW w:w="1441" w:type="dxa"/>
            <w:vAlign w:val="bottom"/>
          </w:tcPr>
          <w:p w14:paraId="31467F08" w14:textId="77777777" w:rsidR="00B03DEC" w:rsidRPr="00226B8E" w:rsidRDefault="00B03DEC" w:rsidP="00B03DEC">
            <w:pPr>
              <w:pStyle w:val="BodyCopy"/>
              <w:jc w:val="center"/>
              <w:rPr>
                <w:b/>
                <w:bCs/>
                <w:sz w:val="18"/>
                <w:szCs w:val="18"/>
              </w:rPr>
            </w:pPr>
            <w:r w:rsidRPr="00226B8E">
              <w:rPr>
                <w:b/>
                <w:bCs/>
                <w:sz w:val="18"/>
                <w:szCs w:val="18"/>
              </w:rPr>
              <w:t>Principle</w:t>
            </w:r>
          </w:p>
        </w:tc>
        <w:tc>
          <w:tcPr>
            <w:tcW w:w="1441" w:type="dxa"/>
            <w:vAlign w:val="bottom"/>
          </w:tcPr>
          <w:p w14:paraId="78841F8F" w14:textId="77777777" w:rsidR="00B03DEC" w:rsidRPr="00226B8E" w:rsidRDefault="00B03DEC" w:rsidP="00B03DEC">
            <w:pPr>
              <w:pStyle w:val="BodyCopy"/>
              <w:jc w:val="center"/>
              <w:rPr>
                <w:b/>
                <w:bCs/>
                <w:sz w:val="18"/>
                <w:szCs w:val="18"/>
              </w:rPr>
            </w:pPr>
            <w:r w:rsidRPr="00226B8E">
              <w:rPr>
                <w:b/>
                <w:bCs/>
                <w:sz w:val="18"/>
                <w:szCs w:val="18"/>
              </w:rPr>
              <w:t>Interest</w:t>
            </w:r>
          </w:p>
        </w:tc>
      </w:tr>
      <w:tr w:rsidR="00B03DEC" w:rsidRPr="00226B8E" w14:paraId="43794EFD" w14:textId="77777777">
        <w:trPr>
          <w:trHeight w:val="337"/>
        </w:trPr>
        <w:tc>
          <w:tcPr>
            <w:tcW w:w="1308" w:type="dxa"/>
            <w:tcBorders>
              <w:right w:val="single" w:sz="48" w:space="0" w:color="FFFFFF" w:themeColor="background1"/>
            </w:tcBorders>
          </w:tcPr>
          <w:p w14:paraId="37AF1E95"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2027</w:t>
            </w:r>
          </w:p>
        </w:tc>
        <w:tc>
          <w:tcPr>
            <w:tcW w:w="1441" w:type="dxa"/>
            <w:tcBorders>
              <w:left w:val="single" w:sz="48" w:space="0" w:color="FFFFFF" w:themeColor="background1"/>
              <w:right w:val="single" w:sz="48" w:space="0" w:color="FFFFFF" w:themeColor="background1"/>
            </w:tcBorders>
          </w:tcPr>
          <w:p w14:paraId="5435037C"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10D37F38" w14:textId="77777777" w:rsidR="00B03DEC" w:rsidRPr="00226B8E" w:rsidRDefault="00B03DEC" w:rsidP="00B03DEC">
            <w:pPr>
              <w:pStyle w:val="BodyCopy"/>
              <w:rPr>
                <w:sz w:val="18"/>
                <w:szCs w:val="18"/>
              </w:rPr>
            </w:pPr>
          </w:p>
        </w:tc>
      </w:tr>
      <w:tr w:rsidR="00B03DEC" w:rsidRPr="00226B8E" w14:paraId="3B7C6634" w14:textId="77777777">
        <w:trPr>
          <w:trHeight w:val="337"/>
        </w:trPr>
        <w:tc>
          <w:tcPr>
            <w:tcW w:w="1308" w:type="dxa"/>
            <w:tcBorders>
              <w:right w:val="single" w:sz="48" w:space="0" w:color="FFFFFF" w:themeColor="background1"/>
            </w:tcBorders>
          </w:tcPr>
          <w:p w14:paraId="1FD8122F"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2028</w:t>
            </w:r>
          </w:p>
        </w:tc>
        <w:tc>
          <w:tcPr>
            <w:tcW w:w="1441" w:type="dxa"/>
            <w:tcBorders>
              <w:left w:val="single" w:sz="48" w:space="0" w:color="FFFFFF" w:themeColor="background1"/>
              <w:right w:val="single" w:sz="48" w:space="0" w:color="FFFFFF" w:themeColor="background1"/>
            </w:tcBorders>
          </w:tcPr>
          <w:p w14:paraId="3F3E597C"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55FBBDAA" w14:textId="77777777" w:rsidR="00B03DEC" w:rsidRPr="00226B8E" w:rsidRDefault="00B03DEC" w:rsidP="00B03DEC">
            <w:pPr>
              <w:pStyle w:val="BodyCopy"/>
              <w:rPr>
                <w:sz w:val="18"/>
                <w:szCs w:val="18"/>
              </w:rPr>
            </w:pPr>
          </w:p>
        </w:tc>
      </w:tr>
      <w:tr w:rsidR="00B03DEC" w:rsidRPr="00226B8E" w14:paraId="6619770E" w14:textId="77777777">
        <w:trPr>
          <w:trHeight w:val="337"/>
        </w:trPr>
        <w:tc>
          <w:tcPr>
            <w:tcW w:w="1308" w:type="dxa"/>
            <w:tcBorders>
              <w:right w:val="single" w:sz="48" w:space="0" w:color="FFFFFF" w:themeColor="background1"/>
            </w:tcBorders>
          </w:tcPr>
          <w:p w14:paraId="2E69BC66"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2029</w:t>
            </w:r>
          </w:p>
        </w:tc>
        <w:tc>
          <w:tcPr>
            <w:tcW w:w="1441" w:type="dxa"/>
            <w:tcBorders>
              <w:left w:val="single" w:sz="48" w:space="0" w:color="FFFFFF" w:themeColor="background1"/>
              <w:right w:val="single" w:sz="48" w:space="0" w:color="FFFFFF" w:themeColor="background1"/>
            </w:tcBorders>
          </w:tcPr>
          <w:p w14:paraId="296D50ED"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61C64C98" w14:textId="77777777" w:rsidR="00B03DEC" w:rsidRPr="00226B8E" w:rsidRDefault="00B03DEC" w:rsidP="00B03DEC">
            <w:pPr>
              <w:pStyle w:val="BodyCopy"/>
              <w:rPr>
                <w:sz w:val="18"/>
                <w:szCs w:val="18"/>
              </w:rPr>
            </w:pPr>
          </w:p>
        </w:tc>
      </w:tr>
      <w:tr w:rsidR="00B03DEC" w:rsidRPr="00226B8E" w14:paraId="08D26383" w14:textId="77777777">
        <w:trPr>
          <w:trHeight w:val="323"/>
        </w:trPr>
        <w:tc>
          <w:tcPr>
            <w:tcW w:w="1308" w:type="dxa"/>
            <w:tcBorders>
              <w:right w:val="single" w:sz="48" w:space="0" w:color="FFFFFF" w:themeColor="background1"/>
            </w:tcBorders>
          </w:tcPr>
          <w:p w14:paraId="79F9406E"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2030</w:t>
            </w:r>
          </w:p>
        </w:tc>
        <w:tc>
          <w:tcPr>
            <w:tcW w:w="1441" w:type="dxa"/>
            <w:tcBorders>
              <w:left w:val="single" w:sz="48" w:space="0" w:color="FFFFFF" w:themeColor="background1"/>
              <w:right w:val="single" w:sz="48" w:space="0" w:color="FFFFFF" w:themeColor="background1"/>
            </w:tcBorders>
          </w:tcPr>
          <w:p w14:paraId="6A29AED3"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5C24C006" w14:textId="77777777" w:rsidR="00B03DEC" w:rsidRPr="00226B8E" w:rsidRDefault="00B03DEC" w:rsidP="00B03DEC">
            <w:pPr>
              <w:pStyle w:val="BodyCopy"/>
              <w:rPr>
                <w:sz w:val="18"/>
                <w:szCs w:val="18"/>
              </w:rPr>
            </w:pPr>
          </w:p>
        </w:tc>
      </w:tr>
      <w:tr w:rsidR="00B03DEC" w:rsidRPr="00226B8E" w14:paraId="26753F72" w14:textId="77777777">
        <w:trPr>
          <w:trHeight w:val="337"/>
        </w:trPr>
        <w:tc>
          <w:tcPr>
            <w:tcW w:w="1308" w:type="dxa"/>
            <w:tcBorders>
              <w:right w:val="single" w:sz="48" w:space="0" w:color="FFFFFF" w:themeColor="background1"/>
            </w:tcBorders>
          </w:tcPr>
          <w:p w14:paraId="0A4051EA"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2031</w:t>
            </w:r>
          </w:p>
        </w:tc>
        <w:tc>
          <w:tcPr>
            <w:tcW w:w="1441" w:type="dxa"/>
            <w:tcBorders>
              <w:left w:val="single" w:sz="48" w:space="0" w:color="FFFFFF" w:themeColor="background1"/>
              <w:right w:val="single" w:sz="48" w:space="0" w:color="FFFFFF" w:themeColor="background1"/>
            </w:tcBorders>
          </w:tcPr>
          <w:p w14:paraId="60932FC2"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099C16B2" w14:textId="77777777" w:rsidR="00B03DEC" w:rsidRPr="00226B8E" w:rsidRDefault="00B03DEC" w:rsidP="00B03DEC">
            <w:pPr>
              <w:pStyle w:val="BodyCopy"/>
              <w:rPr>
                <w:sz w:val="18"/>
                <w:szCs w:val="18"/>
              </w:rPr>
            </w:pPr>
          </w:p>
        </w:tc>
      </w:tr>
      <w:tr w:rsidR="00B03DEC" w:rsidRPr="00226B8E" w14:paraId="3796EBF6" w14:textId="77777777">
        <w:trPr>
          <w:trHeight w:val="337"/>
        </w:trPr>
        <w:tc>
          <w:tcPr>
            <w:tcW w:w="1308" w:type="dxa"/>
            <w:tcBorders>
              <w:right w:val="single" w:sz="48" w:space="0" w:color="FFFFFF" w:themeColor="background1"/>
            </w:tcBorders>
          </w:tcPr>
          <w:p w14:paraId="7B0FD1F3"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2032-36</w:t>
            </w:r>
          </w:p>
        </w:tc>
        <w:tc>
          <w:tcPr>
            <w:tcW w:w="1441" w:type="dxa"/>
            <w:tcBorders>
              <w:left w:val="single" w:sz="48" w:space="0" w:color="FFFFFF" w:themeColor="background1"/>
              <w:right w:val="single" w:sz="48" w:space="0" w:color="FFFFFF" w:themeColor="background1"/>
            </w:tcBorders>
          </w:tcPr>
          <w:p w14:paraId="28F659CE"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0DDFF780" w14:textId="77777777" w:rsidR="00B03DEC" w:rsidRPr="00226B8E" w:rsidRDefault="00B03DEC" w:rsidP="00B03DEC">
            <w:pPr>
              <w:pStyle w:val="BodyCopy"/>
              <w:rPr>
                <w:sz w:val="18"/>
                <w:szCs w:val="18"/>
              </w:rPr>
            </w:pPr>
          </w:p>
        </w:tc>
      </w:tr>
      <w:tr w:rsidR="00B03DEC" w:rsidRPr="00226B8E" w14:paraId="63AE4D6D" w14:textId="77777777">
        <w:trPr>
          <w:trHeight w:val="337"/>
        </w:trPr>
        <w:tc>
          <w:tcPr>
            <w:tcW w:w="1308" w:type="dxa"/>
            <w:tcBorders>
              <w:right w:val="single" w:sz="48" w:space="0" w:color="FFFFFF" w:themeColor="background1"/>
            </w:tcBorders>
          </w:tcPr>
          <w:p w14:paraId="33E70EB7"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2037-41</w:t>
            </w:r>
          </w:p>
        </w:tc>
        <w:tc>
          <w:tcPr>
            <w:tcW w:w="1441" w:type="dxa"/>
            <w:tcBorders>
              <w:left w:val="single" w:sz="48" w:space="0" w:color="FFFFFF" w:themeColor="background1"/>
              <w:right w:val="single" w:sz="48" w:space="0" w:color="FFFFFF" w:themeColor="background1"/>
            </w:tcBorders>
          </w:tcPr>
          <w:p w14:paraId="422C4DDC"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38B3C06C" w14:textId="77777777" w:rsidR="00B03DEC" w:rsidRPr="00226B8E" w:rsidRDefault="00B03DEC" w:rsidP="00B03DEC">
            <w:pPr>
              <w:pStyle w:val="BodyCopy"/>
              <w:rPr>
                <w:sz w:val="18"/>
                <w:szCs w:val="18"/>
              </w:rPr>
            </w:pPr>
          </w:p>
        </w:tc>
      </w:tr>
      <w:tr w:rsidR="00B03DEC" w:rsidRPr="00226B8E" w14:paraId="7D70E448" w14:textId="77777777">
        <w:trPr>
          <w:trHeight w:val="337"/>
        </w:trPr>
        <w:tc>
          <w:tcPr>
            <w:tcW w:w="1308" w:type="dxa"/>
            <w:tcBorders>
              <w:right w:val="single" w:sz="48" w:space="0" w:color="FFFFFF" w:themeColor="background1"/>
            </w:tcBorders>
          </w:tcPr>
          <w:p w14:paraId="30DD33FA"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2042-46</w:t>
            </w:r>
          </w:p>
        </w:tc>
        <w:tc>
          <w:tcPr>
            <w:tcW w:w="1441" w:type="dxa"/>
            <w:tcBorders>
              <w:left w:val="single" w:sz="48" w:space="0" w:color="FFFFFF" w:themeColor="background1"/>
              <w:right w:val="single" w:sz="48" w:space="0" w:color="FFFFFF" w:themeColor="background1"/>
            </w:tcBorders>
          </w:tcPr>
          <w:p w14:paraId="311FCE72"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2C3FAFFA" w14:textId="77777777" w:rsidR="00B03DEC" w:rsidRPr="00226B8E" w:rsidRDefault="00B03DEC" w:rsidP="00B03DEC">
            <w:pPr>
              <w:pStyle w:val="BodyCopy"/>
              <w:rPr>
                <w:sz w:val="18"/>
                <w:szCs w:val="18"/>
              </w:rPr>
            </w:pPr>
          </w:p>
        </w:tc>
      </w:tr>
      <w:tr w:rsidR="00B03DEC" w:rsidRPr="00226B8E" w14:paraId="3A47F7DC" w14:textId="77777777">
        <w:trPr>
          <w:trHeight w:val="337"/>
        </w:trPr>
        <w:tc>
          <w:tcPr>
            <w:tcW w:w="1308" w:type="dxa"/>
            <w:tcBorders>
              <w:right w:val="single" w:sz="48" w:space="0" w:color="FFFFFF" w:themeColor="background1"/>
            </w:tcBorders>
          </w:tcPr>
          <w:p w14:paraId="6EF292F8"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2047-51</w:t>
            </w:r>
          </w:p>
        </w:tc>
        <w:tc>
          <w:tcPr>
            <w:tcW w:w="1441" w:type="dxa"/>
            <w:tcBorders>
              <w:left w:val="single" w:sz="48" w:space="0" w:color="FFFFFF" w:themeColor="background1"/>
              <w:right w:val="single" w:sz="48" w:space="0" w:color="FFFFFF" w:themeColor="background1"/>
            </w:tcBorders>
          </w:tcPr>
          <w:p w14:paraId="6AFD14D3" w14:textId="77777777" w:rsidR="00B03DEC" w:rsidRPr="00226B8E" w:rsidRDefault="00B03DEC" w:rsidP="00B03DEC">
            <w:pPr>
              <w:pStyle w:val="BodyCopy"/>
              <w:rPr>
                <w:sz w:val="18"/>
                <w:szCs w:val="18"/>
              </w:rPr>
            </w:pPr>
          </w:p>
        </w:tc>
        <w:tc>
          <w:tcPr>
            <w:tcW w:w="1441" w:type="dxa"/>
            <w:tcBorders>
              <w:left w:val="single" w:sz="48" w:space="0" w:color="FFFFFF" w:themeColor="background1"/>
              <w:right w:val="single" w:sz="48" w:space="0" w:color="FFFFFF" w:themeColor="background1"/>
            </w:tcBorders>
          </w:tcPr>
          <w:p w14:paraId="0A14CFAD" w14:textId="77777777" w:rsidR="00B03DEC" w:rsidRPr="00226B8E" w:rsidRDefault="00B03DEC" w:rsidP="00B03DEC">
            <w:pPr>
              <w:pStyle w:val="BodyCopy"/>
              <w:rPr>
                <w:sz w:val="18"/>
                <w:szCs w:val="18"/>
              </w:rPr>
            </w:pPr>
          </w:p>
        </w:tc>
      </w:tr>
      <w:tr w:rsidR="00B03DEC" w:rsidRPr="00226B8E" w14:paraId="1AE93A80" w14:textId="77777777" w:rsidTr="00B03DEC">
        <w:trPr>
          <w:trHeight w:val="337"/>
        </w:trPr>
        <w:tc>
          <w:tcPr>
            <w:tcW w:w="1308" w:type="dxa"/>
            <w:tcBorders>
              <w:right w:val="single" w:sz="48" w:space="0" w:color="FFFFFF" w:themeColor="background1"/>
            </w:tcBorders>
          </w:tcPr>
          <w:p w14:paraId="75FC924D" w14:textId="77777777" w:rsidR="00B03DEC" w:rsidRPr="00A22895" w:rsidRDefault="00B03DEC" w:rsidP="00B03DEC">
            <w:pPr>
              <w:pStyle w:val="BodyCopy"/>
              <w:jc w:val="center"/>
              <w:rPr>
                <w:rStyle w:val="UpdatedThisYear"/>
                <w:sz w:val="18"/>
                <w:szCs w:val="18"/>
              </w:rPr>
            </w:pPr>
            <w:r w:rsidRPr="00A22895">
              <w:rPr>
                <w:rStyle w:val="UpdatedThisYear"/>
                <w:sz w:val="18"/>
                <w:szCs w:val="18"/>
              </w:rPr>
              <w:t>2052-56</w:t>
            </w:r>
          </w:p>
        </w:tc>
        <w:tc>
          <w:tcPr>
            <w:tcW w:w="1441" w:type="dxa"/>
            <w:tcBorders>
              <w:left w:val="single" w:sz="48" w:space="0" w:color="FFFFFF" w:themeColor="background1"/>
              <w:bottom w:val="single" w:sz="4" w:space="0" w:color="auto"/>
              <w:right w:val="single" w:sz="48" w:space="0" w:color="FFFFFF" w:themeColor="background1"/>
            </w:tcBorders>
          </w:tcPr>
          <w:p w14:paraId="75859CF0" w14:textId="77777777" w:rsidR="00B03DEC" w:rsidRPr="00226B8E" w:rsidRDefault="00B03DEC" w:rsidP="00B03DEC">
            <w:pPr>
              <w:pStyle w:val="BodyCopy"/>
              <w:rPr>
                <w:sz w:val="18"/>
                <w:szCs w:val="18"/>
              </w:rPr>
            </w:pPr>
          </w:p>
        </w:tc>
        <w:tc>
          <w:tcPr>
            <w:tcW w:w="1441" w:type="dxa"/>
            <w:tcBorders>
              <w:left w:val="single" w:sz="48" w:space="0" w:color="FFFFFF" w:themeColor="background1"/>
              <w:bottom w:val="single" w:sz="4" w:space="0" w:color="auto"/>
              <w:right w:val="single" w:sz="48" w:space="0" w:color="FFFFFF" w:themeColor="background1"/>
            </w:tcBorders>
          </w:tcPr>
          <w:p w14:paraId="21E2A4E4" w14:textId="77777777" w:rsidR="00B03DEC" w:rsidRPr="00226B8E" w:rsidRDefault="00B03DEC" w:rsidP="00B03DEC">
            <w:pPr>
              <w:pStyle w:val="BodyCopy"/>
              <w:rPr>
                <w:sz w:val="18"/>
                <w:szCs w:val="18"/>
              </w:rPr>
            </w:pPr>
          </w:p>
        </w:tc>
      </w:tr>
      <w:tr w:rsidR="00B03DEC" w:rsidRPr="00226B8E" w14:paraId="6CB5A514" w14:textId="77777777" w:rsidTr="00B03DEC">
        <w:trPr>
          <w:trHeight w:val="323"/>
        </w:trPr>
        <w:tc>
          <w:tcPr>
            <w:tcW w:w="1308" w:type="dxa"/>
            <w:tcBorders>
              <w:right w:val="single" w:sz="48" w:space="0" w:color="FFFFFF" w:themeColor="background1"/>
            </w:tcBorders>
          </w:tcPr>
          <w:p w14:paraId="007612ED" w14:textId="77777777" w:rsidR="00B03DEC" w:rsidRPr="00226B8E" w:rsidRDefault="00B03DEC" w:rsidP="00B03DEC">
            <w:pPr>
              <w:pStyle w:val="BodyCopy"/>
              <w:jc w:val="center"/>
              <w:rPr>
                <w:sz w:val="18"/>
                <w:szCs w:val="18"/>
              </w:rPr>
            </w:pPr>
            <w:r w:rsidRPr="00226B8E">
              <w:rPr>
                <w:sz w:val="18"/>
                <w:szCs w:val="18"/>
              </w:rPr>
              <w:t>Total</w:t>
            </w:r>
          </w:p>
        </w:tc>
        <w:tc>
          <w:tcPr>
            <w:tcW w:w="1441" w:type="dxa"/>
            <w:tcBorders>
              <w:top w:val="single" w:sz="4" w:space="0" w:color="auto"/>
              <w:left w:val="single" w:sz="48" w:space="0" w:color="FFFFFF" w:themeColor="background1"/>
              <w:right w:val="single" w:sz="48" w:space="0" w:color="FFFFFF" w:themeColor="background1"/>
            </w:tcBorders>
          </w:tcPr>
          <w:p w14:paraId="4CC0BA15" w14:textId="77777777" w:rsidR="00B03DEC" w:rsidRPr="00226B8E" w:rsidRDefault="00B03DEC" w:rsidP="00B03DEC">
            <w:pPr>
              <w:pStyle w:val="BodyCopy"/>
              <w:rPr>
                <w:sz w:val="18"/>
                <w:szCs w:val="18"/>
              </w:rPr>
            </w:pPr>
          </w:p>
        </w:tc>
        <w:tc>
          <w:tcPr>
            <w:tcW w:w="1441" w:type="dxa"/>
            <w:tcBorders>
              <w:top w:val="single" w:sz="4" w:space="0" w:color="auto"/>
              <w:left w:val="single" w:sz="48" w:space="0" w:color="FFFFFF" w:themeColor="background1"/>
              <w:right w:val="single" w:sz="48" w:space="0" w:color="FFFFFF" w:themeColor="background1"/>
            </w:tcBorders>
          </w:tcPr>
          <w:p w14:paraId="18AF8303" w14:textId="77777777" w:rsidR="00B03DEC" w:rsidRPr="00226B8E" w:rsidRDefault="00B03DEC" w:rsidP="00B03DEC">
            <w:pPr>
              <w:pStyle w:val="BodyCopy"/>
              <w:rPr>
                <w:sz w:val="18"/>
                <w:szCs w:val="18"/>
              </w:rPr>
            </w:pPr>
          </w:p>
        </w:tc>
      </w:tr>
    </w:tbl>
    <w:p w14:paraId="7DC7DE49" w14:textId="77777777" w:rsidR="00BD59F2" w:rsidRPr="00445EC9" w:rsidRDefault="00BD59F2" w:rsidP="00BD59F2">
      <w:pPr>
        <w:pStyle w:val="Heading3"/>
        <w:rPr>
          <w:sz w:val="28"/>
          <w:szCs w:val="28"/>
        </w:rPr>
      </w:pPr>
      <w:r w:rsidRPr="00445EC9">
        <w:rPr>
          <w:sz w:val="28"/>
          <w:szCs w:val="28"/>
        </w:rPr>
        <w:t>Financed purchases</w:t>
      </w:r>
    </w:p>
    <w:p w14:paraId="0A256C37" w14:textId="7493BE03" w:rsidR="009D0DBC" w:rsidRDefault="00BD59F2" w:rsidP="00876F86">
      <w:pPr>
        <w:pStyle w:val="BodyCopy"/>
      </w:pPr>
      <w:r w:rsidRPr="00BD59F2">
        <w:t xml:space="preserve">The District has acquired </w:t>
      </w:r>
      <w:proofErr w:type="gramStart"/>
      <w:r w:rsidRPr="00BD59F2">
        <w:t>describe</w:t>
      </w:r>
      <w:proofErr w:type="gramEnd"/>
      <w:r w:rsidRPr="00BD59F2">
        <w:t xml:space="preserve"> assets by major classes under contract agreements at a total purchase price of $</w:t>
      </w:r>
      <w:r w:rsidR="00056A11" w:rsidRPr="00056A11">
        <w:rPr>
          <w:rStyle w:val="Placeholder"/>
        </w:rPr>
        <w:t>[XX]</w:t>
      </w:r>
      <w:r w:rsidRPr="00BD59F2">
        <w:t xml:space="preserve">. The following schedule details debt service requirements to maturity for the District’s financed purchases </w:t>
      </w:r>
      <w:proofErr w:type="gramStart"/>
      <w:r w:rsidRPr="00BD59F2">
        <w:t>at</w:t>
      </w:r>
      <w:proofErr w:type="gramEnd"/>
      <w:r w:rsidRPr="00BD59F2">
        <w:t xml:space="preserve"> June 30, </w:t>
      </w:r>
      <w:r w:rsidRPr="00056A11">
        <w:rPr>
          <w:rStyle w:val="UpdatedThisYear"/>
        </w:rPr>
        <w:t>2026</w:t>
      </w:r>
      <w:r w:rsidRPr="00BD59F2">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1441"/>
        <w:gridCol w:w="1441"/>
      </w:tblGrid>
      <w:tr w:rsidR="00BD59F2" w:rsidRPr="00226B8E" w14:paraId="7AF82785" w14:textId="77777777">
        <w:trPr>
          <w:trHeight w:val="156"/>
        </w:trPr>
        <w:tc>
          <w:tcPr>
            <w:tcW w:w="1308" w:type="dxa"/>
            <w:vAlign w:val="bottom"/>
          </w:tcPr>
          <w:p w14:paraId="39905BFD" w14:textId="77777777" w:rsidR="00BD59F2" w:rsidRPr="00226B8E" w:rsidRDefault="00BD59F2">
            <w:pPr>
              <w:pStyle w:val="BodyCopy"/>
              <w:jc w:val="center"/>
              <w:rPr>
                <w:b/>
                <w:bCs/>
                <w:sz w:val="18"/>
                <w:szCs w:val="18"/>
              </w:rPr>
            </w:pPr>
            <w:r>
              <w:rPr>
                <w:b/>
                <w:bCs/>
                <w:sz w:val="18"/>
                <w:szCs w:val="18"/>
              </w:rPr>
              <w:t>Year ending June 30</w:t>
            </w:r>
          </w:p>
        </w:tc>
        <w:tc>
          <w:tcPr>
            <w:tcW w:w="1441" w:type="dxa"/>
            <w:vAlign w:val="bottom"/>
          </w:tcPr>
          <w:p w14:paraId="7225D18C" w14:textId="77777777" w:rsidR="00BD59F2" w:rsidRPr="00226B8E" w:rsidRDefault="00BD59F2">
            <w:pPr>
              <w:pStyle w:val="BodyCopy"/>
              <w:jc w:val="center"/>
              <w:rPr>
                <w:b/>
                <w:bCs/>
                <w:sz w:val="18"/>
                <w:szCs w:val="18"/>
              </w:rPr>
            </w:pPr>
            <w:r w:rsidRPr="00226B8E">
              <w:rPr>
                <w:b/>
                <w:bCs/>
                <w:sz w:val="18"/>
                <w:szCs w:val="18"/>
              </w:rPr>
              <w:t>Principle</w:t>
            </w:r>
          </w:p>
        </w:tc>
        <w:tc>
          <w:tcPr>
            <w:tcW w:w="1441" w:type="dxa"/>
            <w:vAlign w:val="bottom"/>
          </w:tcPr>
          <w:p w14:paraId="2FE4E37E" w14:textId="77777777" w:rsidR="00BD59F2" w:rsidRPr="00226B8E" w:rsidRDefault="00BD59F2">
            <w:pPr>
              <w:pStyle w:val="BodyCopy"/>
              <w:jc w:val="center"/>
              <w:rPr>
                <w:b/>
                <w:bCs/>
                <w:sz w:val="18"/>
                <w:szCs w:val="18"/>
              </w:rPr>
            </w:pPr>
            <w:r w:rsidRPr="00226B8E">
              <w:rPr>
                <w:b/>
                <w:bCs/>
                <w:sz w:val="18"/>
                <w:szCs w:val="18"/>
              </w:rPr>
              <w:t>Interest</w:t>
            </w:r>
          </w:p>
        </w:tc>
      </w:tr>
      <w:tr w:rsidR="00BD59F2" w:rsidRPr="00226B8E" w14:paraId="43031D0B" w14:textId="77777777">
        <w:trPr>
          <w:trHeight w:val="337"/>
        </w:trPr>
        <w:tc>
          <w:tcPr>
            <w:tcW w:w="1308" w:type="dxa"/>
            <w:tcBorders>
              <w:right w:val="single" w:sz="48" w:space="0" w:color="FFFFFF" w:themeColor="background1"/>
            </w:tcBorders>
          </w:tcPr>
          <w:p w14:paraId="1D1115DA" w14:textId="77777777" w:rsidR="00BD59F2" w:rsidRPr="00A22895" w:rsidRDefault="00BD59F2">
            <w:pPr>
              <w:pStyle w:val="BodyCopy"/>
              <w:jc w:val="center"/>
              <w:rPr>
                <w:rStyle w:val="UpdatedThisYear"/>
                <w:sz w:val="18"/>
                <w:szCs w:val="18"/>
              </w:rPr>
            </w:pPr>
            <w:r w:rsidRPr="00A22895">
              <w:rPr>
                <w:rStyle w:val="UpdatedThisYear"/>
                <w:sz w:val="18"/>
                <w:szCs w:val="18"/>
              </w:rPr>
              <w:t>2027</w:t>
            </w:r>
          </w:p>
        </w:tc>
        <w:tc>
          <w:tcPr>
            <w:tcW w:w="1441" w:type="dxa"/>
            <w:tcBorders>
              <w:left w:val="single" w:sz="48" w:space="0" w:color="FFFFFF" w:themeColor="background1"/>
              <w:right w:val="single" w:sz="48" w:space="0" w:color="FFFFFF" w:themeColor="background1"/>
            </w:tcBorders>
          </w:tcPr>
          <w:p w14:paraId="337FFB7A"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4FDF4266" w14:textId="77777777" w:rsidR="00BD59F2" w:rsidRPr="00226B8E" w:rsidRDefault="00BD59F2">
            <w:pPr>
              <w:pStyle w:val="BodyCopy"/>
              <w:rPr>
                <w:sz w:val="18"/>
                <w:szCs w:val="18"/>
              </w:rPr>
            </w:pPr>
          </w:p>
        </w:tc>
      </w:tr>
      <w:tr w:rsidR="00BD59F2" w:rsidRPr="00226B8E" w14:paraId="2AE0B765" w14:textId="77777777">
        <w:trPr>
          <w:trHeight w:val="337"/>
        </w:trPr>
        <w:tc>
          <w:tcPr>
            <w:tcW w:w="1308" w:type="dxa"/>
            <w:tcBorders>
              <w:right w:val="single" w:sz="48" w:space="0" w:color="FFFFFF" w:themeColor="background1"/>
            </w:tcBorders>
          </w:tcPr>
          <w:p w14:paraId="697E0E9A" w14:textId="77777777" w:rsidR="00BD59F2" w:rsidRPr="00A22895" w:rsidRDefault="00BD59F2">
            <w:pPr>
              <w:pStyle w:val="BodyCopy"/>
              <w:jc w:val="center"/>
              <w:rPr>
                <w:rStyle w:val="UpdatedThisYear"/>
                <w:sz w:val="18"/>
                <w:szCs w:val="18"/>
              </w:rPr>
            </w:pPr>
            <w:r w:rsidRPr="00A22895">
              <w:rPr>
                <w:rStyle w:val="UpdatedThisYear"/>
                <w:sz w:val="18"/>
                <w:szCs w:val="18"/>
              </w:rPr>
              <w:t>2028</w:t>
            </w:r>
          </w:p>
        </w:tc>
        <w:tc>
          <w:tcPr>
            <w:tcW w:w="1441" w:type="dxa"/>
            <w:tcBorders>
              <w:left w:val="single" w:sz="48" w:space="0" w:color="FFFFFF" w:themeColor="background1"/>
              <w:right w:val="single" w:sz="48" w:space="0" w:color="FFFFFF" w:themeColor="background1"/>
            </w:tcBorders>
          </w:tcPr>
          <w:p w14:paraId="24032175"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2727547B" w14:textId="77777777" w:rsidR="00BD59F2" w:rsidRPr="00226B8E" w:rsidRDefault="00BD59F2">
            <w:pPr>
              <w:pStyle w:val="BodyCopy"/>
              <w:rPr>
                <w:sz w:val="18"/>
                <w:szCs w:val="18"/>
              </w:rPr>
            </w:pPr>
          </w:p>
        </w:tc>
      </w:tr>
      <w:tr w:rsidR="00BD59F2" w:rsidRPr="00226B8E" w14:paraId="2AB7F40B" w14:textId="77777777">
        <w:trPr>
          <w:trHeight w:val="337"/>
        </w:trPr>
        <w:tc>
          <w:tcPr>
            <w:tcW w:w="1308" w:type="dxa"/>
            <w:tcBorders>
              <w:right w:val="single" w:sz="48" w:space="0" w:color="FFFFFF" w:themeColor="background1"/>
            </w:tcBorders>
          </w:tcPr>
          <w:p w14:paraId="09E866D3" w14:textId="77777777" w:rsidR="00BD59F2" w:rsidRPr="00A22895" w:rsidRDefault="00BD59F2">
            <w:pPr>
              <w:pStyle w:val="BodyCopy"/>
              <w:jc w:val="center"/>
              <w:rPr>
                <w:rStyle w:val="UpdatedThisYear"/>
                <w:sz w:val="18"/>
                <w:szCs w:val="18"/>
              </w:rPr>
            </w:pPr>
            <w:r w:rsidRPr="00A22895">
              <w:rPr>
                <w:rStyle w:val="UpdatedThisYear"/>
                <w:sz w:val="18"/>
                <w:szCs w:val="18"/>
              </w:rPr>
              <w:t>2029</w:t>
            </w:r>
          </w:p>
        </w:tc>
        <w:tc>
          <w:tcPr>
            <w:tcW w:w="1441" w:type="dxa"/>
            <w:tcBorders>
              <w:left w:val="single" w:sz="48" w:space="0" w:color="FFFFFF" w:themeColor="background1"/>
              <w:right w:val="single" w:sz="48" w:space="0" w:color="FFFFFF" w:themeColor="background1"/>
            </w:tcBorders>
          </w:tcPr>
          <w:p w14:paraId="33BD6AEB"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04BB910B" w14:textId="77777777" w:rsidR="00BD59F2" w:rsidRPr="00226B8E" w:rsidRDefault="00BD59F2">
            <w:pPr>
              <w:pStyle w:val="BodyCopy"/>
              <w:rPr>
                <w:sz w:val="18"/>
                <w:szCs w:val="18"/>
              </w:rPr>
            </w:pPr>
          </w:p>
        </w:tc>
      </w:tr>
      <w:tr w:rsidR="00BD59F2" w:rsidRPr="00226B8E" w14:paraId="104031A9" w14:textId="77777777">
        <w:trPr>
          <w:trHeight w:val="323"/>
        </w:trPr>
        <w:tc>
          <w:tcPr>
            <w:tcW w:w="1308" w:type="dxa"/>
            <w:tcBorders>
              <w:right w:val="single" w:sz="48" w:space="0" w:color="FFFFFF" w:themeColor="background1"/>
            </w:tcBorders>
          </w:tcPr>
          <w:p w14:paraId="6E1A0171" w14:textId="77777777" w:rsidR="00BD59F2" w:rsidRPr="00A22895" w:rsidRDefault="00BD59F2">
            <w:pPr>
              <w:pStyle w:val="BodyCopy"/>
              <w:jc w:val="center"/>
              <w:rPr>
                <w:rStyle w:val="UpdatedThisYear"/>
                <w:sz w:val="18"/>
                <w:szCs w:val="18"/>
              </w:rPr>
            </w:pPr>
            <w:r w:rsidRPr="00A22895">
              <w:rPr>
                <w:rStyle w:val="UpdatedThisYear"/>
                <w:sz w:val="18"/>
                <w:szCs w:val="18"/>
              </w:rPr>
              <w:t>2030</w:t>
            </w:r>
          </w:p>
        </w:tc>
        <w:tc>
          <w:tcPr>
            <w:tcW w:w="1441" w:type="dxa"/>
            <w:tcBorders>
              <w:left w:val="single" w:sz="48" w:space="0" w:color="FFFFFF" w:themeColor="background1"/>
              <w:right w:val="single" w:sz="48" w:space="0" w:color="FFFFFF" w:themeColor="background1"/>
            </w:tcBorders>
          </w:tcPr>
          <w:p w14:paraId="76B635C6"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4739D228" w14:textId="77777777" w:rsidR="00BD59F2" w:rsidRPr="00226B8E" w:rsidRDefault="00BD59F2">
            <w:pPr>
              <w:pStyle w:val="BodyCopy"/>
              <w:rPr>
                <w:sz w:val="18"/>
                <w:szCs w:val="18"/>
              </w:rPr>
            </w:pPr>
          </w:p>
        </w:tc>
      </w:tr>
      <w:tr w:rsidR="00BD59F2" w:rsidRPr="00226B8E" w14:paraId="5E103688" w14:textId="77777777">
        <w:trPr>
          <w:trHeight w:val="337"/>
        </w:trPr>
        <w:tc>
          <w:tcPr>
            <w:tcW w:w="1308" w:type="dxa"/>
            <w:tcBorders>
              <w:right w:val="single" w:sz="48" w:space="0" w:color="FFFFFF" w:themeColor="background1"/>
            </w:tcBorders>
          </w:tcPr>
          <w:p w14:paraId="09BDCDCE" w14:textId="77777777" w:rsidR="00BD59F2" w:rsidRPr="00A22895" w:rsidRDefault="00BD59F2">
            <w:pPr>
              <w:pStyle w:val="BodyCopy"/>
              <w:jc w:val="center"/>
              <w:rPr>
                <w:rStyle w:val="UpdatedThisYear"/>
                <w:sz w:val="18"/>
                <w:szCs w:val="18"/>
              </w:rPr>
            </w:pPr>
            <w:r w:rsidRPr="00A22895">
              <w:rPr>
                <w:rStyle w:val="UpdatedThisYear"/>
                <w:sz w:val="18"/>
                <w:szCs w:val="18"/>
              </w:rPr>
              <w:t>2031</w:t>
            </w:r>
          </w:p>
        </w:tc>
        <w:tc>
          <w:tcPr>
            <w:tcW w:w="1441" w:type="dxa"/>
            <w:tcBorders>
              <w:left w:val="single" w:sz="48" w:space="0" w:color="FFFFFF" w:themeColor="background1"/>
              <w:right w:val="single" w:sz="48" w:space="0" w:color="FFFFFF" w:themeColor="background1"/>
            </w:tcBorders>
          </w:tcPr>
          <w:p w14:paraId="518D0E29"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2B6508D2" w14:textId="77777777" w:rsidR="00BD59F2" w:rsidRPr="00226B8E" w:rsidRDefault="00BD59F2">
            <w:pPr>
              <w:pStyle w:val="BodyCopy"/>
              <w:rPr>
                <w:sz w:val="18"/>
                <w:szCs w:val="18"/>
              </w:rPr>
            </w:pPr>
          </w:p>
        </w:tc>
      </w:tr>
      <w:tr w:rsidR="00BD59F2" w:rsidRPr="00226B8E" w14:paraId="216EA8EF" w14:textId="77777777">
        <w:trPr>
          <w:trHeight w:val="337"/>
        </w:trPr>
        <w:tc>
          <w:tcPr>
            <w:tcW w:w="1308" w:type="dxa"/>
            <w:tcBorders>
              <w:right w:val="single" w:sz="48" w:space="0" w:color="FFFFFF" w:themeColor="background1"/>
            </w:tcBorders>
          </w:tcPr>
          <w:p w14:paraId="2F08DBDE" w14:textId="77777777" w:rsidR="00BD59F2" w:rsidRPr="00A22895" w:rsidRDefault="00BD59F2">
            <w:pPr>
              <w:pStyle w:val="BodyCopy"/>
              <w:jc w:val="center"/>
              <w:rPr>
                <w:rStyle w:val="UpdatedThisYear"/>
                <w:sz w:val="18"/>
                <w:szCs w:val="18"/>
              </w:rPr>
            </w:pPr>
            <w:r w:rsidRPr="00A22895">
              <w:rPr>
                <w:rStyle w:val="UpdatedThisYear"/>
                <w:sz w:val="18"/>
                <w:szCs w:val="18"/>
              </w:rPr>
              <w:t>2032-36</w:t>
            </w:r>
          </w:p>
        </w:tc>
        <w:tc>
          <w:tcPr>
            <w:tcW w:w="1441" w:type="dxa"/>
            <w:tcBorders>
              <w:left w:val="single" w:sz="48" w:space="0" w:color="FFFFFF" w:themeColor="background1"/>
              <w:right w:val="single" w:sz="48" w:space="0" w:color="FFFFFF" w:themeColor="background1"/>
            </w:tcBorders>
          </w:tcPr>
          <w:p w14:paraId="01E7B309"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30CC1C83" w14:textId="77777777" w:rsidR="00BD59F2" w:rsidRPr="00226B8E" w:rsidRDefault="00BD59F2">
            <w:pPr>
              <w:pStyle w:val="BodyCopy"/>
              <w:rPr>
                <w:sz w:val="18"/>
                <w:szCs w:val="18"/>
              </w:rPr>
            </w:pPr>
          </w:p>
        </w:tc>
      </w:tr>
      <w:tr w:rsidR="00BD59F2" w:rsidRPr="00226B8E" w14:paraId="5EDD4335" w14:textId="77777777">
        <w:trPr>
          <w:trHeight w:val="337"/>
        </w:trPr>
        <w:tc>
          <w:tcPr>
            <w:tcW w:w="1308" w:type="dxa"/>
            <w:tcBorders>
              <w:right w:val="single" w:sz="48" w:space="0" w:color="FFFFFF" w:themeColor="background1"/>
            </w:tcBorders>
          </w:tcPr>
          <w:p w14:paraId="2D538D0D" w14:textId="77777777" w:rsidR="00BD59F2" w:rsidRPr="00A22895" w:rsidRDefault="00BD59F2">
            <w:pPr>
              <w:pStyle w:val="BodyCopy"/>
              <w:jc w:val="center"/>
              <w:rPr>
                <w:rStyle w:val="UpdatedThisYear"/>
                <w:sz w:val="18"/>
                <w:szCs w:val="18"/>
              </w:rPr>
            </w:pPr>
            <w:r w:rsidRPr="00A22895">
              <w:rPr>
                <w:rStyle w:val="UpdatedThisYear"/>
                <w:sz w:val="18"/>
                <w:szCs w:val="18"/>
              </w:rPr>
              <w:t>2037-41</w:t>
            </w:r>
          </w:p>
        </w:tc>
        <w:tc>
          <w:tcPr>
            <w:tcW w:w="1441" w:type="dxa"/>
            <w:tcBorders>
              <w:left w:val="single" w:sz="48" w:space="0" w:color="FFFFFF" w:themeColor="background1"/>
              <w:right w:val="single" w:sz="48" w:space="0" w:color="FFFFFF" w:themeColor="background1"/>
            </w:tcBorders>
          </w:tcPr>
          <w:p w14:paraId="7956F659" w14:textId="77777777" w:rsidR="00BD59F2" w:rsidRPr="00226B8E" w:rsidRDefault="00BD59F2">
            <w:pPr>
              <w:pStyle w:val="BodyCopy"/>
              <w:rPr>
                <w:sz w:val="18"/>
                <w:szCs w:val="18"/>
              </w:rPr>
            </w:pPr>
          </w:p>
        </w:tc>
        <w:tc>
          <w:tcPr>
            <w:tcW w:w="1441" w:type="dxa"/>
            <w:tcBorders>
              <w:left w:val="single" w:sz="48" w:space="0" w:color="FFFFFF" w:themeColor="background1"/>
              <w:right w:val="single" w:sz="48" w:space="0" w:color="FFFFFF" w:themeColor="background1"/>
            </w:tcBorders>
          </w:tcPr>
          <w:p w14:paraId="1835B13E" w14:textId="77777777" w:rsidR="00BD59F2" w:rsidRPr="00226B8E" w:rsidRDefault="00BD59F2">
            <w:pPr>
              <w:pStyle w:val="BodyCopy"/>
              <w:rPr>
                <w:sz w:val="18"/>
                <w:szCs w:val="18"/>
              </w:rPr>
            </w:pPr>
          </w:p>
        </w:tc>
      </w:tr>
      <w:tr w:rsidR="00BD59F2" w:rsidRPr="00226B8E" w14:paraId="7051AD3F" w14:textId="77777777" w:rsidTr="00BD59F2">
        <w:trPr>
          <w:trHeight w:val="337"/>
        </w:trPr>
        <w:tc>
          <w:tcPr>
            <w:tcW w:w="1308" w:type="dxa"/>
            <w:tcBorders>
              <w:right w:val="single" w:sz="48" w:space="0" w:color="FFFFFF" w:themeColor="background1"/>
            </w:tcBorders>
          </w:tcPr>
          <w:p w14:paraId="4C68E24F" w14:textId="0A1FC133" w:rsidR="00BD59F2" w:rsidRPr="00A22895" w:rsidRDefault="00BD59F2" w:rsidP="00BD59F2">
            <w:pPr>
              <w:pStyle w:val="BodyCopy"/>
              <w:jc w:val="center"/>
              <w:rPr>
                <w:rStyle w:val="UpdatedThisYear"/>
                <w:sz w:val="18"/>
                <w:szCs w:val="18"/>
              </w:rPr>
            </w:pPr>
            <w:r w:rsidRPr="00A22895">
              <w:rPr>
                <w:rStyle w:val="UpdatedThisYear"/>
                <w:sz w:val="18"/>
                <w:szCs w:val="18"/>
              </w:rPr>
              <w:t>2042-46</w:t>
            </w:r>
          </w:p>
        </w:tc>
        <w:tc>
          <w:tcPr>
            <w:tcW w:w="1441" w:type="dxa"/>
            <w:tcBorders>
              <w:left w:val="single" w:sz="48" w:space="0" w:color="FFFFFF" w:themeColor="background1"/>
              <w:bottom w:val="single" w:sz="4" w:space="0" w:color="auto"/>
              <w:right w:val="single" w:sz="48" w:space="0" w:color="FFFFFF" w:themeColor="background1"/>
            </w:tcBorders>
          </w:tcPr>
          <w:p w14:paraId="6EBEC524" w14:textId="77777777" w:rsidR="00BD59F2" w:rsidRPr="00226B8E" w:rsidRDefault="00BD59F2" w:rsidP="00BD59F2">
            <w:pPr>
              <w:pStyle w:val="BodyCopy"/>
              <w:rPr>
                <w:sz w:val="18"/>
                <w:szCs w:val="18"/>
              </w:rPr>
            </w:pPr>
          </w:p>
        </w:tc>
        <w:tc>
          <w:tcPr>
            <w:tcW w:w="1441" w:type="dxa"/>
            <w:tcBorders>
              <w:left w:val="single" w:sz="48" w:space="0" w:color="FFFFFF" w:themeColor="background1"/>
              <w:bottom w:val="single" w:sz="4" w:space="0" w:color="auto"/>
              <w:right w:val="single" w:sz="48" w:space="0" w:color="FFFFFF" w:themeColor="background1"/>
            </w:tcBorders>
          </w:tcPr>
          <w:p w14:paraId="279DEB1E" w14:textId="77777777" w:rsidR="00BD59F2" w:rsidRPr="00226B8E" w:rsidRDefault="00BD59F2" w:rsidP="00BD59F2">
            <w:pPr>
              <w:pStyle w:val="BodyCopy"/>
              <w:rPr>
                <w:sz w:val="18"/>
                <w:szCs w:val="18"/>
              </w:rPr>
            </w:pPr>
          </w:p>
        </w:tc>
      </w:tr>
      <w:tr w:rsidR="00BD59F2" w:rsidRPr="00226B8E" w14:paraId="7EAF671E" w14:textId="77777777" w:rsidTr="00BD59F2">
        <w:trPr>
          <w:trHeight w:val="323"/>
        </w:trPr>
        <w:tc>
          <w:tcPr>
            <w:tcW w:w="1308" w:type="dxa"/>
            <w:tcBorders>
              <w:right w:val="single" w:sz="48" w:space="0" w:color="FFFFFF" w:themeColor="background1"/>
            </w:tcBorders>
          </w:tcPr>
          <w:p w14:paraId="08703171" w14:textId="77777777" w:rsidR="00BD59F2" w:rsidRPr="00226B8E" w:rsidRDefault="00BD59F2">
            <w:pPr>
              <w:pStyle w:val="BodyCopy"/>
              <w:jc w:val="center"/>
              <w:rPr>
                <w:sz w:val="18"/>
                <w:szCs w:val="18"/>
              </w:rPr>
            </w:pPr>
            <w:r w:rsidRPr="00226B8E">
              <w:rPr>
                <w:sz w:val="18"/>
                <w:szCs w:val="18"/>
              </w:rPr>
              <w:t>Total</w:t>
            </w:r>
          </w:p>
        </w:tc>
        <w:tc>
          <w:tcPr>
            <w:tcW w:w="1441" w:type="dxa"/>
            <w:tcBorders>
              <w:top w:val="single" w:sz="4" w:space="0" w:color="auto"/>
              <w:left w:val="single" w:sz="48" w:space="0" w:color="FFFFFF" w:themeColor="background1"/>
              <w:bottom w:val="double" w:sz="4" w:space="0" w:color="auto"/>
              <w:right w:val="single" w:sz="48" w:space="0" w:color="FFFFFF" w:themeColor="background1"/>
            </w:tcBorders>
          </w:tcPr>
          <w:p w14:paraId="532570B9" w14:textId="77777777" w:rsidR="00BD59F2" w:rsidRPr="00226B8E" w:rsidRDefault="00BD59F2">
            <w:pPr>
              <w:pStyle w:val="BodyCopy"/>
              <w:rPr>
                <w:sz w:val="18"/>
                <w:szCs w:val="18"/>
              </w:rPr>
            </w:pPr>
          </w:p>
        </w:tc>
        <w:tc>
          <w:tcPr>
            <w:tcW w:w="1441" w:type="dxa"/>
            <w:tcBorders>
              <w:top w:val="single" w:sz="4" w:space="0" w:color="auto"/>
              <w:left w:val="single" w:sz="48" w:space="0" w:color="FFFFFF" w:themeColor="background1"/>
              <w:bottom w:val="double" w:sz="4" w:space="0" w:color="auto"/>
              <w:right w:val="single" w:sz="48" w:space="0" w:color="FFFFFF" w:themeColor="background1"/>
            </w:tcBorders>
          </w:tcPr>
          <w:p w14:paraId="5E625DA5" w14:textId="77777777" w:rsidR="00BD59F2" w:rsidRPr="00226B8E" w:rsidRDefault="00BD59F2">
            <w:pPr>
              <w:pStyle w:val="BodyCopy"/>
              <w:rPr>
                <w:sz w:val="18"/>
                <w:szCs w:val="18"/>
              </w:rPr>
            </w:pPr>
          </w:p>
        </w:tc>
      </w:tr>
    </w:tbl>
    <w:p w14:paraId="0EA1D2DC" w14:textId="77777777" w:rsidR="00DC46DD" w:rsidRPr="00445EC9" w:rsidRDefault="00DC46DD" w:rsidP="00DC46DD">
      <w:pPr>
        <w:pStyle w:val="Heading3"/>
        <w:rPr>
          <w:sz w:val="28"/>
          <w:szCs w:val="28"/>
        </w:rPr>
      </w:pPr>
      <w:r w:rsidRPr="00445EC9">
        <w:rPr>
          <w:sz w:val="28"/>
          <w:szCs w:val="28"/>
        </w:rPr>
        <w:lastRenderedPageBreak/>
        <w:t>Leases</w:t>
      </w:r>
    </w:p>
    <w:p w14:paraId="4178C691" w14:textId="64ABC2BE" w:rsidR="00DC46DD" w:rsidRPr="00DC46DD" w:rsidRDefault="00DC46DD" w:rsidP="00DC46DD">
      <w:pPr>
        <w:pStyle w:val="BodyCopy"/>
        <w:rPr>
          <w:rStyle w:val="Placeholder"/>
        </w:rPr>
      </w:pPr>
      <w:r w:rsidRPr="00DC46DD">
        <w:rPr>
          <w:rStyle w:val="Placeholder"/>
        </w:rPr>
        <w:t>[The District, as lessee, should disclose the following about its lease activities (which may be grouped), other than short-term leases.]</w:t>
      </w:r>
    </w:p>
    <w:p w14:paraId="516691B9" w14:textId="4F81F6D5" w:rsidR="00DC46DD" w:rsidRPr="00DC46DD" w:rsidRDefault="00DC46DD" w:rsidP="00DC46DD">
      <w:pPr>
        <w:pStyle w:val="BodyCopy"/>
      </w:pPr>
      <w:r w:rsidRPr="00DC46DD">
        <w:t xml:space="preserve">The District has obtained the right to use </w:t>
      </w:r>
      <w:r w:rsidRPr="00DC46DD">
        <w:rPr>
          <w:rStyle w:val="Placeholder"/>
        </w:rPr>
        <w:t>[describe assets by major classes]</w:t>
      </w:r>
      <w:r w:rsidRPr="00DC46DD">
        <w:t xml:space="preserve"> under the provisions of various lease agreements. </w:t>
      </w:r>
      <w:r w:rsidRPr="00DC46DD">
        <w:rPr>
          <w:rStyle w:val="Placeholder"/>
        </w:rPr>
        <w:t>[Modify accordingly – the District should provide a general description of its leasing arrangements.]</w:t>
      </w:r>
    </w:p>
    <w:p w14:paraId="53FE7251" w14:textId="421187A5" w:rsidR="00DC46DD" w:rsidRPr="00DC46DD" w:rsidRDefault="00DC46DD" w:rsidP="00C75218">
      <w:pPr>
        <w:pStyle w:val="BodyCopy"/>
        <w:spacing w:after="240"/>
      </w:pPr>
      <w:r w:rsidRPr="00DC46DD">
        <w:t xml:space="preserve">The total amount of lease assets and the related accumulated amortization are as follows: </w:t>
      </w:r>
      <w:r w:rsidRPr="00DC46DD">
        <w:rPr>
          <w:rStyle w:val="Placeholder"/>
        </w:rPr>
        <w:t>[</w:t>
      </w:r>
      <w:r w:rsidRPr="00FA5EA3">
        <w:rPr>
          <w:rStyle w:val="Placeholder"/>
          <w:i/>
          <w:iCs/>
        </w:rPr>
        <w:t>GASB Statement No. 87, paragraph 37 [b]</w:t>
      </w:r>
      <w:r w:rsidRPr="00DC46DD">
        <w:rPr>
          <w:rStyle w:val="Placeholder"/>
        </w:rPr>
        <w:t>]</w:t>
      </w:r>
      <w:r w:rsidRPr="00DC46DD">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250"/>
      </w:tblGrid>
      <w:tr w:rsidR="009436B5" w:rsidRPr="005437B0" w14:paraId="3660D65B" w14:textId="77777777">
        <w:trPr>
          <w:trHeight w:val="373"/>
        </w:trPr>
        <w:tc>
          <w:tcPr>
            <w:tcW w:w="4860" w:type="dxa"/>
          </w:tcPr>
          <w:p w14:paraId="4AD1E524" w14:textId="77777777" w:rsidR="009436B5" w:rsidRPr="005437B0" w:rsidRDefault="009436B5" w:rsidP="009436B5">
            <w:pPr>
              <w:pStyle w:val="TableBody"/>
            </w:pPr>
            <w:r w:rsidRPr="005437B0">
              <w:t>Total intangible right-to-use lease assets</w:t>
            </w:r>
          </w:p>
        </w:tc>
        <w:tc>
          <w:tcPr>
            <w:tcW w:w="2250" w:type="dxa"/>
          </w:tcPr>
          <w:p w14:paraId="71507336" w14:textId="77777777" w:rsidR="009436B5" w:rsidRPr="005437B0" w:rsidRDefault="009436B5">
            <w:pPr>
              <w:pStyle w:val="BodyCopy"/>
              <w:rPr>
                <w:sz w:val="18"/>
                <w:szCs w:val="18"/>
              </w:rPr>
            </w:pPr>
          </w:p>
        </w:tc>
      </w:tr>
      <w:tr w:rsidR="009436B5" w:rsidRPr="005437B0" w14:paraId="7B191291" w14:textId="77777777">
        <w:trPr>
          <w:trHeight w:val="362"/>
        </w:trPr>
        <w:tc>
          <w:tcPr>
            <w:tcW w:w="4860" w:type="dxa"/>
          </w:tcPr>
          <w:p w14:paraId="3C0C1EBA" w14:textId="77777777" w:rsidR="009436B5" w:rsidRPr="005437B0" w:rsidRDefault="009436B5" w:rsidP="009436B5">
            <w:pPr>
              <w:pStyle w:val="TableBody"/>
            </w:pPr>
            <w:r w:rsidRPr="005437B0">
              <w:t>Less: accumulated amortization</w:t>
            </w:r>
          </w:p>
        </w:tc>
        <w:tc>
          <w:tcPr>
            <w:tcW w:w="2250" w:type="dxa"/>
            <w:tcBorders>
              <w:bottom w:val="single" w:sz="4" w:space="0" w:color="auto"/>
            </w:tcBorders>
          </w:tcPr>
          <w:p w14:paraId="38038BDB" w14:textId="77777777" w:rsidR="009436B5" w:rsidRPr="005437B0" w:rsidRDefault="009436B5">
            <w:pPr>
              <w:pStyle w:val="BodyCopy"/>
              <w:rPr>
                <w:sz w:val="18"/>
                <w:szCs w:val="18"/>
              </w:rPr>
            </w:pPr>
          </w:p>
        </w:tc>
      </w:tr>
      <w:tr w:rsidR="009436B5" w:rsidRPr="005437B0" w14:paraId="08111F1E" w14:textId="77777777">
        <w:trPr>
          <w:trHeight w:val="362"/>
        </w:trPr>
        <w:tc>
          <w:tcPr>
            <w:tcW w:w="4860" w:type="dxa"/>
          </w:tcPr>
          <w:p w14:paraId="0BEA45DB" w14:textId="77777777" w:rsidR="009436B5" w:rsidRPr="005437B0" w:rsidRDefault="009436B5" w:rsidP="009436B5">
            <w:pPr>
              <w:pStyle w:val="TableBody"/>
            </w:pPr>
            <w:r w:rsidRPr="005437B0">
              <w:t>Carrying value</w:t>
            </w:r>
          </w:p>
        </w:tc>
        <w:tc>
          <w:tcPr>
            <w:tcW w:w="2250" w:type="dxa"/>
            <w:tcBorders>
              <w:top w:val="single" w:sz="4" w:space="0" w:color="auto"/>
              <w:bottom w:val="double" w:sz="4" w:space="0" w:color="auto"/>
            </w:tcBorders>
          </w:tcPr>
          <w:p w14:paraId="35869BBB" w14:textId="77777777" w:rsidR="009436B5" w:rsidRPr="005437B0" w:rsidRDefault="009436B5">
            <w:pPr>
              <w:pStyle w:val="BodyCopy"/>
              <w:rPr>
                <w:sz w:val="18"/>
                <w:szCs w:val="18"/>
              </w:rPr>
            </w:pPr>
          </w:p>
        </w:tc>
      </w:tr>
    </w:tbl>
    <w:p w14:paraId="5BC31575" w14:textId="1883921E" w:rsidR="00F23C4D" w:rsidRDefault="00B46E91" w:rsidP="006F59D7">
      <w:pPr>
        <w:pStyle w:val="BodyCopy"/>
        <w:spacing w:before="240"/>
      </w:pPr>
      <w:r w:rsidRPr="00B46E91">
        <w:t xml:space="preserve">The following schedule details minimum lease payments to maturity for the District’s leases payable </w:t>
      </w:r>
      <w:proofErr w:type="gramStart"/>
      <w:r w:rsidRPr="00B46E91">
        <w:t>at</w:t>
      </w:r>
      <w:proofErr w:type="gramEnd"/>
      <w:r w:rsidRPr="00B46E91">
        <w:t xml:space="preserve"> June 30, </w:t>
      </w:r>
      <w:r w:rsidRPr="00B46E91">
        <w:rPr>
          <w:rStyle w:val="UpdatedThisYear"/>
        </w:rPr>
        <w:t>2026</w:t>
      </w:r>
      <w:r w:rsidRPr="00B46E9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1441"/>
        <w:gridCol w:w="1441"/>
      </w:tblGrid>
      <w:tr w:rsidR="00B46E91" w:rsidRPr="00226B8E" w14:paraId="01068180" w14:textId="77777777">
        <w:trPr>
          <w:trHeight w:val="156"/>
        </w:trPr>
        <w:tc>
          <w:tcPr>
            <w:tcW w:w="1308" w:type="dxa"/>
            <w:vAlign w:val="bottom"/>
          </w:tcPr>
          <w:p w14:paraId="323F6418" w14:textId="77777777" w:rsidR="00B46E91" w:rsidRPr="00226B8E" w:rsidRDefault="00B46E91">
            <w:pPr>
              <w:pStyle w:val="BodyCopy"/>
              <w:jc w:val="center"/>
              <w:rPr>
                <w:b/>
                <w:bCs/>
                <w:sz w:val="18"/>
                <w:szCs w:val="18"/>
              </w:rPr>
            </w:pPr>
            <w:r>
              <w:rPr>
                <w:b/>
                <w:bCs/>
                <w:sz w:val="18"/>
                <w:szCs w:val="18"/>
              </w:rPr>
              <w:t>Year ending June 30</w:t>
            </w:r>
          </w:p>
        </w:tc>
        <w:tc>
          <w:tcPr>
            <w:tcW w:w="1441" w:type="dxa"/>
            <w:vAlign w:val="bottom"/>
          </w:tcPr>
          <w:p w14:paraId="44EFC702" w14:textId="77777777" w:rsidR="00B46E91" w:rsidRPr="00226B8E" w:rsidRDefault="00B46E91">
            <w:pPr>
              <w:pStyle w:val="BodyCopy"/>
              <w:jc w:val="center"/>
              <w:rPr>
                <w:b/>
                <w:bCs/>
                <w:sz w:val="18"/>
                <w:szCs w:val="18"/>
              </w:rPr>
            </w:pPr>
            <w:r w:rsidRPr="00226B8E">
              <w:rPr>
                <w:b/>
                <w:bCs/>
                <w:sz w:val="18"/>
                <w:szCs w:val="18"/>
              </w:rPr>
              <w:t>Principle</w:t>
            </w:r>
          </w:p>
        </w:tc>
        <w:tc>
          <w:tcPr>
            <w:tcW w:w="1441" w:type="dxa"/>
            <w:vAlign w:val="bottom"/>
          </w:tcPr>
          <w:p w14:paraId="3DB26CD8" w14:textId="77777777" w:rsidR="00B46E91" w:rsidRPr="00226B8E" w:rsidRDefault="00B46E91">
            <w:pPr>
              <w:pStyle w:val="BodyCopy"/>
              <w:jc w:val="center"/>
              <w:rPr>
                <w:b/>
                <w:bCs/>
                <w:sz w:val="18"/>
                <w:szCs w:val="18"/>
              </w:rPr>
            </w:pPr>
            <w:r w:rsidRPr="00226B8E">
              <w:rPr>
                <w:b/>
                <w:bCs/>
                <w:sz w:val="18"/>
                <w:szCs w:val="18"/>
              </w:rPr>
              <w:t>Interest</w:t>
            </w:r>
          </w:p>
        </w:tc>
      </w:tr>
      <w:tr w:rsidR="00B46E91" w:rsidRPr="00226B8E" w14:paraId="3916A918" w14:textId="77777777">
        <w:trPr>
          <w:trHeight w:val="337"/>
        </w:trPr>
        <w:tc>
          <w:tcPr>
            <w:tcW w:w="1308" w:type="dxa"/>
            <w:tcBorders>
              <w:right w:val="single" w:sz="48" w:space="0" w:color="FFFFFF" w:themeColor="background1"/>
            </w:tcBorders>
          </w:tcPr>
          <w:p w14:paraId="71A2B59B" w14:textId="77777777" w:rsidR="00B46E91" w:rsidRPr="00A22895" w:rsidRDefault="00B46E91">
            <w:pPr>
              <w:pStyle w:val="BodyCopy"/>
              <w:jc w:val="center"/>
              <w:rPr>
                <w:rStyle w:val="UpdatedThisYear"/>
                <w:sz w:val="18"/>
                <w:szCs w:val="18"/>
              </w:rPr>
            </w:pPr>
            <w:r w:rsidRPr="00A22895">
              <w:rPr>
                <w:rStyle w:val="UpdatedThisYear"/>
                <w:sz w:val="18"/>
                <w:szCs w:val="18"/>
              </w:rPr>
              <w:t>2027</w:t>
            </w:r>
          </w:p>
        </w:tc>
        <w:tc>
          <w:tcPr>
            <w:tcW w:w="1441" w:type="dxa"/>
            <w:tcBorders>
              <w:left w:val="single" w:sz="48" w:space="0" w:color="FFFFFF" w:themeColor="background1"/>
              <w:right w:val="single" w:sz="48" w:space="0" w:color="FFFFFF" w:themeColor="background1"/>
            </w:tcBorders>
          </w:tcPr>
          <w:p w14:paraId="0A1DFEAA"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3BBF6872" w14:textId="77777777" w:rsidR="00B46E91" w:rsidRPr="00226B8E" w:rsidRDefault="00B46E91">
            <w:pPr>
              <w:pStyle w:val="BodyCopy"/>
              <w:rPr>
                <w:sz w:val="18"/>
                <w:szCs w:val="18"/>
              </w:rPr>
            </w:pPr>
          </w:p>
        </w:tc>
      </w:tr>
      <w:tr w:rsidR="00B46E91" w:rsidRPr="00226B8E" w14:paraId="1B7C1107" w14:textId="77777777">
        <w:trPr>
          <w:trHeight w:val="337"/>
        </w:trPr>
        <w:tc>
          <w:tcPr>
            <w:tcW w:w="1308" w:type="dxa"/>
            <w:tcBorders>
              <w:right w:val="single" w:sz="48" w:space="0" w:color="FFFFFF" w:themeColor="background1"/>
            </w:tcBorders>
          </w:tcPr>
          <w:p w14:paraId="3561C2BB" w14:textId="77777777" w:rsidR="00B46E91" w:rsidRPr="00A22895" w:rsidRDefault="00B46E91">
            <w:pPr>
              <w:pStyle w:val="BodyCopy"/>
              <w:jc w:val="center"/>
              <w:rPr>
                <w:rStyle w:val="UpdatedThisYear"/>
                <w:sz w:val="18"/>
                <w:szCs w:val="18"/>
              </w:rPr>
            </w:pPr>
            <w:r w:rsidRPr="00A22895">
              <w:rPr>
                <w:rStyle w:val="UpdatedThisYear"/>
                <w:sz w:val="18"/>
                <w:szCs w:val="18"/>
              </w:rPr>
              <w:t>2028</w:t>
            </w:r>
          </w:p>
        </w:tc>
        <w:tc>
          <w:tcPr>
            <w:tcW w:w="1441" w:type="dxa"/>
            <w:tcBorders>
              <w:left w:val="single" w:sz="48" w:space="0" w:color="FFFFFF" w:themeColor="background1"/>
              <w:right w:val="single" w:sz="48" w:space="0" w:color="FFFFFF" w:themeColor="background1"/>
            </w:tcBorders>
          </w:tcPr>
          <w:p w14:paraId="02783E94"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5A05618C" w14:textId="77777777" w:rsidR="00B46E91" w:rsidRPr="00226B8E" w:rsidRDefault="00B46E91">
            <w:pPr>
              <w:pStyle w:val="BodyCopy"/>
              <w:rPr>
                <w:sz w:val="18"/>
                <w:szCs w:val="18"/>
              </w:rPr>
            </w:pPr>
          </w:p>
        </w:tc>
      </w:tr>
      <w:tr w:rsidR="00B46E91" w:rsidRPr="00226B8E" w14:paraId="0C7A6E3B" w14:textId="77777777">
        <w:trPr>
          <w:trHeight w:val="337"/>
        </w:trPr>
        <w:tc>
          <w:tcPr>
            <w:tcW w:w="1308" w:type="dxa"/>
            <w:tcBorders>
              <w:right w:val="single" w:sz="48" w:space="0" w:color="FFFFFF" w:themeColor="background1"/>
            </w:tcBorders>
          </w:tcPr>
          <w:p w14:paraId="01A609DF" w14:textId="77777777" w:rsidR="00B46E91" w:rsidRPr="00A22895" w:rsidRDefault="00B46E91">
            <w:pPr>
              <w:pStyle w:val="BodyCopy"/>
              <w:jc w:val="center"/>
              <w:rPr>
                <w:rStyle w:val="UpdatedThisYear"/>
                <w:sz w:val="18"/>
                <w:szCs w:val="18"/>
              </w:rPr>
            </w:pPr>
            <w:r w:rsidRPr="00A22895">
              <w:rPr>
                <w:rStyle w:val="UpdatedThisYear"/>
                <w:sz w:val="18"/>
                <w:szCs w:val="18"/>
              </w:rPr>
              <w:t>2029</w:t>
            </w:r>
          </w:p>
        </w:tc>
        <w:tc>
          <w:tcPr>
            <w:tcW w:w="1441" w:type="dxa"/>
            <w:tcBorders>
              <w:left w:val="single" w:sz="48" w:space="0" w:color="FFFFFF" w:themeColor="background1"/>
              <w:right w:val="single" w:sz="48" w:space="0" w:color="FFFFFF" w:themeColor="background1"/>
            </w:tcBorders>
          </w:tcPr>
          <w:p w14:paraId="59D558B2"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68B896B4" w14:textId="77777777" w:rsidR="00B46E91" w:rsidRPr="00226B8E" w:rsidRDefault="00B46E91">
            <w:pPr>
              <w:pStyle w:val="BodyCopy"/>
              <w:rPr>
                <w:sz w:val="18"/>
                <w:szCs w:val="18"/>
              </w:rPr>
            </w:pPr>
          </w:p>
        </w:tc>
      </w:tr>
      <w:tr w:rsidR="00B46E91" w:rsidRPr="00226B8E" w14:paraId="58E4F0AA" w14:textId="77777777">
        <w:trPr>
          <w:trHeight w:val="323"/>
        </w:trPr>
        <w:tc>
          <w:tcPr>
            <w:tcW w:w="1308" w:type="dxa"/>
            <w:tcBorders>
              <w:right w:val="single" w:sz="48" w:space="0" w:color="FFFFFF" w:themeColor="background1"/>
            </w:tcBorders>
          </w:tcPr>
          <w:p w14:paraId="4FE3840E" w14:textId="77777777" w:rsidR="00B46E91" w:rsidRPr="00A22895" w:rsidRDefault="00B46E91">
            <w:pPr>
              <w:pStyle w:val="BodyCopy"/>
              <w:jc w:val="center"/>
              <w:rPr>
                <w:rStyle w:val="UpdatedThisYear"/>
                <w:sz w:val="18"/>
                <w:szCs w:val="18"/>
              </w:rPr>
            </w:pPr>
            <w:r w:rsidRPr="00A22895">
              <w:rPr>
                <w:rStyle w:val="UpdatedThisYear"/>
                <w:sz w:val="18"/>
                <w:szCs w:val="18"/>
              </w:rPr>
              <w:t>2030</w:t>
            </w:r>
          </w:p>
        </w:tc>
        <w:tc>
          <w:tcPr>
            <w:tcW w:w="1441" w:type="dxa"/>
            <w:tcBorders>
              <w:left w:val="single" w:sz="48" w:space="0" w:color="FFFFFF" w:themeColor="background1"/>
              <w:right w:val="single" w:sz="48" w:space="0" w:color="FFFFFF" w:themeColor="background1"/>
            </w:tcBorders>
          </w:tcPr>
          <w:p w14:paraId="664DF6E2"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58052839" w14:textId="77777777" w:rsidR="00B46E91" w:rsidRPr="00226B8E" w:rsidRDefault="00B46E91">
            <w:pPr>
              <w:pStyle w:val="BodyCopy"/>
              <w:rPr>
                <w:sz w:val="18"/>
                <w:szCs w:val="18"/>
              </w:rPr>
            </w:pPr>
          </w:p>
        </w:tc>
      </w:tr>
      <w:tr w:rsidR="00B46E91" w:rsidRPr="00226B8E" w14:paraId="3274064A" w14:textId="77777777">
        <w:trPr>
          <w:trHeight w:val="337"/>
        </w:trPr>
        <w:tc>
          <w:tcPr>
            <w:tcW w:w="1308" w:type="dxa"/>
            <w:tcBorders>
              <w:right w:val="single" w:sz="48" w:space="0" w:color="FFFFFF" w:themeColor="background1"/>
            </w:tcBorders>
          </w:tcPr>
          <w:p w14:paraId="61F1A16B" w14:textId="77777777" w:rsidR="00B46E91" w:rsidRPr="00A22895" w:rsidRDefault="00B46E91">
            <w:pPr>
              <w:pStyle w:val="BodyCopy"/>
              <w:jc w:val="center"/>
              <w:rPr>
                <w:rStyle w:val="UpdatedThisYear"/>
                <w:sz w:val="18"/>
                <w:szCs w:val="18"/>
              </w:rPr>
            </w:pPr>
            <w:r w:rsidRPr="00A22895">
              <w:rPr>
                <w:rStyle w:val="UpdatedThisYear"/>
                <w:sz w:val="18"/>
                <w:szCs w:val="18"/>
              </w:rPr>
              <w:t>2031</w:t>
            </w:r>
          </w:p>
        </w:tc>
        <w:tc>
          <w:tcPr>
            <w:tcW w:w="1441" w:type="dxa"/>
            <w:tcBorders>
              <w:left w:val="single" w:sz="48" w:space="0" w:color="FFFFFF" w:themeColor="background1"/>
              <w:right w:val="single" w:sz="48" w:space="0" w:color="FFFFFF" w:themeColor="background1"/>
            </w:tcBorders>
          </w:tcPr>
          <w:p w14:paraId="0DCA62C9"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283C757D" w14:textId="77777777" w:rsidR="00B46E91" w:rsidRPr="00226B8E" w:rsidRDefault="00B46E91">
            <w:pPr>
              <w:pStyle w:val="BodyCopy"/>
              <w:rPr>
                <w:sz w:val="18"/>
                <w:szCs w:val="18"/>
              </w:rPr>
            </w:pPr>
          </w:p>
        </w:tc>
      </w:tr>
      <w:tr w:rsidR="00B46E91" w:rsidRPr="00226B8E" w14:paraId="6A3B0759" w14:textId="77777777">
        <w:trPr>
          <w:trHeight w:val="337"/>
        </w:trPr>
        <w:tc>
          <w:tcPr>
            <w:tcW w:w="1308" w:type="dxa"/>
            <w:tcBorders>
              <w:right w:val="single" w:sz="48" w:space="0" w:color="FFFFFF" w:themeColor="background1"/>
            </w:tcBorders>
          </w:tcPr>
          <w:p w14:paraId="28222278" w14:textId="77777777" w:rsidR="00B46E91" w:rsidRPr="00A22895" w:rsidRDefault="00B46E91">
            <w:pPr>
              <w:pStyle w:val="BodyCopy"/>
              <w:jc w:val="center"/>
              <w:rPr>
                <w:rStyle w:val="UpdatedThisYear"/>
                <w:sz w:val="18"/>
                <w:szCs w:val="18"/>
              </w:rPr>
            </w:pPr>
            <w:r w:rsidRPr="00A22895">
              <w:rPr>
                <w:rStyle w:val="UpdatedThisYear"/>
                <w:sz w:val="18"/>
                <w:szCs w:val="18"/>
              </w:rPr>
              <w:t>2032-36</w:t>
            </w:r>
          </w:p>
        </w:tc>
        <w:tc>
          <w:tcPr>
            <w:tcW w:w="1441" w:type="dxa"/>
            <w:tcBorders>
              <w:left w:val="single" w:sz="48" w:space="0" w:color="FFFFFF" w:themeColor="background1"/>
              <w:right w:val="single" w:sz="48" w:space="0" w:color="FFFFFF" w:themeColor="background1"/>
            </w:tcBorders>
          </w:tcPr>
          <w:p w14:paraId="40912A6A"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1C14EFAA" w14:textId="77777777" w:rsidR="00B46E91" w:rsidRPr="00226B8E" w:rsidRDefault="00B46E91">
            <w:pPr>
              <w:pStyle w:val="BodyCopy"/>
              <w:rPr>
                <w:sz w:val="18"/>
                <w:szCs w:val="18"/>
              </w:rPr>
            </w:pPr>
          </w:p>
        </w:tc>
      </w:tr>
      <w:tr w:rsidR="00B46E91" w:rsidRPr="00226B8E" w14:paraId="52C78FBC" w14:textId="77777777">
        <w:trPr>
          <w:trHeight w:val="337"/>
        </w:trPr>
        <w:tc>
          <w:tcPr>
            <w:tcW w:w="1308" w:type="dxa"/>
            <w:tcBorders>
              <w:right w:val="single" w:sz="48" w:space="0" w:color="FFFFFF" w:themeColor="background1"/>
            </w:tcBorders>
          </w:tcPr>
          <w:p w14:paraId="7595E32E" w14:textId="77777777" w:rsidR="00B46E91" w:rsidRPr="00A22895" w:rsidRDefault="00B46E91">
            <w:pPr>
              <w:pStyle w:val="BodyCopy"/>
              <w:jc w:val="center"/>
              <w:rPr>
                <w:rStyle w:val="UpdatedThisYear"/>
                <w:sz w:val="18"/>
                <w:szCs w:val="18"/>
              </w:rPr>
            </w:pPr>
            <w:r w:rsidRPr="00A22895">
              <w:rPr>
                <w:rStyle w:val="UpdatedThisYear"/>
                <w:sz w:val="18"/>
                <w:szCs w:val="18"/>
              </w:rPr>
              <w:t>2037-41</w:t>
            </w:r>
          </w:p>
        </w:tc>
        <w:tc>
          <w:tcPr>
            <w:tcW w:w="1441" w:type="dxa"/>
            <w:tcBorders>
              <w:left w:val="single" w:sz="48" w:space="0" w:color="FFFFFF" w:themeColor="background1"/>
              <w:right w:val="single" w:sz="48" w:space="0" w:color="FFFFFF" w:themeColor="background1"/>
            </w:tcBorders>
          </w:tcPr>
          <w:p w14:paraId="12395399" w14:textId="77777777" w:rsidR="00B46E91" w:rsidRPr="00226B8E" w:rsidRDefault="00B46E91">
            <w:pPr>
              <w:pStyle w:val="BodyCopy"/>
              <w:rPr>
                <w:sz w:val="18"/>
                <w:szCs w:val="18"/>
              </w:rPr>
            </w:pPr>
          </w:p>
        </w:tc>
        <w:tc>
          <w:tcPr>
            <w:tcW w:w="1441" w:type="dxa"/>
            <w:tcBorders>
              <w:left w:val="single" w:sz="48" w:space="0" w:color="FFFFFF" w:themeColor="background1"/>
              <w:right w:val="single" w:sz="48" w:space="0" w:color="FFFFFF" w:themeColor="background1"/>
            </w:tcBorders>
          </w:tcPr>
          <w:p w14:paraId="3C48E009" w14:textId="77777777" w:rsidR="00B46E91" w:rsidRPr="00226B8E" w:rsidRDefault="00B46E91">
            <w:pPr>
              <w:pStyle w:val="BodyCopy"/>
              <w:rPr>
                <w:sz w:val="18"/>
                <w:szCs w:val="18"/>
              </w:rPr>
            </w:pPr>
          </w:p>
        </w:tc>
      </w:tr>
      <w:tr w:rsidR="00B46E91" w:rsidRPr="00226B8E" w14:paraId="68ADD0F3" w14:textId="77777777">
        <w:trPr>
          <w:trHeight w:val="337"/>
        </w:trPr>
        <w:tc>
          <w:tcPr>
            <w:tcW w:w="1308" w:type="dxa"/>
            <w:tcBorders>
              <w:right w:val="single" w:sz="48" w:space="0" w:color="FFFFFF" w:themeColor="background1"/>
            </w:tcBorders>
          </w:tcPr>
          <w:p w14:paraId="4CE210AA" w14:textId="77777777" w:rsidR="00B46E91" w:rsidRPr="00A22895" w:rsidRDefault="00B46E91">
            <w:pPr>
              <w:pStyle w:val="BodyCopy"/>
              <w:jc w:val="center"/>
              <w:rPr>
                <w:rStyle w:val="UpdatedThisYear"/>
                <w:sz w:val="18"/>
                <w:szCs w:val="18"/>
              </w:rPr>
            </w:pPr>
            <w:r w:rsidRPr="00A22895">
              <w:rPr>
                <w:rStyle w:val="UpdatedThisYear"/>
                <w:sz w:val="18"/>
                <w:szCs w:val="18"/>
              </w:rPr>
              <w:t>2042-46</w:t>
            </w:r>
          </w:p>
        </w:tc>
        <w:tc>
          <w:tcPr>
            <w:tcW w:w="1441" w:type="dxa"/>
            <w:tcBorders>
              <w:left w:val="single" w:sz="48" w:space="0" w:color="FFFFFF" w:themeColor="background1"/>
              <w:bottom w:val="single" w:sz="4" w:space="0" w:color="auto"/>
              <w:right w:val="single" w:sz="48" w:space="0" w:color="FFFFFF" w:themeColor="background1"/>
            </w:tcBorders>
          </w:tcPr>
          <w:p w14:paraId="17A61CC8" w14:textId="77777777" w:rsidR="00B46E91" w:rsidRPr="00226B8E" w:rsidRDefault="00B46E91">
            <w:pPr>
              <w:pStyle w:val="BodyCopy"/>
              <w:rPr>
                <w:sz w:val="18"/>
                <w:szCs w:val="18"/>
              </w:rPr>
            </w:pPr>
          </w:p>
        </w:tc>
        <w:tc>
          <w:tcPr>
            <w:tcW w:w="1441" w:type="dxa"/>
            <w:tcBorders>
              <w:left w:val="single" w:sz="48" w:space="0" w:color="FFFFFF" w:themeColor="background1"/>
              <w:bottom w:val="single" w:sz="4" w:space="0" w:color="auto"/>
              <w:right w:val="single" w:sz="48" w:space="0" w:color="FFFFFF" w:themeColor="background1"/>
            </w:tcBorders>
          </w:tcPr>
          <w:p w14:paraId="5AAAE205" w14:textId="77777777" w:rsidR="00B46E91" w:rsidRPr="00226B8E" w:rsidRDefault="00B46E91">
            <w:pPr>
              <w:pStyle w:val="BodyCopy"/>
              <w:rPr>
                <w:sz w:val="18"/>
                <w:szCs w:val="18"/>
              </w:rPr>
            </w:pPr>
          </w:p>
        </w:tc>
      </w:tr>
      <w:tr w:rsidR="00B46E91" w:rsidRPr="00226B8E" w14:paraId="22158422" w14:textId="77777777">
        <w:trPr>
          <w:trHeight w:val="323"/>
        </w:trPr>
        <w:tc>
          <w:tcPr>
            <w:tcW w:w="1308" w:type="dxa"/>
            <w:tcBorders>
              <w:right w:val="single" w:sz="48" w:space="0" w:color="FFFFFF" w:themeColor="background1"/>
            </w:tcBorders>
          </w:tcPr>
          <w:p w14:paraId="6F35F322" w14:textId="77777777" w:rsidR="00B46E91" w:rsidRPr="00226B8E" w:rsidRDefault="00B46E91">
            <w:pPr>
              <w:pStyle w:val="BodyCopy"/>
              <w:jc w:val="center"/>
              <w:rPr>
                <w:sz w:val="18"/>
                <w:szCs w:val="18"/>
              </w:rPr>
            </w:pPr>
            <w:r w:rsidRPr="00226B8E">
              <w:rPr>
                <w:sz w:val="18"/>
                <w:szCs w:val="18"/>
              </w:rPr>
              <w:t>Total</w:t>
            </w:r>
          </w:p>
        </w:tc>
        <w:tc>
          <w:tcPr>
            <w:tcW w:w="1441" w:type="dxa"/>
            <w:tcBorders>
              <w:top w:val="single" w:sz="4" w:space="0" w:color="auto"/>
              <w:left w:val="single" w:sz="48" w:space="0" w:color="FFFFFF" w:themeColor="background1"/>
              <w:bottom w:val="double" w:sz="4" w:space="0" w:color="auto"/>
              <w:right w:val="single" w:sz="48" w:space="0" w:color="FFFFFF" w:themeColor="background1"/>
            </w:tcBorders>
          </w:tcPr>
          <w:p w14:paraId="03BD5F09" w14:textId="77777777" w:rsidR="00B46E91" w:rsidRPr="00226B8E" w:rsidRDefault="00B46E91">
            <w:pPr>
              <w:pStyle w:val="BodyCopy"/>
              <w:rPr>
                <w:sz w:val="18"/>
                <w:szCs w:val="18"/>
              </w:rPr>
            </w:pPr>
          </w:p>
        </w:tc>
        <w:tc>
          <w:tcPr>
            <w:tcW w:w="1441" w:type="dxa"/>
            <w:tcBorders>
              <w:top w:val="single" w:sz="4" w:space="0" w:color="auto"/>
              <w:left w:val="single" w:sz="48" w:space="0" w:color="FFFFFF" w:themeColor="background1"/>
              <w:bottom w:val="double" w:sz="4" w:space="0" w:color="auto"/>
              <w:right w:val="single" w:sz="48" w:space="0" w:color="FFFFFF" w:themeColor="background1"/>
            </w:tcBorders>
          </w:tcPr>
          <w:p w14:paraId="12F37D2B" w14:textId="77777777" w:rsidR="00B46E91" w:rsidRPr="00226B8E" w:rsidRDefault="00B46E91">
            <w:pPr>
              <w:pStyle w:val="BodyCopy"/>
              <w:rPr>
                <w:sz w:val="18"/>
                <w:szCs w:val="18"/>
              </w:rPr>
            </w:pPr>
          </w:p>
        </w:tc>
      </w:tr>
    </w:tbl>
    <w:p w14:paraId="57BE8B4D" w14:textId="29F3410B" w:rsidR="00B46E91" w:rsidRDefault="00097B3F" w:rsidP="006F59D7">
      <w:pPr>
        <w:pStyle w:val="BodyCopy"/>
        <w:spacing w:before="240"/>
        <w:rPr>
          <w:rStyle w:val="Placeholder"/>
        </w:rPr>
      </w:pPr>
      <w:r w:rsidRPr="00097B3F">
        <w:rPr>
          <w:rStyle w:val="Placeholder"/>
        </w:rPr>
        <w:t>[If the District has material variable lease payments, residual value guarantees, and/or other payments that are NOT included in the lease liability, disclose the following information as applicable. (</w:t>
      </w:r>
      <w:r w:rsidRPr="00FA5EA3">
        <w:rPr>
          <w:rStyle w:val="Placeholder"/>
          <w:i/>
          <w:iCs/>
        </w:rPr>
        <w:t>GASB Statement No. 87, paragraph 37 [a], [d], [</w:t>
      </w:r>
      <w:proofErr w:type="gramStart"/>
      <w:r w:rsidRPr="00FA5EA3">
        <w:rPr>
          <w:rStyle w:val="Placeholder"/>
          <w:i/>
          <w:iCs/>
        </w:rPr>
        <w:t>e]</w:t>
      </w:r>
      <w:r w:rsidRPr="00097B3F">
        <w:rPr>
          <w:rStyle w:val="Placeholder"/>
        </w:rPr>
        <w:t>)</w:t>
      </w:r>
      <w:proofErr w:type="gramEnd"/>
      <w:r w:rsidRPr="00097B3F">
        <w:rPr>
          <w:rStyle w:val="Placeholder"/>
        </w:rPr>
        <w:t>]</w:t>
      </w:r>
    </w:p>
    <w:p w14:paraId="58FC982C" w14:textId="77777777" w:rsidR="00C75218" w:rsidRDefault="00C75218">
      <w:pPr>
        <w:rPr>
          <w:rFonts w:ascii="Arial" w:eastAsiaTheme="majorEastAsia" w:hAnsi="Arial" w:cstheme="majorBidi"/>
          <w:bCs/>
          <w:iCs/>
          <w:sz w:val="28"/>
        </w:rPr>
      </w:pPr>
      <w:r>
        <w:rPr>
          <w:b/>
          <w:bCs/>
        </w:rPr>
        <w:br w:type="page"/>
      </w:r>
    </w:p>
    <w:p w14:paraId="25AC698E" w14:textId="77777777" w:rsidR="009D7286" w:rsidRPr="00445EC9" w:rsidRDefault="009D7286" w:rsidP="009D7286">
      <w:pPr>
        <w:pStyle w:val="Heading4"/>
        <w:rPr>
          <w:b w:val="0"/>
          <w:bCs/>
          <w:color w:val="auto"/>
        </w:rPr>
      </w:pPr>
      <w:r w:rsidRPr="00445EC9">
        <w:rPr>
          <w:b w:val="0"/>
          <w:bCs/>
          <w:color w:val="auto"/>
        </w:rPr>
        <w:lastRenderedPageBreak/>
        <w:t>Variable lease payments</w:t>
      </w:r>
    </w:p>
    <w:p w14:paraId="625A3B55" w14:textId="16D160C5" w:rsidR="009D7286" w:rsidRDefault="009D7286" w:rsidP="009D7286">
      <w:pPr>
        <w:pStyle w:val="BodyCopy"/>
      </w:pPr>
      <w:r>
        <w:t xml:space="preserve">The District’s lease contracts include variable lease payments that are not included in the lease liability because they are not fixed in substance. </w:t>
      </w:r>
      <w:r w:rsidRPr="009D7286">
        <w:rPr>
          <w:rStyle w:val="Placeholder"/>
        </w:rPr>
        <w:t xml:space="preserve">[Describe the basis, terms, and conditions on which variable payments not included in the measurement of the lease liability are determined.] </w:t>
      </w:r>
      <w:r>
        <w:t xml:space="preserve">During the fiscal year </w:t>
      </w:r>
      <w:proofErr w:type="gramStart"/>
      <w:r>
        <w:t>ended</w:t>
      </w:r>
      <w:proofErr w:type="gramEnd"/>
      <w:r>
        <w:t xml:space="preserve"> June 30, </w:t>
      </w:r>
      <w:r w:rsidRPr="009D7286">
        <w:rPr>
          <w:rStyle w:val="UpdatedThisYear"/>
        </w:rPr>
        <w:t>2026</w:t>
      </w:r>
      <w:r>
        <w:t>, the District recognized expenses of $</w:t>
      </w:r>
      <w:r w:rsidRPr="009D7286">
        <w:rPr>
          <w:rStyle w:val="Placeholder"/>
        </w:rPr>
        <w:t>[XX]</w:t>
      </w:r>
      <w:r w:rsidRPr="009D7286">
        <w:t xml:space="preserve"> </w:t>
      </w:r>
      <w:r>
        <w:t>for variable lease payments not included in the measurement of the lease liabilities.</w:t>
      </w:r>
    </w:p>
    <w:p w14:paraId="205219A4" w14:textId="77777777" w:rsidR="009D7286" w:rsidRPr="00445EC9" w:rsidRDefault="009D7286" w:rsidP="009D7286">
      <w:pPr>
        <w:pStyle w:val="Heading4"/>
        <w:rPr>
          <w:b w:val="0"/>
          <w:bCs/>
          <w:color w:val="auto"/>
        </w:rPr>
      </w:pPr>
      <w:r w:rsidRPr="00445EC9">
        <w:rPr>
          <w:b w:val="0"/>
          <w:bCs/>
          <w:color w:val="auto"/>
        </w:rPr>
        <w:t>Other payments</w:t>
      </w:r>
    </w:p>
    <w:p w14:paraId="25812614" w14:textId="10EEE788" w:rsidR="009D7286" w:rsidRDefault="009D7286" w:rsidP="009D7286">
      <w:pPr>
        <w:pStyle w:val="BodyCopy"/>
      </w:pPr>
      <w:r>
        <w:t xml:space="preserve">The District’s lease contracts include other payments, such as residual value guarantees and termination penalties, that are not included in the lease liability because they are not reasonably certain of being required. </w:t>
      </w:r>
      <w:r w:rsidR="00470DDD" w:rsidRPr="00470DDD">
        <w:rPr>
          <w:rStyle w:val="Placeholder"/>
        </w:rPr>
        <w:t>[</w:t>
      </w:r>
      <w:r w:rsidRPr="00470DDD">
        <w:rPr>
          <w:rStyle w:val="Placeholder"/>
        </w:rPr>
        <w:t>Modify as appropriate. Describe the existence, terms, and conditions of residual value guarantees.</w:t>
      </w:r>
      <w:r w:rsidR="00470DDD" w:rsidRPr="00470DDD">
        <w:rPr>
          <w:rStyle w:val="Placeholder"/>
        </w:rPr>
        <w:t>]</w:t>
      </w:r>
      <w:r>
        <w:t xml:space="preserve"> During the fiscal year </w:t>
      </w:r>
      <w:proofErr w:type="gramStart"/>
      <w:r>
        <w:t>ended</w:t>
      </w:r>
      <w:proofErr w:type="gramEnd"/>
      <w:r>
        <w:t xml:space="preserve"> June 30, </w:t>
      </w:r>
      <w:r w:rsidRPr="009D7286">
        <w:rPr>
          <w:rStyle w:val="UpdatedThisYear"/>
        </w:rPr>
        <w:t>2026</w:t>
      </w:r>
      <w:r>
        <w:t>, the District recognized expenses of $</w:t>
      </w:r>
      <w:r w:rsidRPr="009D7286">
        <w:rPr>
          <w:rStyle w:val="Placeholder"/>
        </w:rPr>
        <w:t>[XX]</w:t>
      </w:r>
      <w:r w:rsidRPr="009D7286">
        <w:t xml:space="preserve"> </w:t>
      </w:r>
      <w:r>
        <w:t>for other payments not included in the measurement of the lease liabilities.</w:t>
      </w:r>
    </w:p>
    <w:p w14:paraId="669E85C2" w14:textId="5CF253C5" w:rsidR="009D7286" w:rsidRDefault="00470DDD" w:rsidP="00470DDD">
      <w:pPr>
        <w:pStyle w:val="UserInstructionSections"/>
      </w:pPr>
      <w:r>
        <w:t>User instructions:</w:t>
      </w:r>
    </w:p>
    <w:p w14:paraId="6A7E6207" w14:textId="77777777" w:rsidR="009D7286" w:rsidRDefault="009D7286" w:rsidP="00470DDD">
      <w:pPr>
        <w:pStyle w:val="UserInstructions"/>
      </w:pPr>
      <w:r>
        <w:t xml:space="preserve">The District should also provide relevant disclosures for the following transactions, if applicable. </w:t>
      </w:r>
    </w:p>
    <w:p w14:paraId="0D839EBB" w14:textId="19D932A6" w:rsidR="009D7286" w:rsidRDefault="009D7286" w:rsidP="00470DDD">
      <w:pPr>
        <w:pStyle w:val="UserInstructionBullets"/>
      </w:pPr>
      <w:r>
        <w:t xml:space="preserve">The components of any impairment loss and any related change in the lease liability (see </w:t>
      </w:r>
      <w:r w:rsidRPr="00FA5EA3">
        <w:rPr>
          <w:i/>
          <w:iCs/>
        </w:rPr>
        <w:t>GASB Statement No. 87, paragraph 37 [h]</w:t>
      </w:r>
      <w:r>
        <w:t>)</w:t>
      </w:r>
    </w:p>
    <w:p w14:paraId="0D6D2CE6" w14:textId="504CD372" w:rsidR="009D7286" w:rsidRDefault="009D7286" w:rsidP="00470DDD">
      <w:pPr>
        <w:pStyle w:val="UserInstructionBullets"/>
      </w:pPr>
      <w:r>
        <w:t xml:space="preserve">Sublease transactions (see </w:t>
      </w:r>
      <w:r w:rsidRPr="00FA5EA3">
        <w:rPr>
          <w:i/>
          <w:iCs/>
        </w:rPr>
        <w:t>GASB Statement No. 87, paragraph 81</w:t>
      </w:r>
      <w:r>
        <w:t>)</w:t>
      </w:r>
    </w:p>
    <w:p w14:paraId="3060398A" w14:textId="511E6EBD" w:rsidR="009D7286" w:rsidRDefault="009D7286" w:rsidP="00470DDD">
      <w:pPr>
        <w:pStyle w:val="UserInstructionBullets"/>
      </w:pPr>
      <w:proofErr w:type="gramStart"/>
      <w:r>
        <w:t>Sale</w:t>
      </w:r>
      <w:proofErr w:type="gramEnd"/>
      <w:r>
        <w:t xml:space="preserve">-leaseback transactions (see </w:t>
      </w:r>
      <w:r w:rsidRPr="00FA5EA3">
        <w:rPr>
          <w:i/>
          <w:iCs/>
        </w:rPr>
        <w:t>GASB Statement No. 87, paragraph 85</w:t>
      </w:r>
      <w:r>
        <w:t>)</w:t>
      </w:r>
    </w:p>
    <w:p w14:paraId="1B4E8CF4" w14:textId="5614E00F" w:rsidR="00097B3F" w:rsidRDefault="009D7286" w:rsidP="00470DDD">
      <w:pPr>
        <w:pStyle w:val="UserInstructionBullets"/>
      </w:pPr>
      <w:r>
        <w:t xml:space="preserve">Lease-leaseback transactions (see </w:t>
      </w:r>
      <w:r w:rsidRPr="00FA5EA3">
        <w:rPr>
          <w:i/>
          <w:iCs/>
        </w:rPr>
        <w:t>GASB Statement No. 87, paragraph 87</w:t>
      </w:r>
      <w:r>
        <w:t>)</w:t>
      </w:r>
    </w:p>
    <w:p w14:paraId="2E10FAC2" w14:textId="77777777" w:rsidR="00875F51" w:rsidRPr="00445EC9" w:rsidRDefault="00875F51" w:rsidP="00875F51">
      <w:pPr>
        <w:pStyle w:val="Heading3"/>
        <w:rPr>
          <w:sz w:val="28"/>
          <w:szCs w:val="28"/>
        </w:rPr>
      </w:pPr>
      <w:r w:rsidRPr="00445EC9">
        <w:rPr>
          <w:sz w:val="28"/>
          <w:szCs w:val="28"/>
        </w:rPr>
        <w:t>Subscription-based information technology arrangements (SBITAs)</w:t>
      </w:r>
    </w:p>
    <w:p w14:paraId="7B1294F5" w14:textId="05CAEC2B" w:rsidR="00875F51" w:rsidRPr="00BD2003" w:rsidRDefault="00875F51" w:rsidP="00875F51">
      <w:pPr>
        <w:pStyle w:val="BodyCopy"/>
        <w:rPr>
          <w:rStyle w:val="Placeholder"/>
        </w:rPr>
      </w:pPr>
      <w:r w:rsidRPr="00BD2003">
        <w:rPr>
          <w:rStyle w:val="Placeholder"/>
        </w:rPr>
        <w:t>[The District should disclose the following about its SBITAs (which may be grouped), other than short-term SBITAs.]</w:t>
      </w:r>
    </w:p>
    <w:p w14:paraId="12E98660" w14:textId="57015534" w:rsidR="00875F51" w:rsidRDefault="00875F51" w:rsidP="00875F51">
      <w:pPr>
        <w:pStyle w:val="BodyCopy"/>
      </w:pPr>
      <w:r>
        <w:t xml:space="preserve">The District has obtained the right to </w:t>
      </w:r>
      <w:r w:rsidRPr="00BD2003">
        <w:rPr>
          <w:rStyle w:val="Placeholder"/>
        </w:rPr>
        <w:t>[use describe IT software and/or underlying IT assets</w:t>
      </w:r>
      <w:r w:rsidR="00BD2003" w:rsidRPr="00BD2003">
        <w:rPr>
          <w:rStyle w:val="Placeholder"/>
        </w:rPr>
        <w:t>]</w:t>
      </w:r>
      <w:r>
        <w:t xml:space="preserve"> under the provisions of various subscription-based information technology arrangements. </w:t>
      </w:r>
      <w:r w:rsidR="00BD2003" w:rsidRPr="00BD2003">
        <w:rPr>
          <w:rStyle w:val="Placeholder"/>
        </w:rPr>
        <w:t>[</w:t>
      </w:r>
      <w:r w:rsidRPr="00BD2003">
        <w:rPr>
          <w:rStyle w:val="Placeholder"/>
        </w:rPr>
        <w:t>Modify accordingly – the District should provide a general description of its SBITAs.</w:t>
      </w:r>
      <w:r w:rsidR="00BD2003" w:rsidRPr="00BD2003">
        <w:rPr>
          <w:rStyle w:val="Placeholder"/>
        </w:rPr>
        <w:t>]</w:t>
      </w:r>
    </w:p>
    <w:p w14:paraId="183A220F" w14:textId="77777777" w:rsidR="00C75218" w:rsidRDefault="00C75218">
      <w:pPr>
        <w:rPr>
          <w:rFonts w:ascii="Arial" w:hAnsi="Arial"/>
        </w:rPr>
      </w:pPr>
      <w:r>
        <w:br w:type="page"/>
      </w:r>
    </w:p>
    <w:p w14:paraId="33A30C32" w14:textId="798C1F3F" w:rsidR="00875F51" w:rsidRDefault="00875F51" w:rsidP="00875F51">
      <w:pPr>
        <w:pStyle w:val="BodyCopy"/>
      </w:pPr>
      <w:r>
        <w:lastRenderedPageBreak/>
        <w:t xml:space="preserve">The total amount of subscription assets and the related accumulated amortization are as follows: </w:t>
      </w:r>
      <w:r w:rsidR="00BD2003" w:rsidRPr="00BD2003">
        <w:rPr>
          <w:rStyle w:val="Placeholder"/>
        </w:rPr>
        <w:t>[</w:t>
      </w:r>
      <w:r w:rsidRPr="00BD2003">
        <w:rPr>
          <w:rStyle w:val="Placeholder"/>
        </w:rPr>
        <w:t>(</w:t>
      </w:r>
      <w:r w:rsidRPr="00FA5EA3">
        <w:rPr>
          <w:rStyle w:val="Placeholder"/>
          <w:i/>
          <w:iCs/>
        </w:rPr>
        <w:t>GASB Statement No. 96, paragraph 60 [</w:t>
      </w:r>
      <w:proofErr w:type="gramStart"/>
      <w:r w:rsidRPr="00FA5EA3">
        <w:rPr>
          <w:rStyle w:val="Placeholder"/>
          <w:i/>
          <w:iCs/>
        </w:rPr>
        <w:t>b]</w:t>
      </w:r>
      <w:r w:rsidRPr="00BD2003">
        <w:rPr>
          <w:rStyle w:val="Placeholder"/>
        </w:rPr>
        <w:t>)</w:t>
      </w:r>
      <w:proofErr w:type="gramEnd"/>
      <w:r w:rsidR="00BD2003" w:rsidRPr="00BD2003">
        <w:rPr>
          <w:rStyle w:val="Placeholde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800"/>
      </w:tblGrid>
      <w:tr w:rsidR="009E4E5F" w:rsidRPr="005437B0" w14:paraId="01D02C96" w14:textId="77777777">
        <w:tc>
          <w:tcPr>
            <w:tcW w:w="5760" w:type="dxa"/>
          </w:tcPr>
          <w:p w14:paraId="272786A8" w14:textId="77777777" w:rsidR="009E4E5F" w:rsidRPr="005437B0" w:rsidRDefault="009E4E5F">
            <w:pPr>
              <w:pStyle w:val="BodyCopy"/>
              <w:rPr>
                <w:sz w:val="18"/>
                <w:szCs w:val="18"/>
              </w:rPr>
            </w:pPr>
            <w:r w:rsidRPr="005437B0">
              <w:rPr>
                <w:sz w:val="18"/>
                <w:szCs w:val="18"/>
              </w:rPr>
              <w:t>Total intangible right-to-use subscription assets</w:t>
            </w:r>
          </w:p>
        </w:tc>
        <w:tc>
          <w:tcPr>
            <w:tcW w:w="1800" w:type="dxa"/>
          </w:tcPr>
          <w:p w14:paraId="3265ADFA" w14:textId="77777777" w:rsidR="009E4E5F" w:rsidRPr="005437B0" w:rsidRDefault="009E4E5F">
            <w:pPr>
              <w:pStyle w:val="BodyCopy"/>
              <w:rPr>
                <w:sz w:val="18"/>
                <w:szCs w:val="18"/>
              </w:rPr>
            </w:pPr>
          </w:p>
        </w:tc>
      </w:tr>
      <w:tr w:rsidR="009E4E5F" w:rsidRPr="005437B0" w14:paraId="42B562D0" w14:textId="77777777">
        <w:tc>
          <w:tcPr>
            <w:tcW w:w="5760" w:type="dxa"/>
          </w:tcPr>
          <w:p w14:paraId="2A4B2506" w14:textId="77777777" w:rsidR="009E4E5F" w:rsidRPr="005437B0" w:rsidRDefault="009E4E5F">
            <w:pPr>
              <w:pStyle w:val="BodyCopy"/>
              <w:rPr>
                <w:sz w:val="18"/>
                <w:szCs w:val="18"/>
              </w:rPr>
            </w:pPr>
            <w:r w:rsidRPr="005437B0">
              <w:rPr>
                <w:sz w:val="18"/>
                <w:szCs w:val="18"/>
              </w:rPr>
              <w:t>Less: accumulated amortization</w:t>
            </w:r>
          </w:p>
        </w:tc>
        <w:tc>
          <w:tcPr>
            <w:tcW w:w="1800" w:type="dxa"/>
            <w:tcBorders>
              <w:bottom w:val="single" w:sz="4" w:space="0" w:color="auto"/>
            </w:tcBorders>
          </w:tcPr>
          <w:p w14:paraId="1FD8294E" w14:textId="77777777" w:rsidR="009E4E5F" w:rsidRPr="005437B0" w:rsidRDefault="009E4E5F">
            <w:pPr>
              <w:pStyle w:val="BodyCopy"/>
              <w:rPr>
                <w:sz w:val="18"/>
                <w:szCs w:val="18"/>
              </w:rPr>
            </w:pPr>
          </w:p>
        </w:tc>
      </w:tr>
      <w:tr w:rsidR="009E4E5F" w:rsidRPr="005437B0" w14:paraId="007ADE07" w14:textId="77777777">
        <w:tc>
          <w:tcPr>
            <w:tcW w:w="5760" w:type="dxa"/>
          </w:tcPr>
          <w:p w14:paraId="439C985C" w14:textId="77777777" w:rsidR="009E4E5F" w:rsidRPr="005437B0" w:rsidRDefault="009E4E5F">
            <w:pPr>
              <w:pStyle w:val="BodyCopy"/>
              <w:rPr>
                <w:sz w:val="18"/>
                <w:szCs w:val="18"/>
              </w:rPr>
            </w:pPr>
            <w:r w:rsidRPr="005437B0">
              <w:rPr>
                <w:sz w:val="18"/>
                <w:szCs w:val="18"/>
              </w:rPr>
              <w:t>Carrying value</w:t>
            </w:r>
          </w:p>
        </w:tc>
        <w:tc>
          <w:tcPr>
            <w:tcW w:w="1800" w:type="dxa"/>
            <w:tcBorders>
              <w:top w:val="single" w:sz="4" w:space="0" w:color="auto"/>
              <w:bottom w:val="single" w:sz="4" w:space="0" w:color="auto"/>
            </w:tcBorders>
          </w:tcPr>
          <w:p w14:paraId="698DD03F" w14:textId="77777777" w:rsidR="009E4E5F" w:rsidRPr="005437B0" w:rsidRDefault="009E4E5F">
            <w:pPr>
              <w:pStyle w:val="BodyCopy"/>
              <w:rPr>
                <w:sz w:val="18"/>
                <w:szCs w:val="18"/>
              </w:rPr>
            </w:pPr>
          </w:p>
        </w:tc>
      </w:tr>
    </w:tbl>
    <w:p w14:paraId="6A3BF863" w14:textId="77777777" w:rsidR="00875F51" w:rsidRDefault="00875F51" w:rsidP="006F59D7">
      <w:pPr>
        <w:pStyle w:val="BodyCopy"/>
        <w:spacing w:before="240"/>
      </w:pPr>
      <w:r>
        <w:t xml:space="preserve">The following schedule details minimum subscription payments to maturity for the District’s subscriptions liability </w:t>
      </w:r>
      <w:proofErr w:type="gramStart"/>
      <w:r>
        <w:t>at</w:t>
      </w:r>
      <w:proofErr w:type="gramEnd"/>
      <w:r>
        <w:t xml:space="preserve"> June 30, 2026: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1441"/>
        <w:gridCol w:w="1441"/>
      </w:tblGrid>
      <w:tr w:rsidR="009E4E5F" w:rsidRPr="00226B8E" w14:paraId="5C27FB19" w14:textId="77777777">
        <w:trPr>
          <w:trHeight w:val="156"/>
        </w:trPr>
        <w:tc>
          <w:tcPr>
            <w:tcW w:w="1308" w:type="dxa"/>
            <w:vAlign w:val="bottom"/>
          </w:tcPr>
          <w:p w14:paraId="6C1D0DE3" w14:textId="77777777" w:rsidR="009E4E5F" w:rsidRPr="00226B8E" w:rsidRDefault="009E4E5F">
            <w:pPr>
              <w:pStyle w:val="BodyCopy"/>
              <w:jc w:val="center"/>
              <w:rPr>
                <w:b/>
                <w:bCs/>
                <w:sz w:val="18"/>
                <w:szCs w:val="18"/>
              </w:rPr>
            </w:pPr>
            <w:r>
              <w:rPr>
                <w:b/>
                <w:bCs/>
                <w:sz w:val="18"/>
                <w:szCs w:val="18"/>
              </w:rPr>
              <w:t>Year ending June 30</w:t>
            </w:r>
          </w:p>
        </w:tc>
        <w:tc>
          <w:tcPr>
            <w:tcW w:w="1441" w:type="dxa"/>
            <w:vAlign w:val="bottom"/>
          </w:tcPr>
          <w:p w14:paraId="31AAB820" w14:textId="77777777" w:rsidR="009E4E5F" w:rsidRPr="00226B8E" w:rsidRDefault="009E4E5F">
            <w:pPr>
              <w:pStyle w:val="BodyCopy"/>
              <w:jc w:val="center"/>
              <w:rPr>
                <w:b/>
                <w:bCs/>
                <w:sz w:val="18"/>
                <w:szCs w:val="18"/>
              </w:rPr>
            </w:pPr>
            <w:r w:rsidRPr="00226B8E">
              <w:rPr>
                <w:b/>
                <w:bCs/>
                <w:sz w:val="18"/>
                <w:szCs w:val="18"/>
              </w:rPr>
              <w:t>Principle</w:t>
            </w:r>
          </w:p>
        </w:tc>
        <w:tc>
          <w:tcPr>
            <w:tcW w:w="1441" w:type="dxa"/>
            <w:vAlign w:val="bottom"/>
          </w:tcPr>
          <w:p w14:paraId="7D66646F" w14:textId="77777777" w:rsidR="009E4E5F" w:rsidRPr="00226B8E" w:rsidRDefault="009E4E5F">
            <w:pPr>
              <w:pStyle w:val="BodyCopy"/>
              <w:jc w:val="center"/>
              <w:rPr>
                <w:b/>
                <w:bCs/>
                <w:sz w:val="18"/>
                <w:szCs w:val="18"/>
              </w:rPr>
            </w:pPr>
            <w:r w:rsidRPr="00226B8E">
              <w:rPr>
                <w:b/>
                <w:bCs/>
                <w:sz w:val="18"/>
                <w:szCs w:val="18"/>
              </w:rPr>
              <w:t>Interest</w:t>
            </w:r>
          </w:p>
        </w:tc>
      </w:tr>
      <w:tr w:rsidR="009E4E5F" w:rsidRPr="00226B8E" w14:paraId="41D8356C" w14:textId="77777777">
        <w:trPr>
          <w:trHeight w:val="337"/>
        </w:trPr>
        <w:tc>
          <w:tcPr>
            <w:tcW w:w="1308" w:type="dxa"/>
            <w:tcBorders>
              <w:right w:val="single" w:sz="48" w:space="0" w:color="FFFFFF" w:themeColor="background1"/>
            </w:tcBorders>
          </w:tcPr>
          <w:p w14:paraId="04D8C2D4" w14:textId="77777777" w:rsidR="009E4E5F" w:rsidRPr="00A22895" w:rsidRDefault="009E4E5F">
            <w:pPr>
              <w:pStyle w:val="BodyCopy"/>
              <w:jc w:val="center"/>
              <w:rPr>
                <w:rStyle w:val="UpdatedThisYear"/>
                <w:sz w:val="18"/>
                <w:szCs w:val="18"/>
              </w:rPr>
            </w:pPr>
            <w:r w:rsidRPr="00A22895">
              <w:rPr>
                <w:rStyle w:val="UpdatedThisYear"/>
                <w:sz w:val="18"/>
                <w:szCs w:val="18"/>
              </w:rPr>
              <w:t>2027</w:t>
            </w:r>
          </w:p>
        </w:tc>
        <w:tc>
          <w:tcPr>
            <w:tcW w:w="1441" w:type="dxa"/>
            <w:tcBorders>
              <w:left w:val="single" w:sz="48" w:space="0" w:color="FFFFFF" w:themeColor="background1"/>
              <w:right w:val="single" w:sz="48" w:space="0" w:color="FFFFFF" w:themeColor="background1"/>
            </w:tcBorders>
          </w:tcPr>
          <w:p w14:paraId="0AB70334"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2A02A09B" w14:textId="77777777" w:rsidR="009E4E5F" w:rsidRPr="00226B8E" w:rsidRDefault="009E4E5F">
            <w:pPr>
              <w:pStyle w:val="BodyCopy"/>
              <w:rPr>
                <w:sz w:val="18"/>
                <w:szCs w:val="18"/>
              </w:rPr>
            </w:pPr>
          </w:p>
        </w:tc>
      </w:tr>
      <w:tr w:rsidR="009E4E5F" w:rsidRPr="00226B8E" w14:paraId="774078FE" w14:textId="77777777">
        <w:trPr>
          <w:trHeight w:val="337"/>
        </w:trPr>
        <w:tc>
          <w:tcPr>
            <w:tcW w:w="1308" w:type="dxa"/>
            <w:tcBorders>
              <w:right w:val="single" w:sz="48" w:space="0" w:color="FFFFFF" w:themeColor="background1"/>
            </w:tcBorders>
          </w:tcPr>
          <w:p w14:paraId="1E864548" w14:textId="77777777" w:rsidR="009E4E5F" w:rsidRPr="00A22895" w:rsidRDefault="009E4E5F">
            <w:pPr>
              <w:pStyle w:val="BodyCopy"/>
              <w:jc w:val="center"/>
              <w:rPr>
                <w:rStyle w:val="UpdatedThisYear"/>
                <w:sz w:val="18"/>
                <w:szCs w:val="18"/>
              </w:rPr>
            </w:pPr>
            <w:r w:rsidRPr="00A22895">
              <w:rPr>
                <w:rStyle w:val="UpdatedThisYear"/>
                <w:sz w:val="18"/>
                <w:szCs w:val="18"/>
              </w:rPr>
              <w:t>2028</w:t>
            </w:r>
          </w:p>
        </w:tc>
        <w:tc>
          <w:tcPr>
            <w:tcW w:w="1441" w:type="dxa"/>
            <w:tcBorders>
              <w:left w:val="single" w:sz="48" w:space="0" w:color="FFFFFF" w:themeColor="background1"/>
              <w:right w:val="single" w:sz="48" w:space="0" w:color="FFFFFF" w:themeColor="background1"/>
            </w:tcBorders>
          </w:tcPr>
          <w:p w14:paraId="201C94DA"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038743CB" w14:textId="77777777" w:rsidR="009E4E5F" w:rsidRPr="00226B8E" w:rsidRDefault="009E4E5F">
            <w:pPr>
              <w:pStyle w:val="BodyCopy"/>
              <w:rPr>
                <w:sz w:val="18"/>
                <w:szCs w:val="18"/>
              </w:rPr>
            </w:pPr>
          </w:p>
        </w:tc>
      </w:tr>
      <w:tr w:rsidR="009E4E5F" w:rsidRPr="00226B8E" w14:paraId="0AAE2CA7" w14:textId="77777777">
        <w:trPr>
          <w:trHeight w:val="337"/>
        </w:trPr>
        <w:tc>
          <w:tcPr>
            <w:tcW w:w="1308" w:type="dxa"/>
            <w:tcBorders>
              <w:right w:val="single" w:sz="48" w:space="0" w:color="FFFFFF" w:themeColor="background1"/>
            </w:tcBorders>
          </w:tcPr>
          <w:p w14:paraId="7F6E9597" w14:textId="77777777" w:rsidR="009E4E5F" w:rsidRPr="00A22895" w:rsidRDefault="009E4E5F">
            <w:pPr>
              <w:pStyle w:val="BodyCopy"/>
              <w:jc w:val="center"/>
              <w:rPr>
                <w:rStyle w:val="UpdatedThisYear"/>
                <w:sz w:val="18"/>
                <w:szCs w:val="18"/>
              </w:rPr>
            </w:pPr>
            <w:r w:rsidRPr="00A22895">
              <w:rPr>
                <w:rStyle w:val="UpdatedThisYear"/>
                <w:sz w:val="18"/>
                <w:szCs w:val="18"/>
              </w:rPr>
              <w:t>2029</w:t>
            </w:r>
          </w:p>
        </w:tc>
        <w:tc>
          <w:tcPr>
            <w:tcW w:w="1441" w:type="dxa"/>
            <w:tcBorders>
              <w:left w:val="single" w:sz="48" w:space="0" w:color="FFFFFF" w:themeColor="background1"/>
              <w:right w:val="single" w:sz="48" w:space="0" w:color="FFFFFF" w:themeColor="background1"/>
            </w:tcBorders>
          </w:tcPr>
          <w:p w14:paraId="506DC2A8"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1DD18A2A" w14:textId="77777777" w:rsidR="009E4E5F" w:rsidRPr="00226B8E" w:rsidRDefault="009E4E5F">
            <w:pPr>
              <w:pStyle w:val="BodyCopy"/>
              <w:rPr>
                <w:sz w:val="18"/>
                <w:szCs w:val="18"/>
              </w:rPr>
            </w:pPr>
          </w:p>
        </w:tc>
      </w:tr>
      <w:tr w:rsidR="009E4E5F" w:rsidRPr="00226B8E" w14:paraId="1B0E6FDB" w14:textId="77777777">
        <w:trPr>
          <w:trHeight w:val="323"/>
        </w:trPr>
        <w:tc>
          <w:tcPr>
            <w:tcW w:w="1308" w:type="dxa"/>
            <w:tcBorders>
              <w:right w:val="single" w:sz="48" w:space="0" w:color="FFFFFF" w:themeColor="background1"/>
            </w:tcBorders>
          </w:tcPr>
          <w:p w14:paraId="56F3A968" w14:textId="77777777" w:rsidR="009E4E5F" w:rsidRPr="00A22895" w:rsidRDefault="009E4E5F">
            <w:pPr>
              <w:pStyle w:val="BodyCopy"/>
              <w:jc w:val="center"/>
              <w:rPr>
                <w:rStyle w:val="UpdatedThisYear"/>
                <w:sz w:val="18"/>
                <w:szCs w:val="18"/>
              </w:rPr>
            </w:pPr>
            <w:r w:rsidRPr="00A22895">
              <w:rPr>
                <w:rStyle w:val="UpdatedThisYear"/>
                <w:sz w:val="18"/>
                <w:szCs w:val="18"/>
              </w:rPr>
              <w:t>2030</w:t>
            </w:r>
          </w:p>
        </w:tc>
        <w:tc>
          <w:tcPr>
            <w:tcW w:w="1441" w:type="dxa"/>
            <w:tcBorders>
              <w:left w:val="single" w:sz="48" w:space="0" w:color="FFFFFF" w:themeColor="background1"/>
              <w:right w:val="single" w:sz="48" w:space="0" w:color="FFFFFF" w:themeColor="background1"/>
            </w:tcBorders>
          </w:tcPr>
          <w:p w14:paraId="5CB6D119"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6C808F82" w14:textId="77777777" w:rsidR="009E4E5F" w:rsidRPr="00226B8E" w:rsidRDefault="009E4E5F">
            <w:pPr>
              <w:pStyle w:val="BodyCopy"/>
              <w:rPr>
                <w:sz w:val="18"/>
                <w:szCs w:val="18"/>
              </w:rPr>
            </w:pPr>
          </w:p>
        </w:tc>
      </w:tr>
      <w:tr w:rsidR="009E4E5F" w:rsidRPr="00226B8E" w14:paraId="5ED354FE" w14:textId="77777777">
        <w:trPr>
          <w:trHeight w:val="337"/>
        </w:trPr>
        <w:tc>
          <w:tcPr>
            <w:tcW w:w="1308" w:type="dxa"/>
            <w:tcBorders>
              <w:right w:val="single" w:sz="48" w:space="0" w:color="FFFFFF" w:themeColor="background1"/>
            </w:tcBorders>
          </w:tcPr>
          <w:p w14:paraId="13E5E154" w14:textId="77777777" w:rsidR="009E4E5F" w:rsidRPr="00A22895" w:rsidRDefault="009E4E5F">
            <w:pPr>
              <w:pStyle w:val="BodyCopy"/>
              <w:jc w:val="center"/>
              <w:rPr>
                <w:rStyle w:val="UpdatedThisYear"/>
                <w:sz w:val="18"/>
                <w:szCs w:val="18"/>
              </w:rPr>
            </w:pPr>
            <w:r w:rsidRPr="00A22895">
              <w:rPr>
                <w:rStyle w:val="UpdatedThisYear"/>
                <w:sz w:val="18"/>
                <w:szCs w:val="18"/>
              </w:rPr>
              <w:t>2031</w:t>
            </w:r>
          </w:p>
        </w:tc>
        <w:tc>
          <w:tcPr>
            <w:tcW w:w="1441" w:type="dxa"/>
            <w:tcBorders>
              <w:left w:val="single" w:sz="48" w:space="0" w:color="FFFFFF" w:themeColor="background1"/>
              <w:right w:val="single" w:sz="48" w:space="0" w:color="FFFFFF" w:themeColor="background1"/>
            </w:tcBorders>
          </w:tcPr>
          <w:p w14:paraId="750212E7"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6B9C1B61" w14:textId="77777777" w:rsidR="009E4E5F" w:rsidRPr="00226B8E" w:rsidRDefault="009E4E5F">
            <w:pPr>
              <w:pStyle w:val="BodyCopy"/>
              <w:rPr>
                <w:sz w:val="18"/>
                <w:szCs w:val="18"/>
              </w:rPr>
            </w:pPr>
          </w:p>
        </w:tc>
      </w:tr>
      <w:tr w:rsidR="009E4E5F" w:rsidRPr="00226B8E" w14:paraId="447A972E" w14:textId="77777777">
        <w:trPr>
          <w:trHeight w:val="337"/>
        </w:trPr>
        <w:tc>
          <w:tcPr>
            <w:tcW w:w="1308" w:type="dxa"/>
            <w:tcBorders>
              <w:right w:val="single" w:sz="48" w:space="0" w:color="FFFFFF" w:themeColor="background1"/>
            </w:tcBorders>
          </w:tcPr>
          <w:p w14:paraId="6C707EBF" w14:textId="77777777" w:rsidR="009E4E5F" w:rsidRPr="00A22895" w:rsidRDefault="009E4E5F">
            <w:pPr>
              <w:pStyle w:val="BodyCopy"/>
              <w:jc w:val="center"/>
              <w:rPr>
                <w:rStyle w:val="UpdatedThisYear"/>
                <w:sz w:val="18"/>
                <w:szCs w:val="18"/>
              </w:rPr>
            </w:pPr>
            <w:r w:rsidRPr="00A22895">
              <w:rPr>
                <w:rStyle w:val="UpdatedThisYear"/>
                <w:sz w:val="18"/>
                <w:szCs w:val="18"/>
              </w:rPr>
              <w:t>2032-36</w:t>
            </w:r>
          </w:p>
        </w:tc>
        <w:tc>
          <w:tcPr>
            <w:tcW w:w="1441" w:type="dxa"/>
            <w:tcBorders>
              <w:left w:val="single" w:sz="48" w:space="0" w:color="FFFFFF" w:themeColor="background1"/>
              <w:right w:val="single" w:sz="48" w:space="0" w:color="FFFFFF" w:themeColor="background1"/>
            </w:tcBorders>
          </w:tcPr>
          <w:p w14:paraId="32BB437F"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55193E5F" w14:textId="77777777" w:rsidR="009E4E5F" w:rsidRPr="00226B8E" w:rsidRDefault="009E4E5F">
            <w:pPr>
              <w:pStyle w:val="BodyCopy"/>
              <w:rPr>
                <w:sz w:val="18"/>
                <w:szCs w:val="18"/>
              </w:rPr>
            </w:pPr>
          </w:p>
        </w:tc>
      </w:tr>
      <w:tr w:rsidR="009E4E5F" w:rsidRPr="00226B8E" w14:paraId="3C3C1DB7" w14:textId="77777777">
        <w:trPr>
          <w:trHeight w:val="337"/>
        </w:trPr>
        <w:tc>
          <w:tcPr>
            <w:tcW w:w="1308" w:type="dxa"/>
            <w:tcBorders>
              <w:right w:val="single" w:sz="48" w:space="0" w:color="FFFFFF" w:themeColor="background1"/>
            </w:tcBorders>
          </w:tcPr>
          <w:p w14:paraId="2E06A34B" w14:textId="77777777" w:rsidR="009E4E5F" w:rsidRPr="00A22895" w:rsidRDefault="009E4E5F">
            <w:pPr>
              <w:pStyle w:val="BodyCopy"/>
              <w:jc w:val="center"/>
              <w:rPr>
                <w:rStyle w:val="UpdatedThisYear"/>
                <w:sz w:val="18"/>
                <w:szCs w:val="18"/>
              </w:rPr>
            </w:pPr>
            <w:r w:rsidRPr="00A22895">
              <w:rPr>
                <w:rStyle w:val="UpdatedThisYear"/>
                <w:sz w:val="18"/>
                <w:szCs w:val="18"/>
              </w:rPr>
              <w:t>2037-41</w:t>
            </w:r>
          </w:p>
        </w:tc>
        <w:tc>
          <w:tcPr>
            <w:tcW w:w="1441" w:type="dxa"/>
            <w:tcBorders>
              <w:left w:val="single" w:sz="48" w:space="0" w:color="FFFFFF" w:themeColor="background1"/>
              <w:right w:val="single" w:sz="48" w:space="0" w:color="FFFFFF" w:themeColor="background1"/>
            </w:tcBorders>
          </w:tcPr>
          <w:p w14:paraId="4FB33715" w14:textId="77777777" w:rsidR="009E4E5F" w:rsidRPr="00226B8E" w:rsidRDefault="009E4E5F">
            <w:pPr>
              <w:pStyle w:val="BodyCopy"/>
              <w:rPr>
                <w:sz w:val="18"/>
                <w:szCs w:val="18"/>
              </w:rPr>
            </w:pPr>
          </w:p>
        </w:tc>
        <w:tc>
          <w:tcPr>
            <w:tcW w:w="1441" w:type="dxa"/>
            <w:tcBorders>
              <w:left w:val="single" w:sz="48" w:space="0" w:color="FFFFFF" w:themeColor="background1"/>
              <w:right w:val="single" w:sz="48" w:space="0" w:color="FFFFFF" w:themeColor="background1"/>
            </w:tcBorders>
          </w:tcPr>
          <w:p w14:paraId="2954FB5E" w14:textId="77777777" w:rsidR="009E4E5F" w:rsidRPr="00226B8E" w:rsidRDefault="009E4E5F">
            <w:pPr>
              <w:pStyle w:val="BodyCopy"/>
              <w:rPr>
                <w:sz w:val="18"/>
                <w:szCs w:val="18"/>
              </w:rPr>
            </w:pPr>
          </w:p>
        </w:tc>
      </w:tr>
      <w:tr w:rsidR="009E4E5F" w:rsidRPr="00226B8E" w14:paraId="235318FA" w14:textId="77777777">
        <w:trPr>
          <w:trHeight w:val="337"/>
        </w:trPr>
        <w:tc>
          <w:tcPr>
            <w:tcW w:w="1308" w:type="dxa"/>
            <w:tcBorders>
              <w:right w:val="single" w:sz="48" w:space="0" w:color="FFFFFF" w:themeColor="background1"/>
            </w:tcBorders>
          </w:tcPr>
          <w:p w14:paraId="694CC3C7" w14:textId="77777777" w:rsidR="009E4E5F" w:rsidRPr="00A22895" w:rsidRDefault="009E4E5F">
            <w:pPr>
              <w:pStyle w:val="BodyCopy"/>
              <w:jc w:val="center"/>
              <w:rPr>
                <w:rStyle w:val="UpdatedThisYear"/>
                <w:sz w:val="18"/>
                <w:szCs w:val="18"/>
              </w:rPr>
            </w:pPr>
            <w:r w:rsidRPr="00A22895">
              <w:rPr>
                <w:rStyle w:val="UpdatedThisYear"/>
                <w:sz w:val="18"/>
                <w:szCs w:val="18"/>
              </w:rPr>
              <w:t>2042-46</w:t>
            </w:r>
          </w:p>
        </w:tc>
        <w:tc>
          <w:tcPr>
            <w:tcW w:w="1441" w:type="dxa"/>
            <w:tcBorders>
              <w:left w:val="single" w:sz="48" w:space="0" w:color="FFFFFF" w:themeColor="background1"/>
              <w:bottom w:val="single" w:sz="4" w:space="0" w:color="auto"/>
              <w:right w:val="single" w:sz="48" w:space="0" w:color="FFFFFF" w:themeColor="background1"/>
            </w:tcBorders>
          </w:tcPr>
          <w:p w14:paraId="40FFA261" w14:textId="77777777" w:rsidR="009E4E5F" w:rsidRPr="00226B8E" w:rsidRDefault="009E4E5F">
            <w:pPr>
              <w:pStyle w:val="BodyCopy"/>
              <w:rPr>
                <w:sz w:val="18"/>
                <w:szCs w:val="18"/>
              </w:rPr>
            </w:pPr>
          </w:p>
        </w:tc>
        <w:tc>
          <w:tcPr>
            <w:tcW w:w="1441" w:type="dxa"/>
            <w:tcBorders>
              <w:left w:val="single" w:sz="48" w:space="0" w:color="FFFFFF" w:themeColor="background1"/>
              <w:bottom w:val="single" w:sz="4" w:space="0" w:color="auto"/>
              <w:right w:val="single" w:sz="48" w:space="0" w:color="FFFFFF" w:themeColor="background1"/>
            </w:tcBorders>
          </w:tcPr>
          <w:p w14:paraId="2A052B19" w14:textId="77777777" w:rsidR="009E4E5F" w:rsidRPr="00226B8E" w:rsidRDefault="009E4E5F">
            <w:pPr>
              <w:pStyle w:val="BodyCopy"/>
              <w:rPr>
                <w:sz w:val="18"/>
                <w:szCs w:val="18"/>
              </w:rPr>
            </w:pPr>
          </w:p>
        </w:tc>
      </w:tr>
      <w:tr w:rsidR="009E4E5F" w:rsidRPr="00226B8E" w14:paraId="54C9770C" w14:textId="77777777">
        <w:trPr>
          <w:trHeight w:val="323"/>
        </w:trPr>
        <w:tc>
          <w:tcPr>
            <w:tcW w:w="1308" w:type="dxa"/>
            <w:tcBorders>
              <w:right w:val="single" w:sz="48" w:space="0" w:color="FFFFFF" w:themeColor="background1"/>
            </w:tcBorders>
          </w:tcPr>
          <w:p w14:paraId="45F1FFD1" w14:textId="77777777" w:rsidR="009E4E5F" w:rsidRPr="00226B8E" w:rsidRDefault="009E4E5F">
            <w:pPr>
              <w:pStyle w:val="BodyCopy"/>
              <w:jc w:val="center"/>
              <w:rPr>
                <w:sz w:val="18"/>
                <w:szCs w:val="18"/>
              </w:rPr>
            </w:pPr>
            <w:r w:rsidRPr="00226B8E">
              <w:rPr>
                <w:sz w:val="18"/>
                <w:szCs w:val="18"/>
              </w:rPr>
              <w:t>Total</w:t>
            </w:r>
          </w:p>
        </w:tc>
        <w:tc>
          <w:tcPr>
            <w:tcW w:w="1441" w:type="dxa"/>
            <w:tcBorders>
              <w:top w:val="single" w:sz="4" w:space="0" w:color="auto"/>
              <w:left w:val="single" w:sz="48" w:space="0" w:color="FFFFFF" w:themeColor="background1"/>
              <w:bottom w:val="double" w:sz="4" w:space="0" w:color="auto"/>
              <w:right w:val="single" w:sz="48" w:space="0" w:color="FFFFFF" w:themeColor="background1"/>
            </w:tcBorders>
          </w:tcPr>
          <w:p w14:paraId="6FEFDC53" w14:textId="77777777" w:rsidR="009E4E5F" w:rsidRPr="00226B8E" w:rsidRDefault="009E4E5F">
            <w:pPr>
              <w:pStyle w:val="BodyCopy"/>
              <w:rPr>
                <w:sz w:val="18"/>
                <w:szCs w:val="18"/>
              </w:rPr>
            </w:pPr>
          </w:p>
        </w:tc>
        <w:tc>
          <w:tcPr>
            <w:tcW w:w="1441" w:type="dxa"/>
            <w:tcBorders>
              <w:top w:val="single" w:sz="4" w:space="0" w:color="auto"/>
              <w:left w:val="single" w:sz="48" w:space="0" w:color="FFFFFF" w:themeColor="background1"/>
              <w:bottom w:val="double" w:sz="4" w:space="0" w:color="auto"/>
              <w:right w:val="single" w:sz="48" w:space="0" w:color="FFFFFF" w:themeColor="background1"/>
            </w:tcBorders>
          </w:tcPr>
          <w:p w14:paraId="5FE44F77" w14:textId="77777777" w:rsidR="009E4E5F" w:rsidRPr="00226B8E" w:rsidRDefault="009E4E5F">
            <w:pPr>
              <w:pStyle w:val="BodyCopy"/>
              <w:rPr>
                <w:sz w:val="18"/>
                <w:szCs w:val="18"/>
              </w:rPr>
            </w:pPr>
          </w:p>
        </w:tc>
      </w:tr>
    </w:tbl>
    <w:p w14:paraId="1B360654" w14:textId="00ABF890" w:rsidR="00875F51" w:rsidRPr="009E4E5F" w:rsidRDefault="009E4E5F" w:rsidP="00097676">
      <w:pPr>
        <w:pStyle w:val="BodyCopy"/>
        <w:spacing w:before="240"/>
        <w:rPr>
          <w:rStyle w:val="Placeholder"/>
        </w:rPr>
      </w:pPr>
      <w:r w:rsidRPr="009E4E5F">
        <w:rPr>
          <w:rStyle w:val="Placeholder"/>
        </w:rPr>
        <w:t>[</w:t>
      </w:r>
      <w:r w:rsidR="00875F51" w:rsidRPr="009E4E5F">
        <w:rPr>
          <w:rStyle w:val="Placeholder"/>
        </w:rPr>
        <w:t xml:space="preserve">If the District has material variable subscription payments and/or other payments that are NOT included in the </w:t>
      </w:r>
      <w:proofErr w:type="gramStart"/>
      <w:r w:rsidR="00875F51" w:rsidRPr="009E4E5F">
        <w:rPr>
          <w:rStyle w:val="Placeholder"/>
        </w:rPr>
        <w:t>subscriptions</w:t>
      </w:r>
      <w:proofErr w:type="gramEnd"/>
      <w:r w:rsidR="00875F51" w:rsidRPr="009E4E5F">
        <w:rPr>
          <w:rStyle w:val="Placeholder"/>
        </w:rPr>
        <w:t xml:space="preserve"> liability, disclose the following information as applicable. (</w:t>
      </w:r>
      <w:r w:rsidR="00875F51" w:rsidRPr="00FA5EA3">
        <w:rPr>
          <w:rStyle w:val="Placeholder"/>
          <w:i/>
          <w:iCs/>
        </w:rPr>
        <w:t>GASB Statement No. 96, paragraph 60 [a], [c], [</w:t>
      </w:r>
      <w:proofErr w:type="gramStart"/>
      <w:r w:rsidR="00875F51" w:rsidRPr="00FA5EA3">
        <w:rPr>
          <w:rStyle w:val="Placeholder"/>
          <w:i/>
          <w:iCs/>
        </w:rPr>
        <w:t>d]</w:t>
      </w:r>
      <w:r w:rsidR="00875F51" w:rsidRPr="009E4E5F">
        <w:rPr>
          <w:rStyle w:val="Placeholder"/>
        </w:rPr>
        <w:t>)</w:t>
      </w:r>
      <w:proofErr w:type="gramEnd"/>
      <w:r w:rsidRPr="009E4E5F">
        <w:rPr>
          <w:rStyle w:val="Placeholder"/>
        </w:rPr>
        <w:t>]</w:t>
      </w:r>
    </w:p>
    <w:p w14:paraId="029D754C" w14:textId="77777777" w:rsidR="00875F51" w:rsidRPr="004D08DD" w:rsidRDefault="00875F51" w:rsidP="00875F51">
      <w:pPr>
        <w:pStyle w:val="Heading4"/>
        <w:rPr>
          <w:b w:val="0"/>
          <w:bCs/>
          <w:color w:val="auto"/>
        </w:rPr>
      </w:pPr>
      <w:r w:rsidRPr="004D08DD">
        <w:rPr>
          <w:b w:val="0"/>
          <w:bCs/>
          <w:color w:val="auto"/>
        </w:rPr>
        <w:t>Variable subscription payments</w:t>
      </w:r>
    </w:p>
    <w:p w14:paraId="1FA9653F" w14:textId="276C892C" w:rsidR="00875F51" w:rsidRDefault="00875F51" w:rsidP="00875F51">
      <w:pPr>
        <w:pStyle w:val="BodyCopy"/>
      </w:pPr>
      <w:r>
        <w:t xml:space="preserve">The District’s SBITAs include variable subscription payments that are not included in the subscriptions liability because they are not fixed in substance. </w:t>
      </w:r>
      <w:r w:rsidR="009E4E5F" w:rsidRPr="009E4E5F">
        <w:rPr>
          <w:rStyle w:val="Placeholder"/>
        </w:rPr>
        <w:t>[</w:t>
      </w:r>
      <w:r w:rsidRPr="009E4E5F">
        <w:rPr>
          <w:rStyle w:val="Placeholder"/>
        </w:rPr>
        <w:t xml:space="preserve">Describe the basis, terms, and conditions on which variable payments not included in the measurement of the </w:t>
      </w:r>
      <w:proofErr w:type="gramStart"/>
      <w:r w:rsidRPr="009E4E5F">
        <w:rPr>
          <w:rStyle w:val="Placeholder"/>
        </w:rPr>
        <w:t>subscriptions</w:t>
      </w:r>
      <w:proofErr w:type="gramEnd"/>
      <w:r w:rsidRPr="009E4E5F">
        <w:rPr>
          <w:rStyle w:val="Placeholder"/>
        </w:rPr>
        <w:t xml:space="preserve"> liability </w:t>
      </w:r>
      <w:proofErr w:type="gramStart"/>
      <w:r w:rsidRPr="009E4E5F">
        <w:rPr>
          <w:rStyle w:val="Placeholder"/>
        </w:rPr>
        <w:t>are</w:t>
      </w:r>
      <w:proofErr w:type="gramEnd"/>
      <w:r w:rsidRPr="009E4E5F">
        <w:rPr>
          <w:rStyle w:val="Placeholder"/>
        </w:rPr>
        <w:t xml:space="preserve"> determined.</w:t>
      </w:r>
      <w:r w:rsidR="009E4E5F" w:rsidRPr="009E4E5F">
        <w:rPr>
          <w:rStyle w:val="Placeholder"/>
        </w:rPr>
        <w:t>]</w:t>
      </w:r>
      <w:r>
        <w:t xml:space="preserve"> During the fiscal year ended June 30, </w:t>
      </w:r>
      <w:r w:rsidRPr="009E4E5F">
        <w:rPr>
          <w:rStyle w:val="UpdatedThisYear"/>
        </w:rPr>
        <w:t>2026</w:t>
      </w:r>
      <w:r>
        <w:t>, the District recognized expenses of $</w:t>
      </w:r>
      <w:r w:rsidR="009E4E5F" w:rsidRPr="009E4E5F">
        <w:rPr>
          <w:rStyle w:val="Placeholder"/>
        </w:rPr>
        <w:t>[XX]</w:t>
      </w:r>
      <w:r w:rsidR="009E4E5F" w:rsidRPr="009E4E5F">
        <w:t xml:space="preserve"> </w:t>
      </w:r>
      <w:r>
        <w:t xml:space="preserve">for variable subscription payments not included in the measurement of the </w:t>
      </w:r>
      <w:proofErr w:type="gramStart"/>
      <w:r>
        <w:t>subscriptions</w:t>
      </w:r>
      <w:proofErr w:type="gramEnd"/>
      <w:r>
        <w:t xml:space="preserve"> liability.</w:t>
      </w:r>
    </w:p>
    <w:p w14:paraId="01BEA615" w14:textId="2043E3D2" w:rsidR="00875F51" w:rsidRPr="004D08DD" w:rsidRDefault="00875F51" w:rsidP="009E4E5F">
      <w:pPr>
        <w:pStyle w:val="Heading4"/>
        <w:rPr>
          <w:b w:val="0"/>
          <w:bCs/>
          <w:color w:val="auto"/>
        </w:rPr>
      </w:pPr>
      <w:r w:rsidRPr="004D08DD">
        <w:rPr>
          <w:b w:val="0"/>
          <w:bCs/>
          <w:color w:val="auto"/>
        </w:rPr>
        <w:t>Other payments</w:t>
      </w:r>
    </w:p>
    <w:p w14:paraId="09F626F5" w14:textId="25409072" w:rsidR="00875F51" w:rsidRDefault="00875F51" w:rsidP="00875F51">
      <w:pPr>
        <w:pStyle w:val="BodyCopy"/>
      </w:pPr>
      <w:r>
        <w:t xml:space="preserve">The District’s SBITAs include other payments, such as termination penalties, that are not included in the subscriptions liability because they are not reasonably certain of being required. </w:t>
      </w:r>
      <w:r w:rsidR="009E4E5F" w:rsidRPr="009E4E5F">
        <w:rPr>
          <w:rStyle w:val="Placeholder"/>
        </w:rPr>
        <w:t>[</w:t>
      </w:r>
      <w:r w:rsidRPr="009E4E5F">
        <w:rPr>
          <w:rStyle w:val="Placeholder"/>
        </w:rPr>
        <w:t>Modify as appropriate.</w:t>
      </w:r>
      <w:r w:rsidR="009E4E5F" w:rsidRPr="009E4E5F">
        <w:rPr>
          <w:rStyle w:val="Placeholder"/>
        </w:rPr>
        <w:t>]</w:t>
      </w:r>
      <w:r>
        <w:t xml:space="preserve"> During the fiscal year ended June 30, </w:t>
      </w:r>
      <w:r w:rsidRPr="009E4E5F">
        <w:rPr>
          <w:rStyle w:val="UpdatedThisYear"/>
        </w:rPr>
        <w:t>2026</w:t>
      </w:r>
      <w:r>
        <w:t xml:space="preserve">, the District recognized </w:t>
      </w:r>
      <w:r>
        <w:lastRenderedPageBreak/>
        <w:t xml:space="preserve">expenses of </w:t>
      </w:r>
      <w:r w:rsidR="009E4E5F">
        <w:t>$</w:t>
      </w:r>
      <w:r w:rsidR="009E4E5F" w:rsidRPr="009E4E5F">
        <w:rPr>
          <w:rStyle w:val="Placeholder"/>
        </w:rPr>
        <w:t>[XX]</w:t>
      </w:r>
      <w:r w:rsidR="009E4E5F" w:rsidRPr="009E4E5F">
        <w:t xml:space="preserve"> </w:t>
      </w:r>
      <w:r>
        <w:t xml:space="preserve">for other payments not included in the measurement of the </w:t>
      </w:r>
      <w:proofErr w:type="gramStart"/>
      <w:r>
        <w:t>subscriptions</w:t>
      </w:r>
      <w:proofErr w:type="gramEnd"/>
      <w:r>
        <w:t xml:space="preserve"> liability.</w:t>
      </w:r>
    </w:p>
    <w:p w14:paraId="3A907349" w14:textId="31EEC728" w:rsidR="00875F51" w:rsidRPr="009E4E5F" w:rsidRDefault="009E4E5F" w:rsidP="00875F51">
      <w:pPr>
        <w:pStyle w:val="BodyCopy"/>
        <w:rPr>
          <w:rStyle w:val="Placeholder"/>
        </w:rPr>
      </w:pPr>
      <w:r w:rsidRPr="009E4E5F">
        <w:rPr>
          <w:rStyle w:val="Placeholder"/>
        </w:rPr>
        <w:t>[</w:t>
      </w:r>
      <w:r w:rsidR="00875F51" w:rsidRPr="009E4E5F">
        <w:rPr>
          <w:rStyle w:val="Placeholder"/>
        </w:rPr>
        <w:t xml:space="preserve">The District should also provide relevant disclosures for the components of any impairment loss and any related change in the </w:t>
      </w:r>
      <w:proofErr w:type="gramStart"/>
      <w:r w:rsidR="00875F51" w:rsidRPr="009E4E5F">
        <w:rPr>
          <w:rStyle w:val="Placeholder"/>
        </w:rPr>
        <w:t>subscriptions</w:t>
      </w:r>
      <w:proofErr w:type="gramEnd"/>
      <w:r w:rsidR="00875F51" w:rsidRPr="009E4E5F">
        <w:rPr>
          <w:rStyle w:val="Placeholder"/>
        </w:rPr>
        <w:t xml:space="preserve"> liability, as applicable (see </w:t>
      </w:r>
      <w:r w:rsidR="00875F51" w:rsidRPr="00FA5EA3">
        <w:rPr>
          <w:rStyle w:val="Placeholder"/>
          <w:i/>
          <w:iCs/>
        </w:rPr>
        <w:t>GASB Statement No. 96, paragraph 60 [g]</w:t>
      </w:r>
      <w:r w:rsidR="00875F51" w:rsidRPr="009E4E5F">
        <w:rPr>
          <w:rStyle w:val="Placeholder"/>
        </w:rPr>
        <w:t>)</w:t>
      </w:r>
      <w:r w:rsidRPr="009E4E5F">
        <w:rPr>
          <w:rStyle w:val="Placeholder"/>
        </w:rPr>
        <w:t>]</w:t>
      </w:r>
    </w:p>
    <w:p w14:paraId="46C2B689" w14:textId="77777777" w:rsidR="00875F51" w:rsidRPr="004D08DD" w:rsidRDefault="00875F51" w:rsidP="00875F51">
      <w:pPr>
        <w:pStyle w:val="Heading3"/>
        <w:rPr>
          <w:sz w:val="28"/>
          <w:szCs w:val="28"/>
        </w:rPr>
      </w:pPr>
      <w:r w:rsidRPr="004D08DD">
        <w:rPr>
          <w:sz w:val="28"/>
          <w:szCs w:val="28"/>
        </w:rPr>
        <w:t>Asset retirement obligations</w:t>
      </w:r>
    </w:p>
    <w:p w14:paraId="6F7D8704" w14:textId="01AA00F9" w:rsidR="004D08DD" w:rsidRPr="00090A45" w:rsidRDefault="00E20943" w:rsidP="00090A45">
      <w:pPr>
        <w:pStyle w:val="BodyCopy"/>
        <w:rPr>
          <w:b/>
          <w:shd w:val="clear" w:color="auto" w:fill="FFE093"/>
        </w:rPr>
      </w:pPr>
      <w:r w:rsidRPr="00BE1769">
        <w:rPr>
          <w:rStyle w:val="Placeholder"/>
        </w:rPr>
        <w:t>[</w:t>
      </w:r>
      <w:r w:rsidR="00875F51" w:rsidRPr="00BE1769">
        <w:rPr>
          <w:rStyle w:val="Placeholder"/>
        </w:rPr>
        <w:t xml:space="preserve">If the District has recognized asset retirement obligations, it should disclose the information required by </w:t>
      </w:r>
      <w:r w:rsidR="00875F51" w:rsidRPr="00FA5EA3">
        <w:rPr>
          <w:rStyle w:val="Placeholder"/>
          <w:i/>
          <w:iCs/>
        </w:rPr>
        <w:t>GASB Statement No. 83, paragraphs 27 – 29</w:t>
      </w:r>
      <w:r w:rsidR="00875F51" w:rsidRPr="00BE1769">
        <w:rPr>
          <w:rStyle w:val="Placeholder"/>
        </w:rPr>
        <w:t>.</w:t>
      </w:r>
      <w:r w:rsidR="00BE1769" w:rsidRPr="00BE1769">
        <w:rPr>
          <w:rStyle w:val="Placeholder"/>
        </w:rPr>
        <w:t>]</w:t>
      </w:r>
    </w:p>
    <w:p w14:paraId="771D0BCC" w14:textId="29D51B1A" w:rsidR="00415D76" w:rsidRDefault="0002560A" w:rsidP="00415D76">
      <w:pPr>
        <w:pStyle w:val="Heading2"/>
      </w:pPr>
      <w:r>
        <w:t xml:space="preserve">Note </w:t>
      </w:r>
      <w:r w:rsidRPr="0002560A">
        <w:rPr>
          <w:rStyle w:val="Placeholder"/>
          <w:b/>
          <w:bCs/>
          <w:sz w:val="32"/>
          <w:szCs w:val="36"/>
        </w:rPr>
        <w:t>[X]</w:t>
      </w:r>
      <w:r w:rsidR="00E06EB1">
        <w:t xml:space="preserve"> – </w:t>
      </w:r>
      <w:r w:rsidR="00415D76">
        <w:t>Conduit debt</w:t>
      </w:r>
    </w:p>
    <w:p w14:paraId="1EB56610" w14:textId="77777777" w:rsidR="003E53B9" w:rsidRPr="00152330" w:rsidRDefault="003E53B9" w:rsidP="003E53B9">
      <w:pPr>
        <w:pStyle w:val="UserInstructionSections"/>
      </w:pPr>
      <w:r>
        <w:t>User instructions:</w:t>
      </w:r>
    </w:p>
    <w:p w14:paraId="30192E7C" w14:textId="5FCA6C25" w:rsidR="003E53B9" w:rsidRDefault="003E53B9" w:rsidP="003E53B9">
      <w:pPr>
        <w:pStyle w:val="UserInstructions"/>
      </w:pPr>
      <w:r>
        <w:t>The District (as the issuer) should disclose the following general information about conduit debt obligations (</w:t>
      </w:r>
      <w:r w:rsidRPr="00D849D9">
        <w:rPr>
          <w:i/>
          <w:iCs/>
        </w:rPr>
        <w:t>GASB Statement No. 91, paragraph 25</w:t>
      </w:r>
      <w:r>
        <w:t>):</w:t>
      </w:r>
    </w:p>
    <w:p w14:paraId="51190723" w14:textId="77777777" w:rsidR="003E53B9" w:rsidRDefault="003E53B9" w:rsidP="003E53B9">
      <w:pPr>
        <w:pStyle w:val="UserIntructionBulletsL2"/>
      </w:pPr>
      <w:r>
        <w:t>a.</w:t>
      </w:r>
      <w:r>
        <w:tab/>
        <w:t>A general description of the issuer’s conduit debt obligation(s).</w:t>
      </w:r>
    </w:p>
    <w:p w14:paraId="4833BD7B" w14:textId="77777777" w:rsidR="003E53B9" w:rsidRDefault="003E53B9" w:rsidP="003E53B9">
      <w:pPr>
        <w:pStyle w:val="UserIntructionBulletsL2"/>
      </w:pPr>
      <w:r>
        <w:t>b.</w:t>
      </w:r>
      <w:r>
        <w:tab/>
        <w:t>A general description of the issuer’s limited commitment(s).</w:t>
      </w:r>
    </w:p>
    <w:p w14:paraId="03F8E384" w14:textId="77777777" w:rsidR="003E53B9" w:rsidRDefault="003E53B9" w:rsidP="003E53B9">
      <w:pPr>
        <w:pStyle w:val="UserIntructionBulletsL2"/>
      </w:pPr>
      <w:r>
        <w:t>c.</w:t>
      </w:r>
      <w:r>
        <w:tab/>
        <w:t>A general description of the issuer’s voluntary commitment(s).</w:t>
      </w:r>
    </w:p>
    <w:p w14:paraId="7E3CEB88" w14:textId="77777777" w:rsidR="003E53B9" w:rsidRDefault="003E53B9" w:rsidP="003E53B9">
      <w:pPr>
        <w:pStyle w:val="UserIntructionBulletsL2"/>
      </w:pPr>
      <w:r>
        <w:t>d.</w:t>
      </w:r>
      <w:r>
        <w:tab/>
        <w:t>A general description of the issuer’s additional commitment(s), including:</w:t>
      </w:r>
    </w:p>
    <w:p w14:paraId="0224C389" w14:textId="77777777" w:rsidR="003E53B9" w:rsidRDefault="003E53B9" w:rsidP="003E53B9">
      <w:pPr>
        <w:pStyle w:val="UserIntructionBulletsL2"/>
        <w:tabs>
          <w:tab w:val="clear" w:pos="648"/>
          <w:tab w:val="clear" w:pos="1224"/>
          <w:tab w:val="left" w:pos="1260"/>
          <w:tab w:val="left" w:pos="1800"/>
        </w:tabs>
        <w:ind w:left="1620" w:hanging="1332"/>
      </w:pPr>
      <w:r>
        <w:t>(1)</w:t>
      </w:r>
      <w:r>
        <w:tab/>
        <w:t>The legal authority and limits for extending the commitment(s).</w:t>
      </w:r>
    </w:p>
    <w:p w14:paraId="576E0D73" w14:textId="77777777" w:rsidR="003E53B9" w:rsidRDefault="003E53B9" w:rsidP="003E53B9">
      <w:pPr>
        <w:pStyle w:val="UserIntructionBulletsL2"/>
        <w:tabs>
          <w:tab w:val="clear" w:pos="648"/>
          <w:tab w:val="clear" w:pos="1224"/>
          <w:tab w:val="left" w:pos="1170"/>
          <w:tab w:val="left" w:pos="1260"/>
          <w:tab w:val="left" w:pos="1800"/>
        </w:tabs>
        <w:ind w:left="1620" w:hanging="1332"/>
      </w:pPr>
      <w:r>
        <w:t>(2)</w:t>
      </w:r>
      <w:r>
        <w:tab/>
        <w:t>The length of time of the commitment(s).</w:t>
      </w:r>
    </w:p>
    <w:p w14:paraId="3406D4D7" w14:textId="77777777" w:rsidR="003E53B9" w:rsidRDefault="003E53B9" w:rsidP="003E53B9">
      <w:pPr>
        <w:pStyle w:val="UserIntructionBulletsL2"/>
        <w:tabs>
          <w:tab w:val="clear" w:pos="648"/>
          <w:tab w:val="clear" w:pos="1224"/>
          <w:tab w:val="left" w:pos="1260"/>
          <w:tab w:val="left" w:pos="1800"/>
        </w:tabs>
        <w:ind w:left="1620" w:hanging="1332"/>
      </w:pPr>
      <w:r>
        <w:t>(3)</w:t>
      </w:r>
      <w:r>
        <w:tab/>
        <w:t xml:space="preserve">Arrangements, if </w:t>
      </w:r>
      <w:proofErr w:type="gramStart"/>
      <w:r>
        <w:t>any</w:t>
      </w:r>
      <w:proofErr w:type="gramEnd"/>
      <w:r>
        <w:t>, for recovering payments from the third-party obligor(s).</w:t>
      </w:r>
    </w:p>
    <w:p w14:paraId="05200158" w14:textId="77777777" w:rsidR="003E53B9" w:rsidRDefault="003E53B9" w:rsidP="003E53B9">
      <w:pPr>
        <w:pStyle w:val="UserIntructionBulletsL2"/>
      </w:pPr>
      <w:r>
        <w:t>e.</w:t>
      </w:r>
      <w:r>
        <w:tab/>
        <w:t>The aggregate outstanding principal amount of all conduit debt obligations that share the same type of commitment(s) at the end of the reporting period.</w:t>
      </w:r>
    </w:p>
    <w:p w14:paraId="37E03A27" w14:textId="33D29F21" w:rsidR="003E53B9" w:rsidRDefault="003E53B9" w:rsidP="003E53B9">
      <w:pPr>
        <w:pStyle w:val="UserInstructions"/>
      </w:pPr>
      <w:r>
        <w:t xml:space="preserve">If the </w:t>
      </w:r>
      <w:r w:rsidR="00501D12">
        <w:t>District</w:t>
      </w:r>
      <w:r>
        <w:t xml:space="preserve"> has also recognized a liability in accordance with </w:t>
      </w:r>
      <w:r w:rsidRPr="00D849D9">
        <w:rPr>
          <w:i/>
          <w:iCs/>
        </w:rPr>
        <w:t>GASB Statement No. 91, paragraphs 10-17</w:t>
      </w:r>
      <w:r>
        <w:t>, it should make additional disclosures as follows (</w:t>
      </w:r>
      <w:r w:rsidRPr="00D849D9">
        <w:rPr>
          <w:i/>
          <w:iCs/>
        </w:rPr>
        <w:t>GASB Statement No. 91, paragraph 26</w:t>
      </w:r>
      <w:r>
        <w:t>):</w:t>
      </w:r>
    </w:p>
    <w:p w14:paraId="3023B1F3" w14:textId="77777777" w:rsidR="003E53B9" w:rsidRDefault="003E53B9" w:rsidP="003E53B9">
      <w:pPr>
        <w:pStyle w:val="UserIntructionBulletsL2"/>
      </w:pPr>
      <w:r>
        <w:t>a.</w:t>
      </w:r>
      <w:r>
        <w:tab/>
        <w:t>A brief description of the timing of recognition and measurement of the liability and information about the changes in the recognized liability, including the following:</w:t>
      </w:r>
    </w:p>
    <w:p w14:paraId="646E9190" w14:textId="77777777" w:rsidR="003E53B9" w:rsidRDefault="003E53B9" w:rsidP="003E53B9">
      <w:pPr>
        <w:pStyle w:val="UserIntructionBulletsL2"/>
        <w:tabs>
          <w:tab w:val="clear" w:pos="648"/>
          <w:tab w:val="clear" w:pos="1080"/>
          <w:tab w:val="clear" w:pos="1224"/>
          <w:tab w:val="left" w:pos="1620"/>
        </w:tabs>
      </w:pPr>
      <w:r>
        <w:t>(1)</w:t>
      </w:r>
      <w:r>
        <w:tab/>
        <w:t>Beginning-of-period balances.</w:t>
      </w:r>
    </w:p>
    <w:p w14:paraId="00D33CCC" w14:textId="77777777" w:rsidR="003E53B9" w:rsidRDefault="003E53B9" w:rsidP="003E53B9">
      <w:pPr>
        <w:pStyle w:val="UserIntructionBulletsL2"/>
        <w:tabs>
          <w:tab w:val="clear" w:pos="648"/>
          <w:tab w:val="clear" w:pos="1080"/>
          <w:tab w:val="clear" w:pos="1224"/>
          <w:tab w:val="left" w:pos="1620"/>
        </w:tabs>
      </w:pPr>
      <w:r>
        <w:t>(2)</w:t>
      </w:r>
      <w:r>
        <w:tab/>
        <w:t>Increases, including initial recognition and adjustments increasing estimates.</w:t>
      </w:r>
    </w:p>
    <w:p w14:paraId="42D01EC6" w14:textId="77777777" w:rsidR="003E53B9" w:rsidRDefault="003E53B9" w:rsidP="003E53B9">
      <w:pPr>
        <w:pStyle w:val="UserIntructionBulletsL2"/>
        <w:tabs>
          <w:tab w:val="clear" w:pos="648"/>
          <w:tab w:val="clear" w:pos="1080"/>
          <w:tab w:val="clear" w:pos="1224"/>
          <w:tab w:val="left" w:pos="1620"/>
        </w:tabs>
      </w:pPr>
      <w:r>
        <w:lastRenderedPageBreak/>
        <w:t>(3)</w:t>
      </w:r>
      <w:r>
        <w:tab/>
      </w:r>
      <w:r w:rsidRPr="00C55366">
        <w:rPr>
          <w:spacing w:val="-2"/>
        </w:rPr>
        <w:t>Decreases, including payments made and adjustments decreasing estimates.</w:t>
      </w:r>
    </w:p>
    <w:p w14:paraId="45396267" w14:textId="77777777" w:rsidR="003E53B9" w:rsidRDefault="003E53B9" w:rsidP="003E53B9">
      <w:pPr>
        <w:pStyle w:val="UserIntructionBulletsL2"/>
        <w:tabs>
          <w:tab w:val="clear" w:pos="648"/>
          <w:tab w:val="clear" w:pos="1080"/>
          <w:tab w:val="clear" w:pos="1224"/>
          <w:tab w:val="left" w:pos="1620"/>
        </w:tabs>
      </w:pPr>
      <w:r>
        <w:t>(4)</w:t>
      </w:r>
      <w:r>
        <w:tab/>
        <w:t>End-of-period balances.</w:t>
      </w:r>
    </w:p>
    <w:p w14:paraId="4580F1DE" w14:textId="77777777" w:rsidR="003E53B9" w:rsidRDefault="003E53B9" w:rsidP="003E53B9">
      <w:pPr>
        <w:pStyle w:val="UserIntructionBulletsL2"/>
      </w:pPr>
      <w:r>
        <w:t>b.</w:t>
      </w:r>
      <w:r>
        <w:tab/>
        <w:t>Cumulative amounts of payments that have been made on the recognized liability at the reporting date, if any.</w:t>
      </w:r>
    </w:p>
    <w:p w14:paraId="7ECBB36D" w14:textId="77777777" w:rsidR="003E53B9" w:rsidRDefault="003E53B9" w:rsidP="003E53B9">
      <w:pPr>
        <w:pStyle w:val="UserIntructionBulletsL2"/>
      </w:pPr>
      <w:r>
        <w:t>c.</w:t>
      </w:r>
      <w:r>
        <w:tab/>
        <w:t>Amounts expected to be recovered from those payments, if any.</w:t>
      </w:r>
    </w:p>
    <w:p w14:paraId="2DE2156B" w14:textId="335FD28A" w:rsidR="00666FEE" w:rsidRDefault="0002560A" w:rsidP="00666FEE">
      <w:pPr>
        <w:pStyle w:val="Heading2"/>
      </w:pPr>
      <w:r>
        <w:t xml:space="preserve">Note </w:t>
      </w:r>
      <w:r w:rsidRPr="0002560A">
        <w:rPr>
          <w:rStyle w:val="Placeholder"/>
          <w:b/>
          <w:bCs/>
          <w:sz w:val="32"/>
          <w:szCs w:val="36"/>
        </w:rPr>
        <w:t>[X]</w:t>
      </w:r>
      <w:r w:rsidR="00E06EB1">
        <w:t xml:space="preserve"> – </w:t>
      </w:r>
      <w:r w:rsidR="00666FEE">
        <w:t>Risk management</w:t>
      </w:r>
    </w:p>
    <w:p w14:paraId="555C6AFC" w14:textId="25F3B1D9" w:rsidR="00666FEE" w:rsidRPr="00666FEE" w:rsidRDefault="00666FEE" w:rsidP="00666FEE">
      <w:pPr>
        <w:pStyle w:val="BodyCopy"/>
        <w:rPr>
          <w:rStyle w:val="Placeholder"/>
        </w:rPr>
      </w:pPr>
      <w:r>
        <w:t xml:space="preserve">The District is exposed to various risks of loss related to torts; theft of, damage to, and destruction of assets; errors and omissions; injuries to employees; and natural disasters. The District carries commercial insurance for all such risks of loss, including workers’ compensation, employees’ health, and accident insurance. Settled claims resulting from these risks have not exceeded commercial insurance coverage in any of the past 3 fiscal years. </w:t>
      </w:r>
      <w:r w:rsidRPr="00666FEE">
        <w:rPr>
          <w:rStyle w:val="Placeholder"/>
        </w:rPr>
        <w:t>[Modify as appropriate.]</w:t>
      </w:r>
    </w:p>
    <w:p w14:paraId="2ACE269F" w14:textId="778B05D7" w:rsidR="004B448B" w:rsidRPr="00666FEE" w:rsidRDefault="00666FEE" w:rsidP="00666FEE">
      <w:pPr>
        <w:pStyle w:val="BodyCopy"/>
        <w:rPr>
          <w:rStyle w:val="Placeholder"/>
        </w:rPr>
      </w:pPr>
      <w:r w:rsidRPr="00666FEE">
        <w:rPr>
          <w:rStyle w:val="Placeholder"/>
        </w:rPr>
        <w:t xml:space="preserve">[Provide similar disclosures for all other district risk-financing activities when it assumes the risks of loss, including its participation in a risk pool or being self-insured for health, dental, and other benefits to its employees. See </w:t>
      </w:r>
      <w:r w:rsidRPr="00FA5EA3">
        <w:rPr>
          <w:rStyle w:val="Placeholder"/>
          <w:i/>
          <w:iCs/>
        </w:rPr>
        <w:t>GASB Codification §§C50.145 and Po20</w:t>
      </w:r>
      <w:r w:rsidRPr="00666FEE">
        <w:rPr>
          <w:rStyle w:val="Placeholder"/>
        </w:rPr>
        <w:t xml:space="preserve"> for disclosure requirements.]</w:t>
      </w:r>
    </w:p>
    <w:p w14:paraId="505B6ED4" w14:textId="3F7239BD" w:rsidR="008F4F9B" w:rsidRDefault="0002560A" w:rsidP="008F4F9B">
      <w:pPr>
        <w:pStyle w:val="Heading2"/>
      </w:pPr>
      <w:r>
        <w:t xml:space="preserve">Note </w:t>
      </w:r>
      <w:r w:rsidRPr="0002560A">
        <w:rPr>
          <w:rStyle w:val="Placeholder"/>
          <w:b/>
          <w:bCs/>
          <w:sz w:val="32"/>
          <w:szCs w:val="36"/>
        </w:rPr>
        <w:t>[X]</w:t>
      </w:r>
      <w:r w:rsidR="00E06EB1">
        <w:t xml:space="preserve"> – </w:t>
      </w:r>
      <w:r w:rsidR="008F4F9B">
        <w:t>Pension and other postemployment benefits</w:t>
      </w:r>
    </w:p>
    <w:p w14:paraId="224ABA7A" w14:textId="77777777" w:rsidR="003C6FB3" w:rsidRDefault="008F4F9B" w:rsidP="003C6FB3">
      <w:pPr>
        <w:pStyle w:val="UserInstructionSections"/>
      </w:pPr>
      <w:r>
        <w:t xml:space="preserve">User instructions: </w:t>
      </w:r>
    </w:p>
    <w:p w14:paraId="5EB78964" w14:textId="7F98C1AB" w:rsidR="008F4F9B" w:rsidRDefault="008F4F9B" w:rsidP="003C6FB3">
      <w:pPr>
        <w:pStyle w:val="UserInstructions"/>
      </w:pPr>
      <w:r>
        <w:t xml:space="preserve">The notes </w:t>
      </w:r>
      <w:proofErr w:type="gramStart"/>
      <w:r>
        <w:t>to</w:t>
      </w:r>
      <w:proofErr w:type="gramEnd"/>
      <w:r>
        <w:t xml:space="preserve"> the financial statements should not include immaterial disclosures (</w:t>
      </w:r>
      <w:r w:rsidRPr="00FA5EA3">
        <w:rPr>
          <w:i/>
          <w:iCs/>
        </w:rPr>
        <w:t>GASB Statement No. 38</w:t>
      </w:r>
      <w:r>
        <w:t xml:space="preserve">). Accordingly, the District should omit the disclosures shown below for any OPEB plan that is not material. If a net OPEB asset or liability is included </w:t>
      </w:r>
      <w:proofErr w:type="gramStart"/>
      <w:r>
        <w:t>for</w:t>
      </w:r>
      <w:proofErr w:type="gramEnd"/>
      <w:r>
        <w:t xml:space="preserve"> the plan on the statement of net position, the District may mention the plan and state that it is not further disclosed because of its relative insignificance to the District’s financial statements.</w:t>
      </w:r>
    </w:p>
    <w:p w14:paraId="421E9B04" w14:textId="63A615C6" w:rsidR="008F4F9B" w:rsidRDefault="008F4F9B" w:rsidP="003C6FB3">
      <w:pPr>
        <w:pStyle w:val="UserInstructions"/>
      </w:pPr>
      <w:r>
        <w:t xml:space="preserve">If the District provides its own retirees’ healthcare benefits, the District should also follow the accounting and disclosure requirements of </w:t>
      </w:r>
      <w:r w:rsidRPr="00F37CE5">
        <w:rPr>
          <w:i/>
          <w:iCs/>
        </w:rPr>
        <w:t>GASB Statement</w:t>
      </w:r>
      <w:r w:rsidR="00A66D2B">
        <w:rPr>
          <w:i/>
          <w:iCs/>
        </w:rPr>
        <w:t>s</w:t>
      </w:r>
      <w:r w:rsidRPr="00F37CE5">
        <w:rPr>
          <w:i/>
          <w:iCs/>
        </w:rPr>
        <w:t xml:space="preserve"> No. 74 or 75</w:t>
      </w:r>
      <w:r>
        <w:t xml:space="preserve">, as applicable. </w:t>
      </w:r>
    </w:p>
    <w:p w14:paraId="0C65AA4A" w14:textId="0E6245C4" w:rsidR="004B448B" w:rsidRDefault="008F4F9B" w:rsidP="003C6FB3">
      <w:pPr>
        <w:pStyle w:val="UserInstructions"/>
      </w:pPr>
      <w:r>
        <w:lastRenderedPageBreak/>
        <w:t xml:space="preserve">If the District makes </w:t>
      </w:r>
      <w:r w:rsidRPr="007A4B98">
        <w:rPr>
          <w:b/>
          <w:bCs/>
        </w:rPr>
        <w:t>employer</w:t>
      </w:r>
      <w:r>
        <w:t xml:space="preserve"> contributions to a 457 plan that meets the definition of a pension plan, the District should follow the accounting and disclosure requirements of </w:t>
      </w:r>
      <w:r w:rsidR="004D08DD">
        <w:t xml:space="preserve">GASB </w:t>
      </w:r>
      <w:r w:rsidRPr="004D08DD">
        <w:rPr>
          <w:i/>
          <w:iCs/>
        </w:rPr>
        <w:t>Statement</w:t>
      </w:r>
      <w:r w:rsidR="004D08DD">
        <w:rPr>
          <w:i/>
          <w:iCs/>
        </w:rPr>
        <w:t>s</w:t>
      </w:r>
      <w:r w:rsidRPr="004D08DD">
        <w:rPr>
          <w:i/>
          <w:iCs/>
        </w:rPr>
        <w:t xml:space="preserve"> No. 68 or 73</w:t>
      </w:r>
      <w:r>
        <w:t>, as applicable. (</w:t>
      </w:r>
      <w:r w:rsidRPr="00F37CE5">
        <w:rPr>
          <w:i/>
          <w:iCs/>
        </w:rPr>
        <w:t>GASB Statement No. 97</w:t>
      </w:r>
      <w:r>
        <w:t>)</w:t>
      </w:r>
    </w:p>
    <w:p w14:paraId="07C6D290" w14:textId="77777777" w:rsidR="00FF3462" w:rsidRPr="00A66D2B" w:rsidRDefault="00FF3462" w:rsidP="00FF3462">
      <w:pPr>
        <w:pStyle w:val="Heading3"/>
        <w:rPr>
          <w:sz w:val="28"/>
          <w:szCs w:val="28"/>
        </w:rPr>
      </w:pPr>
      <w:proofErr w:type="gramStart"/>
      <w:r w:rsidRPr="00A66D2B">
        <w:rPr>
          <w:sz w:val="28"/>
          <w:szCs w:val="28"/>
        </w:rPr>
        <w:t>Plan description</w:t>
      </w:r>
      <w:proofErr w:type="gramEnd"/>
    </w:p>
    <w:p w14:paraId="08415748" w14:textId="2FD47A5A" w:rsidR="00FF3462" w:rsidRDefault="00FF3462" w:rsidP="00FF3462">
      <w:pPr>
        <w:pStyle w:val="BodyCopy"/>
      </w:pPr>
      <w:r>
        <w:t xml:space="preserve">District employees participate in the Arizona State Retirement System (ASRS). The ASRS administers a cost-sharing multiple-employer defined benefit pension plan, a cost-sharing multiple-employer defined benefit health insurance premium benefit (OPEB) plan, and a cost-sharing multiple-employer defined benefit long-term disability (OPEB) plan. The Arizona State Retirement System Board governs the ASRS according to the provisions of A.R.S. Title 38, Chapter 5, Articles 2 and 2.1. The ASRS is a component unit of the State of Arizona. The ASRS issues a publicly available financial report that includes its financial statements and required supplementary information. The report is available on its website at www.azasrs.gov. </w:t>
      </w:r>
    </w:p>
    <w:p w14:paraId="2EF70EC0" w14:textId="77777777" w:rsidR="00FF3462" w:rsidRPr="00A66D2B" w:rsidRDefault="00FF3462" w:rsidP="00FF3462">
      <w:pPr>
        <w:pStyle w:val="Heading3"/>
        <w:rPr>
          <w:sz w:val="28"/>
          <w:szCs w:val="28"/>
        </w:rPr>
      </w:pPr>
      <w:r w:rsidRPr="00A66D2B">
        <w:rPr>
          <w:sz w:val="28"/>
          <w:szCs w:val="28"/>
        </w:rPr>
        <w:t>Benefits provided</w:t>
      </w:r>
    </w:p>
    <w:p w14:paraId="1517C0B9" w14:textId="6F1FB887" w:rsidR="003C6FB3" w:rsidRDefault="00FF3462" w:rsidP="00FF3462">
      <w:pPr>
        <w:pStyle w:val="BodyCopy"/>
      </w:pPr>
      <w:r>
        <w:t xml:space="preserve">The ASRS provides retirement, health insurance premium supplement, long-term disability, and survivor benefits. State statute establishes benefit terms. Retirement benefits are calculated </w:t>
      </w:r>
      <w:proofErr w:type="gramStart"/>
      <w:r>
        <w:t>on the basis of</w:t>
      </w:r>
      <w:proofErr w:type="gramEnd"/>
      <w:r>
        <w:t xml:space="preserve"> age, average monthly compensation, and service credit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8A053C" w:rsidRPr="009D583D" w14:paraId="7CEB1E9A" w14:textId="77777777" w:rsidTr="009C2E4F">
        <w:tc>
          <w:tcPr>
            <w:tcW w:w="3356" w:type="dxa"/>
            <w:vAlign w:val="bottom"/>
          </w:tcPr>
          <w:p w14:paraId="5B730B8C" w14:textId="77777777" w:rsidR="008A053C" w:rsidRPr="009D583D" w:rsidRDefault="008A053C">
            <w:pPr>
              <w:pStyle w:val="BodyCopy"/>
              <w:jc w:val="center"/>
              <w:rPr>
                <w:b/>
                <w:bCs/>
                <w:sz w:val="18"/>
                <w:szCs w:val="18"/>
              </w:rPr>
            </w:pPr>
            <w:r w:rsidRPr="009D583D">
              <w:rPr>
                <w:b/>
                <w:bCs/>
                <w:sz w:val="18"/>
                <w:szCs w:val="18"/>
              </w:rPr>
              <w:t>ASRS</w:t>
            </w:r>
          </w:p>
        </w:tc>
        <w:tc>
          <w:tcPr>
            <w:tcW w:w="3357" w:type="dxa"/>
            <w:vAlign w:val="bottom"/>
          </w:tcPr>
          <w:p w14:paraId="678ED6FE" w14:textId="77777777" w:rsidR="008A053C" w:rsidRPr="009D583D" w:rsidRDefault="008A053C">
            <w:pPr>
              <w:pStyle w:val="BodyCopy"/>
              <w:jc w:val="center"/>
              <w:rPr>
                <w:b/>
                <w:bCs/>
                <w:sz w:val="18"/>
                <w:szCs w:val="18"/>
              </w:rPr>
            </w:pPr>
            <w:r w:rsidRPr="009D583D">
              <w:rPr>
                <w:b/>
                <w:bCs/>
                <w:sz w:val="18"/>
                <w:szCs w:val="18"/>
              </w:rPr>
              <w:t xml:space="preserve">Retirement </w:t>
            </w:r>
            <w:r w:rsidRPr="009D583D">
              <w:rPr>
                <w:b/>
                <w:bCs/>
                <w:sz w:val="18"/>
                <w:szCs w:val="18"/>
              </w:rPr>
              <w:br/>
              <w:t>Initial membership date:</w:t>
            </w:r>
          </w:p>
        </w:tc>
        <w:tc>
          <w:tcPr>
            <w:tcW w:w="3357" w:type="dxa"/>
            <w:vAlign w:val="bottom"/>
          </w:tcPr>
          <w:p w14:paraId="6DDAC602" w14:textId="77777777" w:rsidR="008A053C" w:rsidRPr="009D583D" w:rsidRDefault="008A053C">
            <w:pPr>
              <w:pStyle w:val="BodyCopy"/>
              <w:jc w:val="center"/>
              <w:rPr>
                <w:b/>
                <w:bCs/>
                <w:sz w:val="18"/>
                <w:szCs w:val="18"/>
              </w:rPr>
            </w:pPr>
          </w:p>
        </w:tc>
      </w:tr>
      <w:tr w:rsidR="008A053C" w:rsidRPr="009D583D" w14:paraId="0DE9E59E" w14:textId="77777777" w:rsidTr="009C2E4F">
        <w:tc>
          <w:tcPr>
            <w:tcW w:w="3356" w:type="dxa"/>
            <w:vAlign w:val="bottom"/>
          </w:tcPr>
          <w:p w14:paraId="6301FF17" w14:textId="77777777" w:rsidR="008A053C" w:rsidRPr="009D583D" w:rsidRDefault="008A053C">
            <w:pPr>
              <w:pStyle w:val="BodyCopy"/>
              <w:jc w:val="center"/>
              <w:rPr>
                <w:b/>
                <w:bCs/>
                <w:sz w:val="18"/>
                <w:szCs w:val="18"/>
              </w:rPr>
            </w:pPr>
          </w:p>
        </w:tc>
        <w:tc>
          <w:tcPr>
            <w:tcW w:w="3357" w:type="dxa"/>
            <w:vAlign w:val="bottom"/>
          </w:tcPr>
          <w:p w14:paraId="5EA40D04" w14:textId="77777777" w:rsidR="008A053C" w:rsidRPr="009D583D" w:rsidRDefault="008A053C">
            <w:pPr>
              <w:pStyle w:val="BodyCopy"/>
              <w:jc w:val="center"/>
              <w:rPr>
                <w:b/>
                <w:bCs/>
                <w:sz w:val="18"/>
                <w:szCs w:val="18"/>
              </w:rPr>
            </w:pPr>
            <w:r w:rsidRPr="009D583D">
              <w:rPr>
                <w:b/>
                <w:bCs/>
                <w:sz w:val="18"/>
                <w:szCs w:val="18"/>
              </w:rPr>
              <w:t>Before July 1, 2011</w:t>
            </w:r>
          </w:p>
        </w:tc>
        <w:tc>
          <w:tcPr>
            <w:tcW w:w="3357" w:type="dxa"/>
            <w:vAlign w:val="bottom"/>
          </w:tcPr>
          <w:p w14:paraId="56942F5D" w14:textId="77777777" w:rsidR="008A053C" w:rsidRPr="009D583D" w:rsidRDefault="008A053C">
            <w:pPr>
              <w:pStyle w:val="BodyCopy"/>
              <w:jc w:val="center"/>
              <w:rPr>
                <w:b/>
                <w:bCs/>
                <w:sz w:val="18"/>
                <w:szCs w:val="18"/>
              </w:rPr>
            </w:pPr>
            <w:r w:rsidRPr="009D583D">
              <w:rPr>
                <w:b/>
                <w:bCs/>
                <w:sz w:val="18"/>
                <w:szCs w:val="18"/>
              </w:rPr>
              <w:t>On or after July 1, 2011</w:t>
            </w:r>
          </w:p>
        </w:tc>
      </w:tr>
      <w:tr w:rsidR="008A053C" w:rsidRPr="009D583D" w14:paraId="136AC19B" w14:textId="77777777" w:rsidTr="009C2E4F">
        <w:tc>
          <w:tcPr>
            <w:tcW w:w="3356" w:type="dxa"/>
          </w:tcPr>
          <w:p w14:paraId="611AA847" w14:textId="77777777" w:rsidR="008A053C" w:rsidRPr="009D583D" w:rsidRDefault="008A053C">
            <w:pPr>
              <w:pStyle w:val="BodyCopy"/>
              <w:rPr>
                <w:sz w:val="18"/>
                <w:szCs w:val="18"/>
              </w:rPr>
            </w:pPr>
            <w:r w:rsidRPr="009D583D">
              <w:rPr>
                <w:sz w:val="18"/>
                <w:szCs w:val="18"/>
              </w:rPr>
              <w:t>Years of service and age required to receive benefit</w:t>
            </w:r>
          </w:p>
        </w:tc>
        <w:tc>
          <w:tcPr>
            <w:tcW w:w="3357" w:type="dxa"/>
          </w:tcPr>
          <w:p w14:paraId="56B68961" w14:textId="77777777" w:rsidR="008A053C" w:rsidRPr="009D583D" w:rsidRDefault="008A053C" w:rsidP="00890F98">
            <w:pPr>
              <w:pStyle w:val="BodyCopy"/>
              <w:jc w:val="center"/>
              <w:rPr>
                <w:sz w:val="18"/>
                <w:szCs w:val="18"/>
              </w:rPr>
            </w:pPr>
            <w:r w:rsidRPr="009D583D">
              <w:rPr>
                <w:sz w:val="18"/>
                <w:szCs w:val="18"/>
              </w:rPr>
              <w:t>Sum of years and age equals 80</w:t>
            </w:r>
            <w:r>
              <w:rPr>
                <w:sz w:val="18"/>
                <w:szCs w:val="18"/>
              </w:rPr>
              <w:br/>
            </w:r>
            <w:r w:rsidRPr="009D583D">
              <w:rPr>
                <w:sz w:val="18"/>
                <w:szCs w:val="18"/>
              </w:rPr>
              <w:t>10 years, age 62</w:t>
            </w:r>
            <w:r>
              <w:rPr>
                <w:sz w:val="18"/>
                <w:szCs w:val="18"/>
              </w:rPr>
              <w:br/>
            </w:r>
            <w:r w:rsidRPr="009D583D">
              <w:rPr>
                <w:sz w:val="18"/>
                <w:szCs w:val="18"/>
              </w:rPr>
              <w:t>5 years, age 50*</w:t>
            </w:r>
            <w:r>
              <w:rPr>
                <w:sz w:val="18"/>
                <w:szCs w:val="18"/>
              </w:rPr>
              <w:br/>
            </w:r>
            <w:r w:rsidRPr="009D583D">
              <w:rPr>
                <w:sz w:val="18"/>
                <w:szCs w:val="18"/>
              </w:rPr>
              <w:t>any years, age 65</w:t>
            </w:r>
          </w:p>
        </w:tc>
        <w:tc>
          <w:tcPr>
            <w:tcW w:w="3357" w:type="dxa"/>
          </w:tcPr>
          <w:p w14:paraId="33C1230F" w14:textId="77777777" w:rsidR="008A053C" w:rsidRPr="009D583D" w:rsidRDefault="008A053C" w:rsidP="00890F98">
            <w:pPr>
              <w:pStyle w:val="BodyCopy"/>
              <w:jc w:val="center"/>
              <w:rPr>
                <w:sz w:val="18"/>
                <w:szCs w:val="18"/>
              </w:rPr>
            </w:pPr>
            <w:r w:rsidRPr="004B721B">
              <w:rPr>
                <w:sz w:val="18"/>
                <w:szCs w:val="18"/>
              </w:rPr>
              <w:t>30 years, age 55</w:t>
            </w:r>
            <w:r>
              <w:rPr>
                <w:sz w:val="18"/>
                <w:szCs w:val="18"/>
              </w:rPr>
              <w:br/>
            </w:r>
            <w:r w:rsidRPr="004B721B">
              <w:rPr>
                <w:sz w:val="18"/>
                <w:szCs w:val="18"/>
              </w:rPr>
              <w:t>25 years, age 60</w:t>
            </w:r>
            <w:r>
              <w:rPr>
                <w:sz w:val="18"/>
                <w:szCs w:val="18"/>
              </w:rPr>
              <w:br/>
            </w:r>
            <w:r w:rsidRPr="004B721B">
              <w:rPr>
                <w:sz w:val="18"/>
                <w:szCs w:val="18"/>
              </w:rPr>
              <w:t>10 years, age 62</w:t>
            </w:r>
            <w:r>
              <w:rPr>
                <w:sz w:val="18"/>
                <w:szCs w:val="18"/>
              </w:rPr>
              <w:br/>
            </w:r>
            <w:r w:rsidRPr="004B721B">
              <w:rPr>
                <w:sz w:val="18"/>
                <w:szCs w:val="18"/>
              </w:rPr>
              <w:t>5 years, age 50*</w:t>
            </w:r>
            <w:r>
              <w:rPr>
                <w:sz w:val="18"/>
                <w:szCs w:val="18"/>
              </w:rPr>
              <w:br/>
            </w:r>
            <w:r w:rsidRPr="004B721B">
              <w:rPr>
                <w:sz w:val="18"/>
                <w:szCs w:val="18"/>
              </w:rPr>
              <w:t>any years, age 65</w:t>
            </w:r>
          </w:p>
        </w:tc>
      </w:tr>
      <w:tr w:rsidR="008A053C" w:rsidRPr="009D583D" w14:paraId="7F714840" w14:textId="77777777" w:rsidTr="009C2E4F">
        <w:tc>
          <w:tcPr>
            <w:tcW w:w="3356" w:type="dxa"/>
          </w:tcPr>
          <w:p w14:paraId="019211E8" w14:textId="77777777" w:rsidR="008A053C" w:rsidRPr="009D583D" w:rsidRDefault="008A053C">
            <w:pPr>
              <w:pStyle w:val="BodyCopy"/>
              <w:rPr>
                <w:sz w:val="18"/>
                <w:szCs w:val="18"/>
              </w:rPr>
            </w:pPr>
            <w:r w:rsidRPr="0073378F">
              <w:rPr>
                <w:sz w:val="18"/>
                <w:szCs w:val="18"/>
              </w:rPr>
              <w:t>Final average salary is based on</w:t>
            </w:r>
          </w:p>
        </w:tc>
        <w:tc>
          <w:tcPr>
            <w:tcW w:w="3357" w:type="dxa"/>
          </w:tcPr>
          <w:p w14:paraId="5BC5A667" w14:textId="77777777" w:rsidR="008A053C" w:rsidRPr="009D583D" w:rsidRDefault="008A053C" w:rsidP="00890F98">
            <w:pPr>
              <w:pStyle w:val="BodyCopy"/>
              <w:jc w:val="center"/>
              <w:rPr>
                <w:sz w:val="18"/>
                <w:szCs w:val="18"/>
              </w:rPr>
            </w:pPr>
            <w:r w:rsidRPr="0073378F">
              <w:rPr>
                <w:sz w:val="18"/>
                <w:szCs w:val="18"/>
              </w:rPr>
              <w:t>Highest 36 consecutive months</w:t>
            </w:r>
            <w:r>
              <w:rPr>
                <w:sz w:val="18"/>
                <w:szCs w:val="18"/>
              </w:rPr>
              <w:t xml:space="preserve"> </w:t>
            </w:r>
            <w:r w:rsidRPr="0073378F">
              <w:rPr>
                <w:sz w:val="18"/>
                <w:szCs w:val="18"/>
              </w:rPr>
              <w:t>of last 120 months</w:t>
            </w:r>
          </w:p>
        </w:tc>
        <w:tc>
          <w:tcPr>
            <w:tcW w:w="3357" w:type="dxa"/>
          </w:tcPr>
          <w:p w14:paraId="488DB54E" w14:textId="77777777" w:rsidR="008A053C" w:rsidRPr="009D583D" w:rsidRDefault="008A053C" w:rsidP="00890F98">
            <w:pPr>
              <w:pStyle w:val="BodyCopy"/>
              <w:jc w:val="center"/>
              <w:rPr>
                <w:sz w:val="18"/>
                <w:szCs w:val="18"/>
              </w:rPr>
            </w:pPr>
            <w:r w:rsidRPr="0073378F">
              <w:rPr>
                <w:sz w:val="18"/>
                <w:szCs w:val="18"/>
              </w:rPr>
              <w:t>Highest 60 consecutive months</w:t>
            </w:r>
            <w:r>
              <w:rPr>
                <w:sz w:val="18"/>
                <w:szCs w:val="18"/>
              </w:rPr>
              <w:t xml:space="preserve"> </w:t>
            </w:r>
            <w:r w:rsidRPr="0073378F">
              <w:rPr>
                <w:sz w:val="18"/>
                <w:szCs w:val="18"/>
              </w:rPr>
              <w:t>of last 120 months</w:t>
            </w:r>
          </w:p>
        </w:tc>
      </w:tr>
      <w:tr w:rsidR="008A053C" w:rsidRPr="009D583D" w14:paraId="60F763EF" w14:textId="77777777" w:rsidTr="009C2E4F">
        <w:tc>
          <w:tcPr>
            <w:tcW w:w="3356" w:type="dxa"/>
          </w:tcPr>
          <w:p w14:paraId="37EDB410" w14:textId="77777777" w:rsidR="008A053C" w:rsidRPr="009D583D" w:rsidRDefault="008A053C">
            <w:pPr>
              <w:pStyle w:val="BodyCopy"/>
              <w:rPr>
                <w:sz w:val="18"/>
                <w:szCs w:val="18"/>
              </w:rPr>
            </w:pPr>
            <w:r w:rsidRPr="0073378F">
              <w:rPr>
                <w:sz w:val="18"/>
                <w:szCs w:val="18"/>
              </w:rPr>
              <w:t>Benefit percent per year of service</w:t>
            </w:r>
          </w:p>
        </w:tc>
        <w:tc>
          <w:tcPr>
            <w:tcW w:w="3357" w:type="dxa"/>
          </w:tcPr>
          <w:p w14:paraId="3521AA8C" w14:textId="77777777" w:rsidR="008A053C" w:rsidRPr="009D583D" w:rsidRDefault="008A053C" w:rsidP="00890F98">
            <w:pPr>
              <w:pStyle w:val="BodyCopy"/>
              <w:jc w:val="center"/>
              <w:rPr>
                <w:sz w:val="18"/>
                <w:szCs w:val="18"/>
              </w:rPr>
            </w:pPr>
            <w:r w:rsidRPr="0073378F">
              <w:rPr>
                <w:sz w:val="18"/>
                <w:szCs w:val="18"/>
              </w:rPr>
              <w:t>2.1% to 2.3%</w:t>
            </w:r>
          </w:p>
        </w:tc>
        <w:tc>
          <w:tcPr>
            <w:tcW w:w="3357" w:type="dxa"/>
          </w:tcPr>
          <w:p w14:paraId="67988371" w14:textId="77777777" w:rsidR="008A053C" w:rsidRPr="009D583D" w:rsidRDefault="008A053C" w:rsidP="00890F98">
            <w:pPr>
              <w:pStyle w:val="BodyCopy"/>
              <w:jc w:val="center"/>
              <w:rPr>
                <w:sz w:val="18"/>
                <w:szCs w:val="18"/>
              </w:rPr>
            </w:pPr>
            <w:r w:rsidRPr="0073378F">
              <w:rPr>
                <w:sz w:val="18"/>
                <w:szCs w:val="18"/>
              </w:rPr>
              <w:t>2.1% to 2.3%</w:t>
            </w:r>
          </w:p>
        </w:tc>
      </w:tr>
    </w:tbl>
    <w:p w14:paraId="2B0A1CA6" w14:textId="77777777" w:rsidR="00384CF1" w:rsidRPr="0073378F" w:rsidRDefault="00384CF1" w:rsidP="00384CF1">
      <w:pPr>
        <w:pStyle w:val="BodyCopy"/>
        <w:rPr>
          <w:sz w:val="18"/>
          <w:szCs w:val="18"/>
        </w:rPr>
      </w:pPr>
      <w:r w:rsidRPr="0073378F">
        <w:rPr>
          <w:sz w:val="18"/>
          <w:szCs w:val="18"/>
        </w:rPr>
        <w:t>*With actuarially reduced benefits.</w:t>
      </w:r>
    </w:p>
    <w:p w14:paraId="13E27444" w14:textId="77777777" w:rsidR="00031DA7" w:rsidRDefault="00031DA7" w:rsidP="00775E42">
      <w:pPr>
        <w:pStyle w:val="BodyCopy"/>
        <w:spacing w:before="240"/>
      </w:pPr>
      <w:r>
        <w:t xml:space="preserve">Retirement benefits for members who joined the ASRS prior to September 13, 2013, are subject to automatic cost-of-living adjustments based on excess investment earnings. Members with a membership date on or after September 13, 2013, are not eligible for cost-of-living adjustments. Survivor benefits are payable upon a member’s death. For retired members, the retirement benefit option chosen determines the survivor benefit. For all other </w:t>
      </w:r>
      <w:r>
        <w:lastRenderedPageBreak/>
        <w:t>members, the beneficiary is entitled to the member’s account balance that includes the member’s contributions and employer’s contributions, plus interest earned.</w:t>
      </w:r>
    </w:p>
    <w:p w14:paraId="71930B9F" w14:textId="77777777" w:rsidR="00031DA7" w:rsidRDefault="00031DA7" w:rsidP="00031DA7">
      <w:pPr>
        <w:pStyle w:val="BodyCopy"/>
      </w:pPr>
      <w:r>
        <w:t>Health insurance premium benefits are available to retired or disabled members with 5 years of credited service. The benefits are payable only with respect to allowable health insurance premiums for which the member is responsible. For members with 10 or more years of service, benefits range from $100 per month to $260 per month depending on the age of the member and dependents. For members with 5 to 9 years of service, the benefits are the same dollar amounts as above multiplied by a vesting fraction based on completed years of service.</w:t>
      </w:r>
    </w:p>
    <w:p w14:paraId="469AA17B" w14:textId="3131D86F" w:rsidR="00FF3462" w:rsidRDefault="00031DA7" w:rsidP="00031DA7">
      <w:pPr>
        <w:pStyle w:val="BodyCopy"/>
      </w:pPr>
      <w:r>
        <w:t>Active members are eligible for a monthly long-term disability benefit equal to two-thirds of monthly earnings. Members receiving benefits continue to earn service credit up to their normal retirement dates. Members with long-term disability commencement dates after June 30, 1999, are limited to 30 years of service or the service on record as of the effective disability date if their service is greater than 30 years.</w:t>
      </w:r>
    </w:p>
    <w:p w14:paraId="06BF9BD0" w14:textId="77777777" w:rsidR="00FA5BD5" w:rsidRPr="00A66D2B" w:rsidRDefault="00FA5BD5" w:rsidP="00FA5BD5">
      <w:pPr>
        <w:pStyle w:val="Heading3"/>
        <w:rPr>
          <w:sz w:val="28"/>
          <w:szCs w:val="28"/>
        </w:rPr>
      </w:pPr>
      <w:r w:rsidRPr="00A66D2B">
        <w:rPr>
          <w:sz w:val="28"/>
          <w:szCs w:val="28"/>
        </w:rPr>
        <w:t>Contributions</w:t>
      </w:r>
    </w:p>
    <w:p w14:paraId="1C4E699C" w14:textId="0325506B" w:rsidR="00FA5BD5" w:rsidRDefault="00FA5BD5" w:rsidP="00031DA7">
      <w:pPr>
        <w:pStyle w:val="BodyCopy"/>
      </w:pPr>
      <w:r w:rsidRPr="00FA5BD5">
        <w:t xml:space="preserve">In accordance with state statutes, annual actuarial valuations determine active member and employer contribution requirements. The combined active member and employer contribution rates are expected to finance the costs of benefits employees earn during the year, with an additional amount to finance any unfunded accrued liability. For the year ended June 30, </w:t>
      </w:r>
      <w:r w:rsidRPr="00FA5BD5">
        <w:rPr>
          <w:rStyle w:val="UpdatedThisYear"/>
        </w:rPr>
        <w:t>2026</w:t>
      </w:r>
      <w:r w:rsidRPr="00FA5BD5">
        <w:t xml:space="preserve">, statute required active ASRS members to contribute at the actuarially determined rate of </w:t>
      </w:r>
      <w:r w:rsidRPr="00FA5BD5">
        <w:rPr>
          <w:rStyle w:val="UpdatedThisYear"/>
        </w:rPr>
        <w:t>12.00</w:t>
      </w:r>
      <w:r w:rsidRPr="00FA5BD5">
        <w:t xml:space="preserve"> percent (</w:t>
      </w:r>
      <w:r w:rsidRPr="00FA5BD5">
        <w:rPr>
          <w:rStyle w:val="UpdatedThisYear"/>
        </w:rPr>
        <w:t>11.86</w:t>
      </w:r>
      <w:r w:rsidRPr="00FA5BD5">
        <w:t xml:space="preserve"> percent for retirement and </w:t>
      </w:r>
      <w:r w:rsidRPr="00FA5BD5">
        <w:rPr>
          <w:rStyle w:val="UpdatedThisYear"/>
        </w:rPr>
        <w:t>0.14</w:t>
      </w:r>
      <w:r w:rsidRPr="00FA5BD5">
        <w:t xml:space="preserve"> percent for long-term disability) of the members’ annual covered payroll, and statute required the District to contribute at the actuarially determined rate of </w:t>
      </w:r>
      <w:r w:rsidRPr="00EB2785">
        <w:rPr>
          <w:rStyle w:val="UpdatedThisYear"/>
        </w:rPr>
        <w:t>12.00</w:t>
      </w:r>
      <w:r w:rsidRPr="00FA5BD5">
        <w:t xml:space="preserve"> percent (</w:t>
      </w:r>
      <w:r w:rsidRPr="00EB2785">
        <w:rPr>
          <w:rStyle w:val="UpdatedThisYear"/>
        </w:rPr>
        <w:t>11.83</w:t>
      </w:r>
      <w:r w:rsidRPr="00FA5BD5">
        <w:t xml:space="preserve"> percent for retirement, </w:t>
      </w:r>
      <w:r w:rsidRPr="00EB2785">
        <w:rPr>
          <w:rStyle w:val="UpdatedThisYear"/>
        </w:rPr>
        <w:t>0.03</w:t>
      </w:r>
      <w:r w:rsidRPr="00FA5BD5">
        <w:t xml:space="preserve"> percent for health insurance premium benefit, and </w:t>
      </w:r>
      <w:r w:rsidRPr="00EB2785">
        <w:rPr>
          <w:rStyle w:val="UpdatedThisYear"/>
        </w:rPr>
        <w:t>0.14</w:t>
      </w:r>
      <w:r w:rsidRPr="00FA5BD5">
        <w:t xml:space="preserve"> percent for long-term disability) of the active members’ annual covered payroll. If the District also made alternative contributions for retired members who returned to work, add the following sentence: In addition, the District was required by statute to contribute at the actuarially determined rate of </w:t>
      </w:r>
      <w:r w:rsidRPr="00EB2785">
        <w:rPr>
          <w:rStyle w:val="UpdatedThisYear"/>
        </w:rPr>
        <w:t>9.75</w:t>
      </w:r>
      <w:r w:rsidRPr="00FA5BD5">
        <w:t xml:space="preserve"> percent (</w:t>
      </w:r>
      <w:r w:rsidRPr="00EB2785">
        <w:rPr>
          <w:rStyle w:val="UpdatedThisYear"/>
        </w:rPr>
        <w:t>9.72</w:t>
      </w:r>
      <w:r w:rsidRPr="00FA5BD5">
        <w:t xml:space="preserve"> percent for retirement and </w:t>
      </w:r>
      <w:r w:rsidRPr="00EB2785">
        <w:rPr>
          <w:rStyle w:val="UpdatedThisYear"/>
        </w:rPr>
        <w:t>0.03</w:t>
      </w:r>
      <w:r w:rsidRPr="00FA5BD5">
        <w:t xml:space="preserve"> percent for long-term disability) of annual covered payroll of retired members who worked for the District in positions that an employee who contributes to the ASRS would typically fill. The District’s contributions to the pension, health insurance premium benefit, and long-term disability plans for the year ended June 30, </w:t>
      </w:r>
      <w:r w:rsidRPr="00EB2785">
        <w:rPr>
          <w:rStyle w:val="UpdatedThisYear"/>
        </w:rPr>
        <w:t>2026</w:t>
      </w:r>
      <w:r w:rsidRPr="00FA5BD5">
        <w:t xml:space="preserve">, were </w:t>
      </w:r>
      <w:r w:rsidR="00EB2785">
        <w:t>$</w:t>
      </w:r>
      <w:r w:rsidR="00EB2785" w:rsidRPr="009E4E5F">
        <w:rPr>
          <w:rStyle w:val="Placeholder"/>
        </w:rPr>
        <w:t>[XX]</w:t>
      </w:r>
      <w:r w:rsidR="00EB2785">
        <w:t>, $</w:t>
      </w:r>
      <w:r w:rsidR="00EB2785" w:rsidRPr="009E4E5F">
        <w:rPr>
          <w:rStyle w:val="Placeholder"/>
        </w:rPr>
        <w:t>[XX]</w:t>
      </w:r>
      <w:r w:rsidRPr="00FA5BD5">
        <w:t xml:space="preserve">, and </w:t>
      </w:r>
      <w:r w:rsidR="00EB2785">
        <w:t>$</w:t>
      </w:r>
      <w:r w:rsidR="00EB2785" w:rsidRPr="009E4E5F">
        <w:rPr>
          <w:rStyle w:val="Placeholder"/>
        </w:rPr>
        <w:t>[XX]</w:t>
      </w:r>
      <w:r w:rsidRPr="00FA5BD5">
        <w:t xml:space="preserve">, respectively. </w:t>
      </w:r>
      <w:r w:rsidR="00EB2785" w:rsidRPr="00EB2785">
        <w:rPr>
          <w:rStyle w:val="Placeholder"/>
        </w:rPr>
        <w:t>[</w:t>
      </w:r>
      <w:r w:rsidRPr="00EB2785">
        <w:rPr>
          <w:rStyle w:val="Placeholder"/>
        </w:rPr>
        <w:t>Source: district records</w:t>
      </w:r>
      <w:r w:rsidR="00EB2785" w:rsidRPr="00EB2785">
        <w:rPr>
          <w:rStyle w:val="Placeholder"/>
        </w:rPr>
        <w:t>]</w:t>
      </w:r>
    </w:p>
    <w:p w14:paraId="751B473A" w14:textId="77777777" w:rsidR="00FE5578" w:rsidRPr="00A66D2B" w:rsidRDefault="00FE5578" w:rsidP="00FE5578">
      <w:pPr>
        <w:pStyle w:val="Heading3"/>
        <w:rPr>
          <w:sz w:val="28"/>
          <w:szCs w:val="28"/>
        </w:rPr>
      </w:pPr>
      <w:r w:rsidRPr="00A66D2B">
        <w:rPr>
          <w:sz w:val="28"/>
          <w:szCs w:val="28"/>
        </w:rPr>
        <w:lastRenderedPageBreak/>
        <w:t>Liability</w:t>
      </w:r>
    </w:p>
    <w:p w14:paraId="3AFE089F" w14:textId="612EE6BA" w:rsidR="00FE5578" w:rsidRDefault="00FE5578" w:rsidP="00FE5578">
      <w:pPr>
        <w:pStyle w:val="BodyCopy"/>
      </w:pPr>
      <w:proofErr w:type="gramStart"/>
      <w:r>
        <w:t>At</w:t>
      </w:r>
      <w:proofErr w:type="gramEnd"/>
      <w:r>
        <w:t xml:space="preserve"> June 30, </w:t>
      </w:r>
      <w:r w:rsidRPr="00FE5578">
        <w:rPr>
          <w:rStyle w:val="UpdatedThisYear"/>
        </w:rPr>
        <w:t>2026</w:t>
      </w:r>
      <w:r>
        <w:t xml:space="preserve">, the District reported the following </w:t>
      </w:r>
      <w:proofErr w:type="gramStart"/>
      <w:r>
        <w:t>asset</w:t>
      </w:r>
      <w:proofErr w:type="gramEnd"/>
      <w:r>
        <w:t xml:space="preserve"> and liabilities for its proportionate share of the ASRS’ net pension/OPEB asset or liability. </w:t>
      </w:r>
      <w:r w:rsidRPr="00FE5578">
        <w:rPr>
          <w:rStyle w:val="Placeholder"/>
        </w:rPr>
        <w:t xml:space="preserve">[Source: ASRS schedule of pension/OPEB amounts by employer]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150"/>
      </w:tblGrid>
      <w:tr w:rsidR="005265D9" w:rsidRPr="00226B8E" w14:paraId="4C13EB0F" w14:textId="77777777">
        <w:trPr>
          <w:trHeight w:val="163"/>
        </w:trPr>
        <w:tc>
          <w:tcPr>
            <w:tcW w:w="4500" w:type="dxa"/>
            <w:vAlign w:val="bottom"/>
          </w:tcPr>
          <w:p w14:paraId="44A14EA9" w14:textId="77777777" w:rsidR="005265D9" w:rsidRPr="00226B8E" w:rsidRDefault="005265D9">
            <w:pPr>
              <w:pStyle w:val="BodyCopy"/>
              <w:jc w:val="center"/>
              <w:rPr>
                <w:b/>
                <w:bCs/>
                <w:sz w:val="18"/>
                <w:szCs w:val="18"/>
              </w:rPr>
            </w:pPr>
            <w:r>
              <w:rPr>
                <w:b/>
                <w:bCs/>
                <w:sz w:val="18"/>
                <w:szCs w:val="18"/>
              </w:rPr>
              <w:t>ASRS</w:t>
            </w:r>
          </w:p>
        </w:tc>
        <w:tc>
          <w:tcPr>
            <w:tcW w:w="3150" w:type="dxa"/>
            <w:vAlign w:val="bottom"/>
          </w:tcPr>
          <w:p w14:paraId="7B537747" w14:textId="77777777" w:rsidR="005265D9" w:rsidRPr="00226B8E" w:rsidRDefault="005265D9">
            <w:pPr>
              <w:pStyle w:val="BodyCopy"/>
              <w:jc w:val="center"/>
              <w:rPr>
                <w:b/>
                <w:bCs/>
                <w:sz w:val="18"/>
                <w:szCs w:val="18"/>
              </w:rPr>
            </w:pPr>
            <w:r w:rsidRPr="00C93776">
              <w:rPr>
                <w:b/>
                <w:bCs/>
                <w:sz w:val="18"/>
                <w:szCs w:val="18"/>
              </w:rPr>
              <w:t>Net pension/OPEB (asset) liability</w:t>
            </w:r>
          </w:p>
        </w:tc>
      </w:tr>
      <w:tr w:rsidR="005265D9" w:rsidRPr="00226B8E" w14:paraId="2BF33F3A" w14:textId="77777777">
        <w:trPr>
          <w:trHeight w:val="353"/>
        </w:trPr>
        <w:tc>
          <w:tcPr>
            <w:tcW w:w="4500" w:type="dxa"/>
            <w:tcBorders>
              <w:left w:val="single" w:sz="48" w:space="0" w:color="FFFFFF" w:themeColor="background1"/>
              <w:right w:val="single" w:sz="48" w:space="0" w:color="FFFFFF" w:themeColor="background1"/>
            </w:tcBorders>
          </w:tcPr>
          <w:p w14:paraId="332D797D" w14:textId="77777777" w:rsidR="005265D9" w:rsidRPr="00226B8E" w:rsidRDefault="005265D9">
            <w:pPr>
              <w:pStyle w:val="BodyCopy"/>
              <w:rPr>
                <w:sz w:val="18"/>
                <w:szCs w:val="18"/>
              </w:rPr>
            </w:pPr>
            <w:r w:rsidRPr="00C93776">
              <w:rPr>
                <w:sz w:val="18"/>
                <w:szCs w:val="18"/>
              </w:rPr>
              <w:t>Pension</w:t>
            </w:r>
          </w:p>
        </w:tc>
        <w:tc>
          <w:tcPr>
            <w:tcW w:w="3150" w:type="dxa"/>
            <w:tcBorders>
              <w:left w:val="single" w:sz="48" w:space="0" w:color="FFFFFF" w:themeColor="background1"/>
              <w:right w:val="single" w:sz="48" w:space="0" w:color="FFFFFF" w:themeColor="background1"/>
            </w:tcBorders>
          </w:tcPr>
          <w:p w14:paraId="729A7E7C" w14:textId="77777777" w:rsidR="005265D9" w:rsidRPr="00226B8E" w:rsidRDefault="005265D9">
            <w:pPr>
              <w:pStyle w:val="BodyCopy"/>
              <w:rPr>
                <w:sz w:val="18"/>
                <w:szCs w:val="18"/>
              </w:rPr>
            </w:pPr>
          </w:p>
        </w:tc>
      </w:tr>
      <w:tr w:rsidR="005265D9" w:rsidRPr="00226B8E" w14:paraId="23C141E9" w14:textId="77777777">
        <w:trPr>
          <w:trHeight w:val="353"/>
        </w:trPr>
        <w:tc>
          <w:tcPr>
            <w:tcW w:w="4500" w:type="dxa"/>
            <w:tcBorders>
              <w:left w:val="single" w:sz="48" w:space="0" w:color="FFFFFF" w:themeColor="background1"/>
              <w:right w:val="single" w:sz="48" w:space="0" w:color="FFFFFF" w:themeColor="background1"/>
            </w:tcBorders>
          </w:tcPr>
          <w:p w14:paraId="2DCD685E" w14:textId="77777777" w:rsidR="005265D9" w:rsidRPr="004113E6" w:rsidRDefault="005265D9">
            <w:pPr>
              <w:pStyle w:val="BodyCopy"/>
              <w:rPr>
                <w:sz w:val="18"/>
                <w:szCs w:val="18"/>
              </w:rPr>
            </w:pPr>
            <w:r w:rsidRPr="00C93776">
              <w:rPr>
                <w:sz w:val="18"/>
                <w:szCs w:val="18"/>
              </w:rPr>
              <w:t>Health insurance premium benefit</w:t>
            </w:r>
            <w:r w:rsidRPr="00C93776">
              <w:rPr>
                <w:sz w:val="18"/>
                <w:szCs w:val="18"/>
              </w:rPr>
              <w:tab/>
            </w:r>
          </w:p>
        </w:tc>
        <w:tc>
          <w:tcPr>
            <w:tcW w:w="3150" w:type="dxa"/>
            <w:tcBorders>
              <w:left w:val="single" w:sz="48" w:space="0" w:color="FFFFFF" w:themeColor="background1"/>
              <w:right w:val="single" w:sz="48" w:space="0" w:color="FFFFFF" w:themeColor="background1"/>
            </w:tcBorders>
          </w:tcPr>
          <w:p w14:paraId="3C299EE3" w14:textId="77777777" w:rsidR="005265D9" w:rsidRPr="00226B8E" w:rsidRDefault="005265D9">
            <w:pPr>
              <w:pStyle w:val="BodyCopy"/>
              <w:rPr>
                <w:sz w:val="18"/>
                <w:szCs w:val="18"/>
              </w:rPr>
            </w:pPr>
          </w:p>
        </w:tc>
      </w:tr>
      <w:tr w:rsidR="005265D9" w:rsidRPr="00226B8E" w14:paraId="11107AA3" w14:textId="77777777">
        <w:trPr>
          <w:trHeight w:val="353"/>
        </w:trPr>
        <w:tc>
          <w:tcPr>
            <w:tcW w:w="4500" w:type="dxa"/>
            <w:tcBorders>
              <w:left w:val="single" w:sz="48" w:space="0" w:color="FFFFFF" w:themeColor="background1"/>
              <w:right w:val="single" w:sz="48" w:space="0" w:color="FFFFFF" w:themeColor="background1"/>
            </w:tcBorders>
          </w:tcPr>
          <w:p w14:paraId="480A3A25" w14:textId="77777777" w:rsidR="005265D9" w:rsidRPr="004113E6" w:rsidRDefault="005265D9">
            <w:pPr>
              <w:pStyle w:val="BodyCopy"/>
              <w:rPr>
                <w:sz w:val="18"/>
                <w:szCs w:val="18"/>
              </w:rPr>
            </w:pPr>
            <w:r w:rsidRPr="00C93776">
              <w:rPr>
                <w:sz w:val="18"/>
                <w:szCs w:val="18"/>
              </w:rPr>
              <w:t>Long-term disability</w:t>
            </w:r>
            <w:r w:rsidRPr="00C93776">
              <w:rPr>
                <w:sz w:val="18"/>
                <w:szCs w:val="18"/>
              </w:rPr>
              <w:tab/>
            </w:r>
          </w:p>
        </w:tc>
        <w:tc>
          <w:tcPr>
            <w:tcW w:w="3150" w:type="dxa"/>
            <w:tcBorders>
              <w:left w:val="single" w:sz="48" w:space="0" w:color="FFFFFF" w:themeColor="background1"/>
              <w:right w:val="single" w:sz="48" w:space="0" w:color="FFFFFF" w:themeColor="background1"/>
            </w:tcBorders>
          </w:tcPr>
          <w:p w14:paraId="4B65879D" w14:textId="77777777" w:rsidR="005265D9" w:rsidRPr="00226B8E" w:rsidRDefault="005265D9">
            <w:pPr>
              <w:pStyle w:val="BodyCopy"/>
              <w:rPr>
                <w:sz w:val="18"/>
                <w:szCs w:val="18"/>
              </w:rPr>
            </w:pPr>
          </w:p>
        </w:tc>
      </w:tr>
    </w:tbl>
    <w:p w14:paraId="452A7E87" w14:textId="0C6913A8" w:rsidR="00FE5578" w:rsidRDefault="00FE5578" w:rsidP="00775E42">
      <w:pPr>
        <w:pStyle w:val="BodyCopy"/>
        <w:spacing w:before="240"/>
      </w:pPr>
      <w:r>
        <w:t xml:space="preserve">The net asset and net liabilities were measured as of June 30, </w:t>
      </w:r>
      <w:r w:rsidRPr="005265D9">
        <w:rPr>
          <w:rStyle w:val="UpdatedThisYear"/>
        </w:rPr>
        <w:t>2025</w:t>
      </w:r>
      <w:r>
        <w:t xml:space="preserve">. The total liability used to calculate the net </w:t>
      </w:r>
      <w:proofErr w:type="gramStart"/>
      <w:r>
        <w:t>asset</w:t>
      </w:r>
      <w:proofErr w:type="gramEnd"/>
      <w:r>
        <w:t xml:space="preserve"> or net liability was determined using update procedures to roll forward the total liability from an actuarial valuation as of June 30, </w:t>
      </w:r>
      <w:r w:rsidRPr="005265D9">
        <w:rPr>
          <w:rStyle w:val="UpdatedThisYear"/>
        </w:rPr>
        <w:t>2024</w:t>
      </w:r>
      <w:r>
        <w:t xml:space="preserve">, to the measurement date of June 30, </w:t>
      </w:r>
      <w:r w:rsidRPr="005265D9">
        <w:rPr>
          <w:rStyle w:val="UpdatedThisYear"/>
        </w:rPr>
        <w:t>2025. The total liabilities as of June 30, 2025, reflect changes in actuarial assumptions based on the results of an actuarial experience study for the 5-year period ended June 30, 2024, including increasing the inflation rate from 2.3 percent to 2.4 percent and changing the projected salary increases from 2.9–8.4 percent to 3.0–8.4 percent.</w:t>
      </w:r>
    </w:p>
    <w:p w14:paraId="0D828DCE" w14:textId="66BF1CF2" w:rsidR="00FE5578" w:rsidRDefault="00FE5578" w:rsidP="00FE5578">
      <w:pPr>
        <w:pStyle w:val="BodyCopy"/>
      </w:pPr>
      <w:r>
        <w:t xml:space="preserve">The District’s proportion of the net asset or net liability was based on the District’s actual contributions to the plan relative to the total of all participating employers’ contributions for the year ended June 30, </w:t>
      </w:r>
      <w:r w:rsidRPr="005265D9">
        <w:rPr>
          <w:rStyle w:val="UpdatedThisYear"/>
        </w:rPr>
        <w:t>2025</w:t>
      </w:r>
      <w:r>
        <w:t xml:space="preserve">. The District’s proportion measured as of June 30, </w:t>
      </w:r>
      <w:r w:rsidRPr="005265D9">
        <w:rPr>
          <w:rStyle w:val="UpdatedThisYear"/>
        </w:rPr>
        <w:t>2025</w:t>
      </w:r>
      <w:r>
        <w:t xml:space="preserve">, and the change from its proportions measured as of June 30, </w:t>
      </w:r>
      <w:r w:rsidRPr="005265D9">
        <w:rPr>
          <w:rStyle w:val="UpdatedThisYear"/>
        </w:rPr>
        <w:t>2024</w:t>
      </w:r>
      <w:r>
        <w:t xml:space="preserve">, were: </w:t>
      </w:r>
      <w:r w:rsidR="005265D9" w:rsidRPr="005265D9">
        <w:rPr>
          <w:rStyle w:val="Placeholder"/>
        </w:rPr>
        <w:t>[</w:t>
      </w:r>
      <w:r w:rsidRPr="005265D9">
        <w:rPr>
          <w:rStyle w:val="Placeholder"/>
        </w:rPr>
        <w:t>Source: ASRS schedule of employer pension/OPEB allocations and calculation of difference between percentage from ASRS schedules of employer pension/OPEB allocations for current and prior measurement date</w:t>
      </w:r>
      <w:r w:rsidR="005265D9" w:rsidRPr="005265D9">
        <w:rPr>
          <w:rStyle w:val="Placeholde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610"/>
        <w:gridCol w:w="2610"/>
      </w:tblGrid>
      <w:tr w:rsidR="000A4E41" w:rsidRPr="00226B8E" w14:paraId="779E22F3" w14:textId="77777777">
        <w:trPr>
          <w:trHeight w:val="163"/>
        </w:trPr>
        <w:tc>
          <w:tcPr>
            <w:tcW w:w="4860" w:type="dxa"/>
            <w:vAlign w:val="bottom"/>
          </w:tcPr>
          <w:p w14:paraId="2CF2300D" w14:textId="77777777" w:rsidR="000A4E41" w:rsidRPr="00226B8E" w:rsidRDefault="000A4E41">
            <w:pPr>
              <w:pStyle w:val="BodyCopy"/>
              <w:jc w:val="center"/>
              <w:rPr>
                <w:b/>
                <w:bCs/>
                <w:sz w:val="18"/>
                <w:szCs w:val="18"/>
              </w:rPr>
            </w:pPr>
            <w:r w:rsidRPr="001603C8">
              <w:rPr>
                <w:b/>
                <w:bCs/>
                <w:sz w:val="18"/>
                <w:szCs w:val="18"/>
              </w:rPr>
              <w:t>ASRS</w:t>
            </w:r>
          </w:p>
        </w:tc>
        <w:tc>
          <w:tcPr>
            <w:tcW w:w="2610" w:type="dxa"/>
            <w:vAlign w:val="bottom"/>
          </w:tcPr>
          <w:p w14:paraId="622A3D3C" w14:textId="77777777" w:rsidR="000A4E41" w:rsidRPr="00226B8E" w:rsidRDefault="000A4E41">
            <w:pPr>
              <w:pStyle w:val="BodyCopy"/>
              <w:jc w:val="center"/>
              <w:rPr>
                <w:b/>
                <w:bCs/>
                <w:sz w:val="18"/>
                <w:szCs w:val="18"/>
              </w:rPr>
            </w:pPr>
            <w:r w:rsidRPr="001603C8">
              <w:rPr>
                <w:b/>
                <w:bCs/>
                <w:sz w:val="18"/>
                <w:szCs w:val="18"/>
              </w:rPr>
              <w:t>Proportion</w:t>
            </w:r>
            <w:r>
              <w:rPr>
                <w:b/>
                <w:bCs/>
                <w:sz w:val="18"/>
                <w:szCs w:val="18"/>
              </w:rPr>
              <w:br/>
            </w:r>
            <w:r w:rsidRPr="001603C8">
              <w:rPr>
                <w:b/>
                <w:bCs/>
                <w:sz w:val="18"/>
                <w:szCs w:val="18"/>
              </w:rPr>
              <w:t xml:space="preserve">June 30, </w:t>
            </w:r>
            <w:r w:rsidRPr="001603C8">
              <w:rPr>
                <w:rStyle w:val="UpdatedThisYear"/>
                <w:b/>
                <w:bCs/>
                <w:sz w:val="18"/>
                <w:szCs w:val="18"/>
              </w:rPr>
              <w:t>2025</w:t>
            </w:r>
          </w:p>
        </w:tc>
        <w:tc>
          <w:tcPr>
            <w:tcW w:w="2610" w:type="dxa"/>
            <w:vAlign w:val="bottom"/>
          </w:tcPr>
          <w:p w14:paraId="097C10D3" w14:textId="77777777" w:rsidR="000A4E41" w:rsidRPr="00226B8E" w:rsidRDefault="000A4E41">
            <w:pPr>
              <w:pStyle w:val="BodyCopy"/>
              <w:jc w:val="center"/>
              <w:rPr>
                <w:b/>
                <w:bCs/>
                <w:sz w:val="18"/>
                <w:szCs w:val="18"/>
              </w:rPr>
            </w:pPr>
            <w:r w:rsidRPr="001603C8">
              <w:rPr>
                <w:b/>
                <w:bCs/>
                <w:sz w:val="18"/>
                <w:szCs w:val="18"/>
              </w:rPr>
              <w:t xml:space="preserve">Increase (decrease) from June 30, </w:t>
            </w:r>
            <w:r w:rsidRPr="001603C8">
              <w:rPr>
                <w:rStyle w:val="UpdatedThisYear"/>
                <w:b/>
                <w:bCs/>
                <w:sz w:val="18"/>
                <w:szCs w:val="18"/>
              </w:rPr>
              <w:t>2024</w:t>
            </w:r>
          </w:p>
        </w:tc>
      </w:tr>
      <w:tr w:rsidR="000A4E41" w:rsidRPr="00226B8E" w14:paraId="0BF91D98" w14:textId="77777777">
        <w:trPr>
          <w:trHeight w:val="353"/>
        </w:trPr>
        <w:tc>
          <w:tcPr>
            <w:tcW w:w="4860" w:type="dxa"/>
            <w:tcBorders>
              <w:left w:val="single" w:sz="48" w:space="0" w:color="FFFFFF" w:themeColor="background1"/>
              <w:right w:val="single" w:sz="48" w:space="0" w:color="FFFFFF" w:themeColor="background1"/>
            </w:tcBorders>
          </w:tcPr>
          <w:p w14:paraId="08AFBC3E" w14:textId="77777777" w:rsidR="000A4E41" w:rsidRPr="00226B8E" w:rsidRDefault="000A4E41">
            <w:pPr>
              <w:pStyle w:val="BodyCopy"/>
              <w:rPr>
                <w:sz w:val="18"/>
                <w:szCs w:val="18"/>
              </w:rPr>
            </w:pPr>
            <w:r w:rsidRPr="001603C8">
              <w:rPr>
                <w:sz w:val="18"/>
                <w:szCs w:val="18"/>
              </w:rPr>
              <w:t>Pension</w:t>
            </w:r>
          </w:p>
        </w:tc>
        <w:tc>
          <w:tcPr>
            <w:tcW w:w="2610" w:type="dxa"/>
            <w:tcBorders>
              <w:left w:val="single" w:sz="48" w:space="0" w:color="FFFFFF" w:themeColor="background1"/>
              <w:right w:val="single" w:sz="48" w:space="0" w:color="FFFFFF" w:themeColor="background1"/>
            </w:tcBorders>
          </w:tcPr>
          <w:p w14:paraId="58D542A8" w14:textId="77777777" w:rsidR="000A4E41" w:rsidRPr="00226B8E" w:rsidRDefault="000A4E41">
            <w:pPr>
              <w:pStyle w:val="BodyCopy"/>
              <w:jc w:val="center"/>
              <w:rPr>
                <w:sz w:val="18"/>
                <w:szCs w:val="18"/>
              </w:rPr>
            </w:pPr>
            <w:r>
              <w:rPr>
                <w:sz w:val="18"/>
                <w:szCs w:val="18"/>
              </w:rPr>
              <w:t>%</w:t>
            </w:r>
          </w:p>
        </w:tc>
        <w:tc>
          <w:tcPr>
            <w:tcW w:w="2610" w:type="dxa"/>
            <w:tcBorders>
              <w:left w:val="single" w:sz="48" w:space="0" w:color="FFFFFF" w:themeColor="background1"/>
            </w:tcBorders>
          </w:tcPr>
          <w:p w14:paraId="086B0059" w14:textId="77777777" w:rsidR="000A4E41" w:rsidRPr="00226B8E" w:rsidRDefault="000A4E41">
            <w:pPr>
              <w:pStyle w:val="BodyCopy"/>
              <w:jc w:val="center"/>
              <w:rPr>
                <w:sz w:val="18"/>
                <w:szCs w:val="18"/>
              </w:rPr>
            </w:pPr>
          </w:p>
        </w:tc>
      </w:tr>
      <w:tr w:rsidR="000A4E41" w:rsidRPr="00226B8E" w14:paraId="78D892FA" w14:textId="77777777">
        <w:trPr>
          <w:trHeight w:val="353"/>
        </w:trPr>
        <w:tc>
          <w:tcPr>
            <w:tcW w:w="4860" w:type="dxa"/>
            <w:tcBorders>
              <w:left w:val="single" w:sz="48" w:space="0" w:color="FFFFFF" w:themeColor="background1"/>
              <w:right w:val="single" w:sz="48" w:space="0" w:color="FFFFFF" w:themeColor="background1"/>
            </w:tcBorders>
          </w:tcPr>
          <w:p w14:paraId="6EF0F9BA" w14:textId="77777777" w:rsidR="000A4E41" w:rsidRPr="004113E6" w:rsidRDefault="000A4E41">
            <w:pPr>
              <w:pStyle w:val="BodyCopy"/>
              <w:rPr>
                <w:sz w:val="18"/>
                <w:szCs w:val="18"/>
              </w:rPr>
            </w:pPr>
            <w:r w:rsidRPr="001603C8">
              <w:rPr>
                <w:sz w:val="18"/>
                <w:szCs w:val="18"/>
              </w:rPr>
              <w:t>Health insurance premium benefit</w:t>
            </w:r>
          </w:p>
        </w:tc>
        <w:tc>
          <w:tcPr>
            <w:tcW w:w="2610" w:type="dxa"/>
            <w:tcBorders>
              <w:left w:val="single" w:sz="48" w:space="0" w:color="FFFFFF" w:themeColor="background1"/>
              <w:right w:val="single" w:sz="48" w:space="0" w:color="FFFFFF" w:themeColor="background1"/>
            </w:tcBorders>
          </w:tcPr>
          <w:p w14:paraId="2DA9468A" w14:textId="77777777" w:rsidR="000A4E41" w:rsidRPr="00226B8E" w:rsidRDefault="000A4E41">
            <w:pPr>
              <w:pStyle w:val="BodyCopy"/>
              <w:jc w:val="center"/>
              <w:rPr>
                <w:sz w:val="18"/>
                <w:szCs w:val="18"/>
              </w:rPr>
            </w:pPr>
          </w:p>
        </w:tc>
        <w:tc>
          <w:tcPr>
            <w:tcW w:w="2610" w:type="dxa"/>
            <w:tcBorders>
              <w:left w:val="single" w:sz="48" w:space="0" w:color="FFFFFF" w:themeColor="background1"/>
            </w:tcBorders>
          </w:tcPr>
          <w:p w14:paraId="5203DA3F" w14:textId="77777777" w:rsidR="000A4E41" w:rsidRPr="00226B8E" w:rsidRDefault="000A4E41">
            <w:pPr>
              <w:pStyle w:val="BodyCopy"/>
              <w:jc w:val="center"/>
              <w:rPr>
                <w:sz w:val="18"/>
                <w:szCs w:val="18"/>
              </w:rPr>
            </w:pPr>
          </w:p>
        </w:tc>
      </w:tr>
      <w:tr w:rsidR="000A4E41" w:rsidRPr="00226B8E" w14:paraId="66613F08" w14:textId="77777777">
        <w:trPr>
          <w:trHeight w:val="353"/>
        </w:trPr>
        <w:tc>
          <w:tcPr>
            <w:tcW w:w="4860" w:type="dxa"/>
            <w:tcBorders>
              <w:left w:val="single" w:sz="48" w:space="0" w:color="FFFFFF" w:themeColor="background1"/>
              <w:right w:val="single" w:sz="48" w:space="0" w:color="FFFFFF" w:themeColor="background1"/>
            </w:tcBorders>
          </w:tcPr>
          <w:p w14:paraId="278B76D6" w14:textId="77777777" w:rsidR="000A4E41" w:rsidRPr="004113E6" w:rsidRDefault="000A4E41">
            <w:pPr>
              <w:pStyle w:val="BodyCopy"/>
              <w:rPr>
                <w:sz w:val="18"/>
                <w:szCs w:val="18"/>
              </w:rPr>
            </w:pPr>
            <w:r w:rsidRPr="001603C8">
              <w:rPr>
                <w:sz w:val="18"/>
                <w:szCs w:val="18"/>
              </w:rPr>
              <w:t>Long-term disability</w:t>
            </w:r>
          </w:p>
        </w:tc>
        <w:tc>
          <w:tcPr>
            <w:tcW w:w="2610" w:type="dxa"/>
            <w:tcBorders>
              <w:left w:val="single" w:sz="48" w:space="0" w:color="FFFFFF" w:themeColor="background1"/>
              <w:right w:val="single" w:sz="48" w:space="0" w:color="FFFFFF" w:themeColor="background1"/>
            </w:tcBorders>
          </w:tcPr>
          <w:p w14:paraId="2C5AA684" w14:textId="77777777" w:rsidR="000A4E41" w:rsidRPr="00226B8E" w:rsidRDefault="000A4E41">
            <w:pPr>
              <w:pStyle w:val="BodyCopy"/>
              <w:jc w:val="center"/>
              <w:rPr>
                <w:sz w:val="18"/>
                <w:szCs w:val="18"/>
              </w:rPr>
            </w:pPr>
          </w:p>
        </w:tc>
        <w:tc>
          <w:tcPr>
            <w:tcW w:w="2610" w:type="dxa"/>
            <w:tcBorders>
              <w:left w:val="single" w:sz="48" w:space="0" w:color="FFFFFF" w:themeColor="background1"/>
            </w:tcBorders>
          </w:tcPr>
          <w:p w14:paraId="2CB2E754" w14:textId="77777777" w:rsidR="000A4E41" w:rsidRPr="00226B8E" w:rsidRDefault="000A4E41">
            <w:pPr>
              <w:pStyle w:val="BodyCopy"/>
              <w:jc w:val="center"/>
              <w:rPr>
                <w:sz w:val="18"/>
                <w:szCs w:val="18"/>
              </w:rPr>
            </w:pPr>
          </w:p>
        </w:tc>
      </w:tr>
    </w:tbl>
    <w:p w14:paraId="3DDCD20D" w14:textId="56FA9F83" w:rsidR="008A053C" w:rsidRPr="000A4E41" w:rsidRDefault="000A4E41" w:rsidP="00775E42">
      <w:pPr>
        <w:pStyle w:val="BodyCopy"/>
        <w:spacing w:before="240"/>
        <w:rPr>
          <w:rStyle w:val="Placeholder"/>
        </w:rPr>
      </w:pPr>
      <w:r w:rsidRPr="000A4E41">
        <w:rPr>
          <w:rStyle w:val="Placeholder"/>
        </w:rPr>
        <w:t>[</w:t>
      </w:r>
      <w:r w:rsidR="00FE5578" w:rsidRPr="000A4E41">
        <w:rPr>
          <w:rStyle w:val="Placeholder"/>
        </w:rPr>
        <w:t>If any changes expected to have a significant effect on the measurement of the District’s proportionate share of the collective net pension/OPEB liability occurred between the measurement date and the reporting date, the District should provide a brief description of the nature of the changes and the amount of the expected resultant change in the District’s proportionate share of the collective net pension/OPEB liability, if known.</w:t>
      </w:r>
      <w:r w:rsidRPr="000A4E41">
        <w:rPr>
          <w:rStyle w:val="Placeholder"/>
        </w:rPr>
        <w:t>]</w:t>
      </w:r>
    </w:p>
    <w:p w14:paraId="47FE6EA6" w14:textId="77777777" w:rsidR="00CF591A" w:rsidRPr="00A66D2B" w:rsidRDefault="00CF591A" w:rsidP="00CF591A">
      <w:pPr>
        <w:pStyle w:val="Heading3"/>
        <w:rPr>
          <w:sz w:val="28"/>
          <w:szCs w:val="28"/>
        </w:rPr>
      </w:pPr>
      <w:r w:rsidRPr="00A66D2B">
        <w:rPr>
          <w:sz w:val="28"/>
          <w:szCs w:val="28"/>
        </w:rPr>
        <w:lastRenderedPageBreak/>
        <w:t>Deferred outflows/inflows of resources</w:t>
      </w:r>
    </w:p>
    <w:p w14:paraId="3F1E880D" w14:textId="52906239" w:rsidR="000A4E41" w:rsidRDefault="00CF591A" w:rsidP="00FE5578">
      <w:pPr>
        <w:pStyle w:val="BodyCopy"/>
      </w:pPr>
      <w:proofErr w:type="gramStart"/>
      <w:r w:rsidRPr="00CF591A">
        <w:t>At</w:t>
      </w:r>
      <w:proofErr w:type="gramEnd"/>
      <w:r w:rsidRPr="00CF591A">
        <w:t xml:space="preserve"> June 30, </w:t>
      </w:r>
      <w:r w:rsidRPr="00CF591A">
        <w:rPr>
          <w:rStyle w:val="UpdatedThisYear"/>
        </w:rPr>
        <w:t>2026</w:t>
      </w:r>
      <w:r w:rsidRPr="00CF591A">
        <w:t xml:space="preserve">, the District reported deferred outflows of resources and deferred inflows of resources related to pensions and OPEB from the following sources: </w:t>
      </w:r>
      <w:r w:rsidRPr="00CF591A">
        <w:rPr>
          <w:rStyle w:val="Placeholder"/>
        </w:rPr>
        <w:t>[Source: ASRS schedule of pension/OPEB amounts by employer]</w:t>
      </w: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152"/>
        <w:gridCol w:w="1152"/>
        <w:gridCol w:w="1152"/>
        <w:gridCol w:w="1152"/>
        <w:gridCol w:w="1152"/>
        <w:gridCol w:w="1152"/>
      </w:tblGrid>
      <w:tr w:rsidR="00B00397" w:rsidRPr="00226B8E" w14:paraId="552B95E1" w14:textId="77777777">
        <w:trPr>
          <w:tblHeader/>
        </w:trPr>
        <w:tc>
          <w:tcPr>
            <w:tcW w:w="3168" w:type="dxa"/>
            <w:tcBorders>
              <w:right w:val="single" w:sz="48" w:space="0" w:color="FFFFFF" w:themeColor="background1"/>
            </w:tcBorders>
            <w:vAlign w:val="bottom"/>
          </w:tcPr>
          <w:p w14:paraId="60842267" w14:textId="77777777" w:rsidR="00B00397" w:rsidRPr="00226B8E" w:rsidRDefault="00B00397">
            <w:pPr>
              <w:pStyle w:val="BodyCopy"/>
              <w:jc w:val="center"/>
              <w:rPr>
                <w:b/>
                <w:bCs/>
                <w:sz w:val="18"/>
                <w:szCs w:val="18"/>
              </w:rPr>
            </w:pPr>
          </w:p>
        </w:tc>
        <w:tc>
          <w:tcPr>
            <w:tcW w:w="2304" w:type="dxa"/>
            <w:gridSpan w:val="2"/>
            <w:tcBorders>
              <w:left w:val="single" w:sz="48" w:space="0" w:color="FFFFFF" w:themeColor="background1"/>
              <w:bottom w:val="single" w:sz="4" w:space="0" w:color="auto"/>
              <w:right w:val="single" w:sz="48" w:space="0" w:color="FFFFFF" w:themeColor="background1"/>
            </w:tcBorders>
            <w:vAlign w:val="bottom"/>
          </w:tcPr>
          <w:p w14:paraId="4828B8B0" w14:textId="77777777" w:rsidR="00B00397" w:rsidRPr="009525F8" w:rsidRDefault="00B00397">
            <w:pPr>
              <w:pStyle w:val="BodyCopy"/>
              <w:jc w:val="center"/>
              <w:rPr>
                <w:rFonts w:ascii="Swis721 Md BT" w:hAnsi="Swis721 Md BT"/>
                <w:sz w:val="18"/>
                <w:szCs w:val="18"/>
              </w:rPr>
            </w:pPr>
            <w:r>
              <w:rPr>
                <w:rFonts w:ascii="Swis721 Md BT" w:hAnsi="Swis721 Md BT"/>
                <w:sz w:val="18"/>
                <w:szCs w:val="18"/>
              </w:rPr>
              <w:t>Pension</w:t>
            </w:r>
          </w:p>
        </w:tc>
        <w:tc>
          <w:tcPr>
            <w:tcW w:w="2304" w:type="dxa"/>
            <w:gridSpan w:val="2"/>
            <w:tcBorders>
              <w:left w:val="single" w:sz="48" w:space="0" w:color="FFFFFF" w:themeColor="background1"/>
              <w:bottom w:val="single" w:sz="4" w:space="0" w:color="auto"/>
              <w:right w:val="single" w:sz="48" w:space="0" w:color="FFFFFF" w:themeColor="background1"/>
            </w:tcBorders>
            <w:vAlign w:val="bottom"/>
          </w:tcPr>
          <w:p w14:paraId="5D4207A9" w14:textId="77777777" w:rsidR="00B00397" w:rsidRPr="009525F8" w:rsidRDefault="00B00397">
            <w:pPr>
              <w:pStyle w:val="BodyCopy"/>
              <w:jc w:val="center"/>
              <w:rPr>
                <w:rFonts w:ascii="Swis721 Md BT" w:hAnsi="Swis721 Md BT"/>
                <w:sz w:val="18"/>
                <w:szCs w:val="18"/>
              </w:rPr>
            </w:pPr>
            <w:r w:rsidRPr="00F55C16">
              <w:rPr>
                <w:rFonts w:ascii="Swis721 Md BT" w:hAnsi="Swis721 Md BT"/>
                <w:sz w:val="18"/>
                <w:szCs w:val="18"/>
              </w:rPr>
              <w:t>Health insurance premium benefit</w:t>
            </w:r>
          </w:p>
        </w:tc>
        <w:tc>
          <w:tcPr>
            <w:tcW w:w="2304" w:type="dxa"/>
            <w:gridSpan w:val="2"/>
            <w:tcBorders>
              <w:left w:val="single" w:sz="48" w:space="0" w:color="FFFFFF" w:themeColor="background1"/>
              <w:bottom w:val="single" w:sz="4" w:space="0" w:color="auto"/>
              <w:right w:val="single" w:sz="48" w:space="0" w:color="FFFFFF" w:themeColor="background1"/>
            </w:tcBorders>
            <w:vAlign w:val="bottom"/>
          </w:tcPr>
          <w:p w14:paraId="492CC26C" w14:textId="77777777" w:rsidR="00B00397" w:rsidRPr="009525F8" w:rsidRDefault="00B00397">
            <w:pPr>
              <w:pStyle w:val="BodyCopy"/>
              <w:jc w:val="center"/>
              <w:rPr>
                <w:rFonts w:ascii="Swis721 Md BT" w:hAnsi="Swis721 Md BT"/>
                <w:sz w:val="18"/>
                <w:szCs w:val="18"/>
              </w:rPr>
            </w:pPr>
            <w:r w:rsidRPr="00F55C16">
              <w:rPr>
                <w:rFonts w:ascii="Swis721 Md BT" w:hAnsi="Swis721 Md BT"/>
                <w:sz w:val="18"/>
                <w:szCs w:val="18"/>
              </w:rPr>
              <w:t>Long-term disability</w:t>
            </w:r>
          </w:p>
        </w:tc>
      </w:tr>
      <w:tr w:rsidR="00B00397" w:rsidRPr="00226B8E" w14:paraId="76B08AA0" w14:textId="77777777">
        <w:trPr>
          <w:tblHeader/>
        </w:trPr>
        <w:tc>
          <w:tcPr>
            <w:tcW w:w="3168" w:type="dxa"/>
            <w:tcBorders>
              <w:right w:val="single" w:sz="48" w:space="0" w:color="FFFFFF" w:themeColor="background1"/>
            </w:tcBorders>
            <w:vAlign w:val="bottom"/>
          </w:tcPr>
          <w:p w14:paraId="0421C11E" w14:textId="77777777" w:rsidR="00B00397" w:rsidRPr="00226B8E" w:rsidRDefault="00B00397">
            <w:pPr>
              <w:pStyle w:val="BodyCopy"/>
              <w:jc w:val="center"/>
              <w:rPr>
                <w:b/>
                <w:bCs/>
                <w:sz w:val="18"/>
                <w:szCs w:val="18"/>
              </w:rPr>
            </w:pPr>
            <w:r>
              <w:rPr>
                <w:b/>
                <w:bCs/>
                <w:sz w:val="18"/>
                <w:szCs w:val="18"/>
              </w:rPr>
              <w:t>ASRS</w:t>
            </w:r>
          </w:p>
        </w:tc>
        <w:tc>
          <w:tcPr>
            <w:tcW w:w="1152" w:type="dxa"/>
            <w:tcBorders>
              <w:top w:val="single" w:sz="4" w:space="0" w:color="auto"/>
              <w:left w:val="single" w:sz="48" w:space="0" w:color="FFFFFF" w:themeColor="background1"/>
              <w:right w:val="single" w:sz="48" w:space="0" w:color="FFFFFF" w:themeColor="background1"/>
            </w:tcBorders>
            <w:vAlign w:val="bottom"/>
          </w:tcPr>
          <w:p w14:paraId="1DFA505A" w14:textId="77777777" w:rsidR="00B00397" w:rsidRPr="00226B8E" w:rsidRDefault="00B00397">
            <w:pPr>
              <w:pStyle w:val="BodyCopy"/>
              <w:jc w:val="center"/>
              <w:rPr>
                <w:b/>
                <w:bCs/>
                <w:sz w:val="18"/>
                <w:szCs w:val="18"/>
              </w:rPr>
            </w:pPr>
            <w:r w:rsidRPr="009525F8">
              <w:rPr>
                <w:rFonts w:ascii="Swis721 Md BT" w:hAnsi="Swis721 Md BT"/>
                <w:sz w:val="18"/>
                <w:szCs w:val="18"/>
              </w:rPr>
              <w:t>Deferred outflows of resources</w:t>
            </w:r>
          </w:p>
        </w:tc>
        <w:tc>
          <w:tcPr>
            <w:tcW w:w="1152" w:type="dxa"/>
            <w:tcBorders>
              <w:top w:val="single" w:sz="4" w:space="0" w:color="auto"/>
              <w:left w:val="single" w:sz="48" w:space="0" w:color="FFFFFF" w:themeColor="background1"/>
              <w:right w:val="single" w:sz="48" w:space="0" w:color="FFFFFF" w:themeColor="background1"/>
            </w:tcBorders>
            <w:vAlign w:val="bottom"/>
          </w:tcPr>
          <w:p w14:paraId="26E945DE" w14:textId="77777777" w:rsidR="00B00397" w:rsidRPr="00226B8E" w:rsidRDefault="00B00397">
            <w:pPr>
              <w:pStyle w:val="BodyCopy"/>
              <w:jc w:val="center"/>
              <w:rPr>
                <w:b/>
                <w:bCs/>
                <w:sz w:val="18"/>
                <w:szCs w:val="18"/>
              </w:rPr>
            </w:pPr>
            <w:r w:rsidRPr="009525F8">
              <w:rPr>
                <w:rFonts w:ascii="Swis721 Md BT" w:hAnsi="Swis721 Md BT"/>
                <w:sz w:val="18"/>
                <w:szCs w:val="18"/>
              </w:rPr>
              <w:t>Deferred inflows of resources</w:t>
            </w:r>
          </w:p>
        </w:tc>
        <w:tc>
          <w:tcPr>
            <w:tcW w:w="1152" w:type="dxa"/>
            <w:tcBorders>
              <w:top w:val="single" w:sz="4" w:space="0" w:color="auto"/>
              <w:left w:val="single" w:sz="48" w:space="0" w:color="FFFFFF" w:themeColor="background1"/>
              <w:right w:val="single" w:sz="48" w:space="0" w:color="FFFFFF" w:themeColor="background1"/>
            </w:tcBorders>
            <w:vAlign w:val="bottom"/>
          </w:tcPr>
          <w:p w14:paraId="5E2A1FD3" w14:textId="77777777" w:rsidR="00B00397" w:rsidRPr="00226B8E" w:rsidRDefault="00B00397">
            <w:pPr>
              <w:pStyle w:val="BodyCopy"/>
              <w:jc w:val="center"/>
              <w:rPr>
                <w:b/>
                <w:bCs/>
                <w:sz w:val="18"/>
                <w:szCs w:val="18"/>
              </w:rPr>
            </w:pPr>
            <w:r w:rsidRPr="009525F8">
              <w:rPr>
                <w:rFonts w:ascii="Swis721 Md BT" w:hAnsi="Swis721 Md BT"/>
                <w:sz w:val="18"/>
                <w:szCs w:val="18"/>
              </w:rPr>
              <w:t>Deferred outflows of resources</w:t>
            </w:r>
          </w:p>
        </w:tc>
        <w:tc>
          <w:tcPr>
            <w:tcW w:w="1152" w:type="dxa"/>
            <w:tcBorders>
              <w:top w:val="single" w:sz="4" w:space="0" w:color="auto"/>
              <w:left w:val="single" w:sz="48" w:space="0" w:color="FFFFFF" w:themeColor="background1"/>
              <w:right w:val="single" w:sz="48" w:space="0" w:color="FFFFFF" w:themeColor="background1"/>
            </w:tcBorders>
            <w:vAlign w:val="bottom"/>
          </w:tcPr>
          <w:p w14:paraId="1113DB1D" w14:textId="77777777" w:rsidR="00B00397" w:rsidRPr="00226B8E" w:rsidRDefault="00B00397">
            <w:pPr>
              <w:pStyle w:val="BodyCopy"/>
              <w:jc w:val="center"/>
              <w:rPr>
                <w:b/>
                <w:bCs/>
                <w:sz w:val="18"/>
                <w:szCs w:val="18"/>
              </w:rPr>
            </w:pPr>
            <w:r w:rsidRPr="009525F8">
              <w:rPr>
                <w:rFonts w:ascii="Swis721 Md BT" w:hAnsi="Swis721 Md BT"/>
                <w:sz w:val="18"/>
                <w:szCs w:val="18"/>
              </w:rPr>
              <w:t>Deferred inflows of resources</w:t>
            </w:r>
          </w:p>
        </w:tc>
        <w:tc>
          <w:tcPr>
            <w:tcW w:w="1152" w:type="dxa"/>
            <w:tcBorders>
              <w:top w:val="single" w:sz="4" w:space="0" w:color="auto"/>
              <w:left w:val="single" w:sz="48" w:space="0" w:color="FFFFFF" w:themeColor="background1"/>
              <w:right w:val="single" w:sz="48" w:space="0" w:color="FFFFFF" w:themeColor="background1"/>
            </w:tcBorders>
            <w:vAlign w:val="bottom"/>
          </w:tcPr>
          <w:p w14:paraId="41C9ABDF" w14:textId="77777777" w:rsidR="00B00397" w:rsidRPr="00226B8E" w:rsidRDefault="00B00397">
            <w:pPr>
              <w:pStyle w:val="BodyCopy"/>
              <w:jc w:val="center"/>
              <w:rPr>
                <w:b/>
                <w:bCs/>
                <w:sz w:val="18"/>
                <w:szCs w:val="18"/>
              </w:rPr>
            </w:pPr>
            <w:r w:rsidRPr="009525F8">
              <w:rPr>
                <w:rFonts w:ascii="Swis721 Md BT" w:hAnsi="Swis721 Md BT"/>
                <w:sz w:val="18"/>
                <w:szCs w:val="18"/>
              </w:rPr>
              <w:t>Deferred outflows of resources</w:t>
            </w:r>
          </w:p>
        </w:tc>
        <w:tc>
          <w:tcPr>
            <w:tcW w:w="1152" w:type="dxa"/>
            <w:tcBorders>
              <w:top w:val="single" w:sz="4" w:space="0" w:color="auto"/>
              <w:left w:val="single" w:sz="48" w:space="0" w:color="FFFFFF" w:themeColor="background1"/>
              <w:right w:val="single" w:sz="48" w:space="0" w:color="FFFFFF" w:themeColor="background1"/>
            </w:tcBorders>
            <w:vAlign w:val="bottom"/>
          </w:tcPr>
          <w:p w14:paraId="70D356A9" w14:textId="77777777" w:rsidR="00B00397" w:rsidRPr="00226B8E" w:rsidRDefault="00B00397">
            <w:pPr>
              <w:pStyle w:val="BodyCopy"/>
              <w:jc w:val="center"/>
              <w:rPr>
                <w:b/>
                <w:bCs/>
                <w:sz w:val="18"/>
                <w:szCs w:val="18"/>
              </w:rPr>
            </w:pPr>
            <w:r w:rsidRPr="009525F8">
              <w:rPr>
                <w:rFonts w:ascii="Swis721 Md BT" w:hAnsi="Swis721 Md BT"/>
                <w:sz w:val="18"/>
                <w:szCs w:val="18"/>
              </w:rPr>
              <w:t>Deferred inflows of resources</w:t>
            </w:r>
          </w:p>
        </w:tc>
      </w:tr>
      <w:tr w:rsidR="00361670" w:rsidRPr="00226B8E" w14:paraId="2B2EE0D2" w14:textId="77777777">
        <w:tc>
          <w:tcPr>
            <w:tcW w:w="3168" w:type="dxa"/>
            <w:tcBorders>
              <w:right w:val="single" w:sz="48" w:space="0" w:color="FFFFFF" w:themeColor="background1"/>
            </w:tcBorders>
          </w:tcPr>
          <w:p w14:paraId="6DC3186E" w14:textId="10D50CEC" w:rsidR="00361670" w:rsidRPr="00D82E11" w:rsidRDefault="00361670" w:rsidP="00361670">
            <w:pPr>
              <w:pStyle w:val="TableBody"/>
            </w:pPr>
            <w:r w:rsidRPr="00E83355">
              <w:t>Differences between expected and actual experience</w:t>
            </w:r>
          </w:p>
        </w:tc>
        <w:tc>
          <w:tcPr>
            <w:tcW w:w="1152" w:type="dxa"/>
            <w:tcBorders>
              <w:left w:val="single" w:sz="48" w:space="0" w:color="FFFFFF" w:themeColor="background1"/>
              <w:right w:val="single" w:sz="48" w:space="0" w:color="FFFFFF" w:themeColor="background1"/>
            </w:tcBorders>
          </w:tcPr>
          <w:p w14:paraId="708D1AFC" w14:textId="77777777" w:rsidR="00361670" w:rsidRPr="00226B8E" w:rsidRDefault="00361670" w:rsidP="00361670">
            <w:pPr>
              <w:pStyle w:val="BodyCopy"/>
              <w:rPr>
                <w:sz w:val="18"/>
                <w:szCs w:val="18"/>
              </w:rPr>
            </w:pPr>
            <w:r>
              <w:rPr>
                <w:sz w:val="18"/>
                <w:szCs w:val="18"/>
              </w:rPr>
              <w:t>$</w:t>
            </w:r>
          </w:p>
        </w:tc>
        <w:tc>
          <w:tcPr>
            <w:tcW w:w="1152" w:type="dxa"/>
            <w:tcBorders>
              <w:left w:val="single" w:sz="48" w:space="0" w:color="FFFFFF" w:themeColor="background1"/>
              <w:right w:val="single" w:sz="48" w:space="0" w:color="FFFFFF" w:themeColor="background1"/>
            </w:tcBorders>
          </w:tcPr>
          <w:p w14:paraId="70512C75" w14:textId="77777777" w:rsidR="00361670" w:rsidRPr="00226B8E" w:rsidRDefault="00361670" w:rsidP="00361670">
            <w:pPr>
              <w:pStyle w:val="BodyCopy"/>
              <w:rPr>
                <w:sz w:val="18"/>
                <w:szCs w:val="18"/>
              </w:rPr>
            </w:pPr>
            <w:r>
              <w:rPr>
                <w:sz w:val="18"/>
                <w:szCs w:val="18"/>
              </w:rPr>
              <w:t>$</w:t>
            </w:r>
          </w:p>
        </w:tc>
        <w:tc>
          <w:tcPr>
            <w:tcW w:w="1152" w:type="dxa"/>
            <w:tcBorders>
              <w:left w:val="single" w:sz="48" w:space="0" w:color="FFFFFF" w:themeColor="background1"/>
              <w:right w:val="single" w:sz="48" w:space="0" w:color="FFFFFF" w:themeColor="background1"/>
            </w:tcBorders>
          </w:tcPr>
          <w:p w14:paraId="75236888" w14:textId="77777777" w:rsidR="00361670" w:rsidRPr="00226B8E" w:rsidRDefault="00361670" w:rsidP="00361670">
            <w:pPr>
              <w:pStyle w:val="BodyCopy"/>
              <w:rPr>
                <w:sz w:val="18"/>
                <w:szCs w:val="18"/>
              </w:rPr>
            </w:pPr>
            <w:r>
              <w:rPr>
                <w:sz w:val="18"/>
                <w:szCs w:val="18"/>
              </w:rPr>
              <w:t>$</w:t>
            </w:r>
          </w:p>
        </w:tc>
        <w:tc>
          <w:tcPr>
            <w:tcW w:w="1152" w:type="dxa"/>
            <w:tcBorders>
              <w:left w:val="single" w:sz="48" w:space="0" w:color="FFFFFF" w:themeColor="background1"/>
              <w:right w:val="single" w:sz="48" w:space="0" w:color="FFFFFF" w:themeColor="background1"/>
            </w:tcBorders>
          </w:tcPr>
          <w:p w14:paraId="6A6E1620" w14:textId="77777777" w:rsidR="00361670" w:rsidRPr="00226B8E" w:rsidRDefault="00361670" w:rsidP="00361670">
            <w:pPr>
              <w:pStyle w:val="BodyCopy"/>
              <w:rPr>
                <w:sz w:val="18"/>
                <w:szCs w:val="18"/>
              </w:rPr>
            </w:pPr>
            <w:r>
              <w:rPr>
                <w:sz w:val="18"/>
                <w:szCs w:val="18"/>
              </w:rPr>
              <w:t>$</w:t>
            </w:r>
          </w:p>
        </w:tc>
        <w:tc>
          <w:tcPr>
            <w:tcW w:w="1152" w:type="dxa"/>
            <w:tcBorders>
              <w:left w:val="single" w:sz="48" w:space="0" w:color="FFFFFF" w:themeColor="background1"/>
              <w:right w:val="single" w:sz="48" w:space="0" w:color="FFFFFF" w:themeColor="background1"/>
            </w:tcBorders>
          </w:tcPr>
          <w:p w14:paraId="1C53B90C" w14:textId="77777777" w:rsidR="00361670" w:rsidRPr="00226B8E" w:rsidRDefault="00361670" w:rsidP="00361670">
            <w:pPr>
              <w:pStyle w:val="BodyCopy"/>
              <w:rPr>
                <w:sz w:val="18"/>
                <w:szCs w:val="18"/>
              </w:rPr>
            </w:pPr>
            <w:r>
              <w:rPr>
                <w:sz w:val="18"/>
                <w:szCs w:val="18"/>
              </w:rPr>
              <w:t>$</w:t>
            </w:r>
          </w:p>
        </w:tc>
        <w:tc>
          <w:tcPr>
            <w:tcW w:w="1152" w:type="dxa"/>
            <w:tcBorders>
              <w:left w:val="single" w:sz="48" w:space="0" w:color="FFFFFF" w:themeColor="background1"/>
              <w:right w:val="single" w:sz="48" w:space="0" w:color="FFFFFF" w:themeColor="background1"/>
            </w:tcBorders>
          </w:tcPr>
          <w:p w14:paraId="52EEB8A8" w14:textId="77777777" w:rsidR="00361670" w:rsidRPr="00226B8E" w:rsidRDefault="00361670" w:rsidP="00361670">
            <w:pPr>
              <w:pStyle w:val="BodyCopy"/>
              <w:rPr>
                <w:sz w:val="18"/>
                <w:szCs w:val="18"/>
              </w:rPr>
            </w:pPr>
            <w:r>
              <w:rPr>
                <w:sz w:val="18"/>
                <w:szCs w:val="18"/>
              </w:rPr>
              <w:t>$</w:t>
            </w:r>
          </w:p>
        </w:tc>
      </w:tr>
      <w:tr w:rsidR="00361670" w:rsidRPr="00226B8E" w14:paraId="18876D91" w14:textId="77777777">
        <w:tc>
          <w:tcPr>
            <w:tcW w:w="3168" w:type="dxa"/>
            <w:tcBorders>
              <w:right w:val="single" w:sz="48" w:space="0" w:color="FFFFFF" w:themeColor="background1"/>
            </w:tcBorders>
          </w:tcPr>
          <w:p w14:paraId="40739F52" w14:textId="161EE0AB" w:rsidR="00361670" w:rsidRPr="00D82E11" w:rsidRDefault="00361670" w:rsidP="00361670">
            <w:pPr>
              <w:pStyle w:val="TableBody"/>
            </w:pPr>
            <w:r w:rsidRPr="00E83355">
              <w:t>Changes of assumptions or other inputs</w:t>
            </w:r>
          </w:p>
        </w:tc>
        <w:tc>
          <w:tcPr>
            <w:tcW w:w="1152" w:type="dxa"/>
            <w:tcBorders>
              <w:left w:val="single" w:sz="48" w:space="0" w:color="FFFFFF" w:themeColor="background1"/>
              <w:right w:val="single" w:sz="48" w:space="0" w:color="FFFFFF" w:themeColor="background1"/>
            </w:tcBorders>
          </w:tcPr>
          <w:p w14:paraId="2EB3EE1F"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47C2F33A"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1CF9DB5A"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3860D906"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76728009"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21A6D6B4" w14:textId="77777777" w:rsidR="00361670" w:rsidRPr="00226B8E" w:rsidRDefault="00361670" w:rsidP="00361670">
            <w:pPr>
              <w:pStyle w:val="BodyCopy"/>
              <w:rPr>
                <w:sz w:val="18"/>
                <w:szCs w:val="18"/>
              </w:rPr>
            </w:pPr>
          </w:p>
        </w:tc>
      </w:tr>
      <w:tr w:rsidR="00361670" w:rsidRPr="00226B8E" w14:paraId="139E9AC4" w14:textId="77777777">
        <w:tc>
          <w:tcPr>
            <w:tcW w:w="3168" w:type="dxa"/>
            <w:tcBorders>
              <w:right w:val="single" w:sz="48" w:space="0" w:color="FFFFFF" w:themeColor="background1"/>
            </w:tcBorders>
          </w:tcPr>
          <w:p w14:paraId="1E8313AB" w14:textId="7256025F" w:rsidR="00361670" w:rsidRPr="00D82E11" w:rsidRDefault="00361670" w:rsidP="00361670">
            <w:pPr>
              <w:pStyle w:val="TableBody"/>
            </w:pPr>
            <w:r w:rsidRPr="00E83355">
              <w:t>Net difference between projected and actual earnings on plan investments</w:t>
            </w:r>
          </w:p>
        </w:tc>
        <w:tc>
          <w:tcPr>
            <w:tcW w:w="1152" w:type="dxa"/>
            <w:tcBorders>
              <w:left w:val="single" w:sz="48" w:space="0" w:color="FFFFFF" w:themeColor="background1"/>
              <w:right w:val="single" w:sz="48" w:space="0" w:color="FFFFFF" w:themeColor="background1"/>
            </w:tcBorders>
          </w:tcPr>
          <w:p w14:paraId="25963F3F"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1005093D"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2C40293A"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347A5529"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5421DD7C"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323AC4DA" w14:textId="77777777" w:rsidR="00361670" w:rsidRPr="00226B8E" w:rsidRDefault="00361670" w:rsidP="00361670">
            <w:pPr>
              <w:pStyle w:val="BodyCopy"/>
              <w:rPr>
                <w:sz w:val="18"/>
                <w:szCs w:val="18"/>
              </w:rPr>
            </w:pPr>
          </w:p>
        </w:tc>
      </w:tr>
      <w:tr w:rsidR="00361670" w:rsidRPr="00226B8E" w14:paraId="2CCF64F7" w14:textId="77777777">
        <w:tc>
          <w:tcPr>
            <w:tcW w:w="3168" w:type="dxa"/>
            <w:tcBorders>
              <w:right w:val="single" w:sz="48" w:space="0" w:color="FFFFFF" w:themeColor="background1"/>
            </w:tcBorders>
          </w:tcPr>
          <w:p w14:paraId="46A41430" w14:textId="409DABBF" w:rsidR="00361670" w:rsidRPr="00D82E11" w:rsidRDefault="00361670" w:rsidP="00361670">
            <w:pPr>
              <w:pStyle w:val="TableBody"/>
            </w:pPr>
            <w:r w:rsidRPr="00E83355">
              <w:t>Changes in proportion and differences between district contributions and proportionate share of contributions</w:t>
            </w:r>
          </w:p>
        </w:tc>
        <w:tc>
          <w:tcPr>
            <w:tcW w:w="1152" w:type="dxa"/>
            <w:tcBorders>
              <w:left w:val="single" w:sz="48" w:space="0" w:color="FFFFFF" w:themeColor="background1"/>
              <w:right w:val="single" w:sz="48" w:space="0" w:color="FFFFFF" w:themeColor="background1"/>
            </w:tcBorders>
          </w:tcPr>
          <w:p w14:paraId="1FA75E1D"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72D24EDB"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09281CFA"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62EC4835"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1D9B0B99" w14:textId="77777777" w:rsidR="00361670" w:rsidRPr="00226B8E" w:rsidRDefault="00361670" w:rsidP="00361670">
            <w:pPr>
              <w:pStyle w:val="BodyCopy"/>
              <w:rPr>
                <w:sz w:val="18"/>
                <w:szCs w:val="18"/>
              </w:rPr>
            </w:pPr>
          </w:p>
        </w:tc>
        <w:tc>
          <w:tcPr>
            <w:tcW w:w="1152" w:type="dxa"/>
            <w:tcBorders>
              <w:left w:val="single" w:sz="48" w:space="0" w:color="FFFFFF" w:themeColor="background1"/>
              <w:right w:val="single" w:sz="48" w:space="0" w:color="FFFFFF" w:themeColor="background1"/>
            </w:tcBorders>
          </w:tcPr>
          <w:p w14:paraId="6018A719" w14:textId="77777777" w:rsidR="00361670" w:rsidRPr="00226B8E" w:rsidRDefault="00361670" w:rsidP="00361670">
            <w:pPr>
              <w:pStyle w:val="BodyCopy"/>
              <w:rPr>
                <w:sz w:val="18"/>
                <w:szCs w:val="18"/>
              </w:rPr>
            </w:pPr>
          </w:p>
        </w:tc>
      </w:tr>
      <w:tr w:rsidR="00361670" w:rsidRPr="00226B8E" w14:paraId="26C778B1" w14:textId="77777777">
        <w:tc>
          <w:tcPr>
            <w:tcW w:w="3168" w:type="dxa"/>
            <w:tcBorders>
              <w:right w:val="single" w:sz="48" w:space="0" w:color="FFFFFF" w:themeColor="background1"/>
            </w:tcBorders>
          </w:tcPr>
          <w:p w14:paraId="2B612D60" w14:textId="14462DDB" w:rsidR="00361670" w:rsidRPr="00D82E11" w:rsidRDefault="00361670" w:rsidP="00361670">
            <w:pPr>
              <w:pStyle w:val="TableBody"/>
            </w:pPr>
            <w:r w:rsidRPr="00E83355">
              <w:t xml:space="preserve">District contributions </w:t>
            </w:r>
            <w:proofErr w:type="gramStart"/>
            <w:r w:rsidRPr="00E83355">
              <w:t>subsequent to</w:t>
            </w:r>
            <w:proofErr w:type="gramEnd"/>
            <w:r w:rsidRPr="00E83355">
              <w:t xml:space="preserve"> the measurement date </w:t>
            </w:r>
            <w:r w:rsidRPr="00361670">
              <w:rPr>
                <w:rStyle w:val="TablePlaceholder"/>
              </w:rPr>
              <w:t>[Source: district records]</w:t>
            </w:r>
          </w:p>
        </w:tc>
        <w:tc>
          <w:tcPr>
            <w:tcW w:w="1152" w:type="dxa"/>
            <w:tcBorders>
              <w:left w:val="single" w:sz="48" w:space="0" w:color="FFFFFF" w:themeColor="background1"/>
              <w:bottom w:val="single" w:sz="4" w:space="0" w:color="auto"/>
              <w:right w:val="single" w:sz="48" w:space="0" w:color="FFFFFF" w:themeColor="background1"/>
            </w:tcBorders>
          </w:tcPr>
          <w:p w14:paraId="4A1686F4" w14:textId="77777777" w:rsidR="00361670" w:rsidRPr="00226B8E" w:rsidRDefault="00361670" w:rsidP="00361670">
            <w:pPr>
              <w:pStyle w:val="BodyCopy"/>
              <w:rPr>
                <w:sz w:val="18"/>
                <w:szCs w:val="18"/>
              </w:rPr>
            </w:pPr>
          </w:p>
        </w:tc>
        <w:tc>
          <w:tcPr>
            <w:tcW w:w="1152" w:type="dxa"/>
            <w:tcBorders>
              <w:left w:val="single" w:sz="48" w:space="0" w:color="FFFFFF" w:themeColor="background1"/>
              <w:bottom w:val="single" w:sz="4" w:space="0" w:color="auto"/>
              <w:right w:val="single" w:sz="48" w:space="0" w:color="FFFFFF" w:themeColor="background1"/>
            </w:tcBorders>
          </w:tcPr>
          <w:p w14:paraId="5D4418A1" w14:textId="77777777" w:rsidR="00361670" w:rsidRPr="00226B8E" w:rsidRDefault="00361670" w:rsidP="00361670">
            <w:pPr>
              <w:pStyle w:val="BodyCopy"/>
              <w:rPr>
                <w:sz w:val="18"/>
                <w:szCs w:val="18"/>
              </w:rPr>
            </w:pPr>
          </w:p>
        </w:tc>
        <w:tc>
          <w:tcPr>
            <w:tcW w:w="1152" w:type="dxa"/>
            <w:tcBorders>
              <w:left w:val="single" w:sz="48" w:space="0" w:color="FFFFFF" w:themeColor="background1"/>
              <w:bottom w:val="single" w:sz="4" w:space="0" w:color="auto"/>
              <w:right w:val="single" w:sz="48" w:space="0" w:color="FFFFFF" w:themeColor="background1"/>
            </w:tcBorders>
          </w:tcPr>
          <w:p w14:paraId="1871B819" w14:textId="77777777" w:rsidR="00361670" w:rsidRPr="00226B8E" w:rsidRDefault="00361670" w:rsidP="00361670">
            <w:pPr>
              <w:pStyle w:val="BodyCopy"/>
              <w:rPr>
                <w:sz w:val="18"/>
                <w:szCs w:val="18"/>
              </w:rPr>
            </w:pPr>
          </w:p>
        </w:tc>
        <w:tc>
          <w:tcPr>
            <w:tcW w:w="1152" w:type="dxa"/>
            <w:tcBorders>
              <w:left w:val="single" w:sz="48" w:space="0" w:color="FFFFFF" w:themeColor="background1"/>
              <w:bottom w:val="single" w:sz="4" w:space="0" w:color="auto"/>
              <w:right w:val="single" w:sz="48" w:space="0" w:color="FFFFFF" w:themeColor="background1"/>
            </w:tcBorders>
          </w:tcPr>
          <w:p w14:paraId="5DB0683A" w14:textId="77777777" w:rsidR="00361670" w:rsidRPr="00226B8E" w:rsidRDefault="00361670" w:rsidP="00361670">
            <w:pPr>
              <w:pStyle w:val="BodyCopy"/>
              <w:rPr>
                <w:sz w:val="18"/>
                <w:szCs w:val="18"/>
              </w:rPr>
            </w:pPr>
          </w:p>
        </w:tc>
        <w:tc>
          <w:tcPr>
            <w:tcW w:w="1152" w:type="dxa"/>
            <w:tcBorders>
              <w:left w:val="single" w:sz="48" w:space="0" w:color="FFFFFF" w:themeColor="background1"/>
              <w:bottom w:val="single" w:sz="4" w:space="0" w:color="auto"/>
              <w:right w:val="single" w:sz="48" w:space="0" w:color="FFFFFF" w:themeColor="background1"/>
            </w:tcBorders>
          </w:tcPr>
          <w:p w14:paraId="539B6E68" w14:textId="77777777" w:rsidR="00361670" w:rsidRPr="00226B8E" w:rsidRDefault="00361670" w:rsidP="00361670">
            <w:pPr>
              <w:pStyle w:val="BodyCopy"/>
              <w:rPr>
                <w:sz w:val="18"/>
                <w:szCs w:val="18"/>
              </w:rPr>
            </w:pPr>
          </w:p>
        </w:tc>
        <w:tc>
          <w:tcPr>
            <w:tcW w:w="1152" w:type="dxa"/>
            <w:tcBorders>
              <w:left w:val="single" w:sz="48" w:space="0" w:color="FFFFFF" w:themeColor="background1"/>
              <w:bottom w:val="single" w:sz="4" w:space="0" w:color="auto"/>
              <w:right w:val="single" w:sz="48" w:space="0" w:color="FFFFFF" w:themeColor="background1"/>
            </w:tcBorders>
          </w:tcPr>
          <w:p w14:paraId="0CE776DB" w14:textId="77777777" w:rsidR="00361670" w:rsidRPr="00226B8E" w:rsidRDefault="00361670" w:rsidP="00361670">
            <w:pPr>
              <w:pStyle w:val="BodyCopy"/>
              <w:rPr>
                <w:sz w:val="18"/>
                <w:szCs w:val="18"/>
              </w:rPr>
            </w:pPr>
          </w:p>
        </w:tc>
      </w:tr>
      <w:tr w:rsidR="00B00397" w:rsidRPr="00226B8E" w14:paraId="130010A9" w14:textId="77777777">
        <w:tc>
          <w:tcPr>
            <w:tcW w:w="3168" w:type="dxa"/>
            <w:tcBorders>
              <w:right w:val="single" w:sz="48" w:space="0" w:color="FFFFFF" w:themeColor="background1"/>
            </w:tcBorders>
          </w:tcPr>
          <w:p w14:paraId="4D6DDC91" w14:textId="77777777" w:rsidR="00B00397" w:rsidRPr="00226B8E" w:rsidRDefault="00B00397">
            <w:pPr>
              <w:pStyle w:val="BodyCopy"/>
              <w:rPr>
                <w:sz w:val="18"/>
                <w:szCs w:val="18"/>
              </w:rPr>
            </w:pPr>
            <w:r w:rsidRPr="00226B8E">
              <w:rPr>
                <w:sz w:val="18"/>
                <w:szCs w:val="18"/>
              </w:rPr>
              <w:t>Total</w:t>
            </w:r>
          </w:p>
        </w:tc>
        <w:tc>
          <w:tcPr>
            <w:tcW w:w="1152" w:type="dxa"/>
            <w:tcBorders>
              <w:top w:val="single" w:sz="4" w:space="0" w:color="auto"/>
              <w:left w:val="single" w:sz="48" w:space="0" w:color="FFFFFF" w:themeColor="background1"/>
              <w:bottom w:val="double" w:sz="4" w:space="0" w:color="auto"/>
              <w:right w:val="single" w:sz="48" w:space="0" w:color="FFFFFF" w:themeColor="background1"/>
            </w:tcBorders>
          </w:tcPr>
          <w:p w14:paraId="0AB37E58" w14:textId="77777777" w:rsidR="00B00397" w:rsidRPr="00226B8E" w:rsidRDefault="00B00397">
            <w:pPr>
              <w:pStyle w:val="BodyCopy"/>
              <w:rPr>
                <w:sz w:val="18"/>
                <w:szCs w:val="18"/>
              </w:rPr>
            </w:pPr>
          </w:p>
        </w:tc>
        <w:tc>
          <w:tcPr>
            <w:tcW w:w="1152" w:type="dxa"/>
            <w:tcBorders>
              <w:top w:val="single" w:sz="4" w:space="0" w:color="auto"/>
              <w:left w:val="single" w:sz="48" w:space="0" w:color="FFFFFF" w:themeColor="background1"/>
              <w:bottom w:val="double" w:sz="4" w:space="0" w:color="auto"/>
              <w:right w:val="single" w:sz="48" w:space="0" w:color="FFFFFF" w:themeColor="background1"/>
            </w:tcBorders>
          </w:tcPr>
          <w:p w14:paraId="2302BD61" w14:textId="77777777" w:rsidR="00B00397" w:rsidRPr="00226B8E" w:rsidRDefault="00B00397">
            <w:pPr>
              <w:pStyle w:val="BodyCopy"/>
              <w:rPr>
                <w:sz w:val="18"/>
                <w:szCs w:val="18"/>
              </w:rPr>
            </w:pPr>
          </w:p>
        </w:tc>
        <w:tc>
          <w:tcPr>
            <w:tcW w:w="1152" w:type="dxa"/>
            <w:tcBorders>
              <w:top w:val="single" w:sz="4" w:space="0" w:color="auto"/>
              <w:left w:val="single" w:sz="48" w:space="0" w:color="FFFFFF" w:themeColor="background1"/>
              <w:bottom w:val="double" w:sz="4" w:space="0" w:color="auto"/>
              <w:right w:val="single" w:sz="48" w:space="0" w:color="FFFFFF" w:themeColor="background1"/>
            </w:tcBorders>
          </w:tcPr>
          <w:p w14:paraId="3B27E9B0" w14:textId="77777777" w:rsidR="00B00397" w:rsidRPr="00226B8E" w:rsidRDefault="00B00397">
            <w:pPr>
              <w:pStyle w:val="BodyCopy"/>
              <w:rPr>
                <w:sz w:val="18"/>
                <w:szCs w:val="18"/>
              </w:rPr>
            </w:pPr>
          </w:p>
        </w:tc>
        <w:tc>
          <w:tcPr>
            <w:tcW w:w="1152" w:type="dxa"/>
            <w:tcBorders>
              <w:top w:val="single" w:sz="4" w:space="0" w:color="auto"/>
              <w:left w:val="single" w:sz="48" w:space="0" w:color="FFFFFF" w:themeColor="background1"/>
              <w:bottom w:val="double" w:sz="4" w:space="0" w:color="auto"/>
              <w:right w:val="single" w:sz="48" w:space="0" w:color="FFFFFF" w:themeColor="background1"/>
            </w:tcBorders>
          </w:tcPr>
          <w:p w14:paraId="053CC84D" w14:textId="77777777" w:rsidR="00B00397" w:rsidRPr="00226B8E" w:rsidRDefault="00B00397">
            <w:pPr>
              <w:pStyle w:val="BodyCopy"/>
              <w:rPr>
                <w:sz w:val="18"/>
                <w:szCs w:val="18"/>
              </w:rPr>
            </w:pPr>
          </w:p>
        </w:tc>
        <w:tc>
          <w:tcPr>
            <w:tcW w:w="1152" w:type="dxa"/>
            <w:tcBorders>
              <w:top w:val="single" w:sz="4" w:space="0" w:color="auto"/>
              <w:left w:val="single" w:sz="48" w:space="0" w:color="FFFFFF" w:themeColor="background1"/>
              <w:bottom w:val="double" w:sz="4" w:space="0" w:color="auto"/>
              <w:right w:val="single" w:sz="48" w:space="0" w:color="FFFFFF" w:themeColor="background1"/>
            </w:tcBorders>
          </w:tcPr>
          <w:p w14:paraId="07DCF0C4" w14:textId="77777777" w:rsidR="00B00397" w:rsidRPr="00226B8E" w:rsidRDefault="00B00397">
            <w:pPr>
              <w:pStyle w:val="BodyCopy"/>
              <w:rPr>
                <w:sz w:val="18"/>
                <w:szCs w:val="18"/>
              </w:rPr>
            </w:pPr>
          </w:p>
        </w:tc>
        <w:tc>
          <w:tcPr>
            <w:tcW w:w="1152" w:type="dxa"/>
            <w:tcBorders>
              <w:top w:val="single" w:sz="4" w:space="0" w:color="auto"/>
              <w:left w:val="single" w:sz="48" w:space="0" w:color="FFFFFF" w:themeColor="background1"/>
              <w:bottom w:val="double" w:sz="4" w:space="0" w:color="auto"/>
              <w:right w:val="single" w:sz="48" w:space="0" w:color="FFFFFF" w:themeColor="background1"/>
            </w:tcBorders>
          </w:tcPr>
          <w:p w14:paraId="420D4AEC" w14:textId="77777777" w:rsidR="00B00397" w:rsidRPr="00226B8E" w:rsidRDefault="00B00397">
            <w:pPr>
              <w:pStyle w:val="BodyCopy"/>
              <w:rPr>
                <w:sz w:val="18"/>
                <w:szCs w:val="18"/>
              </w:rPr>
            </w:pPr>
          </w:p>
        </w:tc>
      </w:tr>
    </w:tbl>
    <w:p w14:paraId="439F77AD" w14:textId="09A3C771" w:rsidR="00BE1769" w:rsidRDefault="00A87642" w:rsidP="00BE0731">
      <w:pPr>
        <w:pStyle w:val="BodyCopy"/>
        <w:spacing w:before="240"/>
      </w:pPr>
      <w:r w:rsidRPr="00A87642">
        <w:t xml:space="preserve">The amounts reported as deferred outflows of resources related to ASRS pensions and OPEB resulting from district contributions </w:t>
      </w:r>
      <w:proofErr w:type="gramStart"/>
      <w:r w:rsidRPr="00A87642">
        <w:t>subsequent to</w:t>
      </w:r>
      <w:proofErr w:type="gramEnd"/>
      <w:r w:rsidRPr="00A87642">
        <w:t xml:space="preserve"> the measurement date will be recognized as an increase of the net asset or a reduction of the net liability in the year ending June 30, </w:t>
      </w:r>
      <w:r w:rsidRPr="00A87642">
        <w:rPr>
          <w:rStyle w:val="UpdatedThisYear"/>
        </w:rPr>
        <w:t>2027</w:t>
      </w:r>
      <w:r w:rsidRPr="00A87642">
        <w:t xml:space="preserve">. Other amounts reported as deferred outflows of resources and deferred inflows of resources related to ASRS pensions and OPEB will be recognized as expenses as follows: </w:t>
      </w:r>
      <w:r w:rsidRPr="00A87642">
        <w:rPr>
          <w:rStyle w:val="Placeholder"/>
        </w:rPr>
        <w:t>[Source: ASRS schedule of net deferred outflows and inflows of resources by employer to be recognized in pension/OPEB expense, 5 years and in aggregate thereafter, which is by measurement date. The schedule below should be by the District’s reporting fiscal year. For example, in the schedule below, report the June 30, 2026 (measurement date), ASRS schedule amount for the District’s June 30, 2027 (reporting date).]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054"/>
        <w:gridCol w:w="2054"/>
        <w:gridCol w:w="2054"/>
      </w:tblGrid>
      <w:tr w:rsidR="003B1C49" w:rsidRPr="00226B8E" w14:paraId="7AE4C246" w14:textId="77777777">
        <w:trPr>
          <w:trHeight w:val="156"/>
          <w:tblHeader/>
        </w:trPr>
        <w:tc>
          <w:tcPr>
            <w:tcW w:w="1308" w:type="dxa"/>
            <w:vAlign w:val="bottom"/>
          </w:tcPr>
          <w:p w14:paraId="6C025339" w14:textId="77777777" w:rsidR="003B1C49" w:rsidRPr="00226B8E" w:rsidRDefault="003B1C49">
            <w:pPr>
              <w:pStyle w:val="BodyCopy"/>
              <w:jc w:val="center"/>
              <w:rPr>
                <w:b/>
                <w:bCs/>
                <w:sz w:val="18"/>
                <w:szCs w:val="18"/>
              </w:rPr>
            </w:pPr>
            <w:r w:rsidRPr="0051628E">
              <w:rPr>
                <w:b/>
                <w:bCs/>
                <w:sz w:val="18"/>
                <w:szCs w:val="18"/>
              </w:rPr>
              <w:t>Year ending June 30</w:t>
            </w:r>
          </w:p>
        </w:tc>
        <w:tc>
          <w:tcPr>
            <w:tcW w:w="2054" w:type="dxa"/>
            <w:vAlign w:val="bottom"/>
          </w:tcPr>
          <w:p w14:paraId="303F9AC2" w14:textId="77777777" w:rsidR="003B1C49" w:rsidRPr="00226B8E" w:rsidRDefault="003B1C49">
            <w:pPr>
              <w:pStyle w:val="BodyCopy"/>
              <w:jc w:val="center"/>
              <w:rPr>
                <w:b/>
                <w:bCs/>
                <w:sz w:val="18"/>
                <w:szCs w:val="18"/>
              </w:rPr>
            </w:pPr>
            <w:r>
              <w:rPr>
                <w:b/>
                <w:bCs/>
                <w:sz w:val="18"/>
                <w:szCs w:val="18"/>
              </w:rPr>
              <w:t>Pension</w:t>
            </w:r>
          </w:p>
        </w:tc>
        <w:tc>
          <w:tcPr>
            <w:tcW w:w="2054" w:type="dxa"/>
            <w:vAlign w:val="bottom"/>
          </w:tcPr>
          <w:p w14:paraId="1320D16E" w14:textId="77777777" w:rsidR="003B1C49" w:rsidRPr="00226B8E" w:rsidRDefault="003B1C49">
            <w:pPr>
              <w:pStyle w:val="BodyCopy"/>
              <w:jc w:val="center"/>
              <w:rPr>
                <w:b/>
                <w:bCs/>
                <w:sz w:val="18"/>
                <w:szCs w:val="18"/>
              </w:rPr>
            </w:pPr>
            <w:r w:rsidRPr="0090228A">
              <w:rPr>
                <w:b/>
                <w:bCs/>
                <w:sz w:val="18"/>
                <w:szCs w:val="18"/>
              </w:rPr>
              <w:t>Health insurance premium benefit</w:t>
            </w:r>
          </w:p>
        </w:tc>
        <w:tc>
          <w:tcPr>
            <w:tcW w:w="2054" w:type="dxa"/>
            <w:vAlign w:val="bottom"/>
          </w:tcPr>
          <w:p w14:paraId="6D0F3157" w14:textId="77777777" w:rsidR="003B1C49" w:rsidRPr="00226B8E" w:rsidRDefault="003B1C49">
            <w:pPr>
              <w:pStyle w:val="BodyCopy"/>
              <w:jc w:val="center"/>
              <w:rPr>
                <w:b/>
                <w:bCs/>
                <w:sz w:val="18"/>
                <w:szCs w:val="18"/>
              </w:rPr>
            </w:pPr>
            <w:r w:rsidRPr="0090228A">
              <w:rPr>
                <w:b/>
                <w:bCs/>
                <w:sz w:val="18"/>
                <w:szCs w:val="18"/>
              </w:rPr>
              <w:t>Long-term disability</w:t>
            </w:r>
          </w:p>
        </w:tc>
      </w:tr>
      <w:tr w:rsidR="003B1C49" w:rsidRPr="00226B8E" w14:paraId="4D2261D9" w14:textId="77777777">
        <w:trPr>
          <w:trHeight w:val="337"/>
        </w:trPr>
        <w:tc>
          <w:tcPr>
            <w:tcW w:w="1308" w:type="dxa"/>
            <w:tcBorders>
              <w:right w:val="single" w:sz="48" w:space="0" w:color="FFFFFF" w:themeColor="background1"/>
            </w:tcBorders>
          </w:tcPr>
          <w:p w14:paraId="34FDF862" w14:textId="77777777" w:rsidR="003B1C49" w:rsidRPr="00A22895" w:rsidRDefault="003B1C49">
            <w:pPr>
              <w:pStyle w:val="BodyCopy"/>
              <w:jc w:val="center"/>
              <w:rPr>
                <w:rStyle w:val="UpdatedThisYear"/>
                <w:sz w:val="18"/>
                <w:szCs w:val="18"/>
              </w:rPr>
            </w:pPr>
            <w:r w:rsidRPr="00A22895">
              <w:rPr>
                <w:rStyle w:val="UpdatedThisYear"/>
                <w:sz w:val="18"/>
                <w:szCs w:val="18"/>
              </w:rPr>
              <w:t>2027</w:t>
            </w:r>
          </w:p>
        </w:tc>
        <w:tc>
          <w:tcPr>
            <w:tcW w:w="2054" w:type="dxa"/>
            <w:tcBorders>
              <w:left w:val="single" w:sz="48" w:space="0" w:color="FFFFFF" w:themeColor="background1"/>
              <w:right w:val="single" w:sz="48" w:space="0" w:color="FFFFFF" w:themeColor="background1"/>
            </w:tcBorders>
          </w:tcPr>
          <w:p w14:paraId="0E2E924F"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2BAF97D9"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0A612DB0" w14:textId="77777777" w:rsidR="003B1C49" w:rsidRPr="00226B8E" w:rsidRDefault="003B1C49">
            <w:pPr>
              <w:pStyle w:val="BodyCopy"/>
              <w:rPr>
                <w:sz w:val="18"/>
                <w:szCs w:val="18"/>
              </w:rPr>
            </w:pPr>
          </w:p>
        </w:tc>
      </w:tr>
      <w:tr w:rsidR="003B1C49" w:rsidRPr="00226B8E" w14:paraId="47915154" w14:textId="77777777">
        <w:trPr>
          <w:trHeight w:val="337"/>
        </w:trPr>
        <w:tc>
          <w:tcPr>
            <w:tcW w:w="1308" w:type="dxa"/>
            <w:tcBorders>
              <w:right w:val="single" w:sz="48" w:space="0" w:color="FFFFFF" w:themeColor="background1"/>
            </w:tcBorders>
          </w:tcPr>
          <w:p w14:paraId="3B10A26A" w14:textId="77777777" w:rsidR="003B1C49" w:rsidRPr="00A22895" w:rsidRDefault="003B1C49">
            <w:pPr>
              <w:pStyle w:val="BodyCopy"/>
              <w:jc w:val="center"/>
              <w:rPr>
                <w:rStyle w:val="UpdatedThisYear"/>
                <w:sz w:val="18"/>
                <w:szCs w:val="18"/>
              </w:rPr>
            </w:pPr>
            <w:r w:rsidRPr="00A22895">
              <w:rPr>
                <w:rStyle w:val="UpdatedThisYear"/>
                <w:sz w:val="18"/>
                <w:szCs w:val="18"/>
              </w:rPr>
              <w:t>2028</w:t>
            </w:r>
          </w:p>
        </w:tc>
        <w:tc>
          <w:tcPr>
            <w:tcW w:w="2054" w:type="dxa"/>
            <w:tcBorders>
              <w:left w:val="single" w:sz="48" w:space="0" w:color="FFFFFF" w:themeColor="background1"/>
              <w:right w:val="single" w:sz="48" w:space="0" w:color="FFFFFF" w:themeColor="background1"/>
            </w:tcBorders>
          </w:tcPr>
          <w:p w14:paraId="08339B85"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3EE1FD15"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7EB6D834" w14:textId="77777777" w:rsidR="003B1C49" w:rsidRPr="00226B8E" w:rsidRDefault="003B1C49">
            <w:pPr>
              <w:pStyle w:val="BodyCopy"/>
              <w:rPr>
                <w:sz w:val="18"/>
                <w:szCs w:val="18"/>
              </w:rPr>
            </w:pPr>
          </w:p>
        </w:tc>
      </w:tr>
      <w:tr w:rsidR="003B1C49" w:rsidRPr="00226B8E" w14:paraId="40F331D1" w14:textId="77777777">
        <w:trPr>
          <w:trHeight w:val="337"/>
        </w:trPr>
        <w:tc>
          <w:tcPr>
            <w:tcW w:w="1308" w:type="dxa"/>
            <w:tcBorders>
              <w:right w:val="single" w:sz="48" w:space="0" w:color="FFFFFF" w:themeColor="background1"/>
            </w:tcBorders>
          </w:tcPr>
          <w:p w14:paraId="2CE9E8E5" w14:textId="77777777" w:rsidR="003B1C49" w:rsidRPr="00A22895" w:rsidRDefault="003B1C49">
            <w:pPr>
              <w:pStyle w:val="BodyCopy"/>
              <w:jc w:val="center"/>
              <w:rPr>
                <w:rStyle w:val="UpdatedThisYear"/>
                <w:sz w:val="18"/>
                <w:szCs w:val="18"/>
              </w:rPr>
            </w:pPr>
            <w:r w:rsidRPr="00A22895">
              <w:rPr>
                <w:rStyle w:val="UpdatedThisYear"/>
                <w:sz w:val="18"/>
                <w:szCs w:val="18"/>
              </w:rPr>
              <w:t>2029</w:t>
            </w:r>
          </w:p>
        </w:tc>
        <w:tc>
          <w:tcPr>
            <w:tcW w:w="2054" w:type="dxa"/>
            <w:tcBorders>
              <w:left w:val="single" w:sz="48" w:space="0" w:color="FFFFFF" w:themeColor="background1"/>
              <w:right w:val="single" w:sz="48" w:space="0" w:color="FFFFFF" w:themeColor="background1"/>
            </w:tcBorders>
          </w:tcPr>
          <w:p w14:paraId="249869D1"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06203B7D"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1D96E59B" w14:textId="77777777" w:rsidR="003B1C49" w:rsidRPr="00226B8E" w:rsidRDefault="003B1C49">
            <w:pPr>
              <w:pStyle w:val="BodyCopy"/>
              <w:rPr>
                <w:sz w:val="18"/>
                <w:szCs w:val="18"/>
              </w:rPr>
            </w:pPr>
          </w:p>
        </w:tc>
      </w:tr>
      <w:tr w:rsidR="003B1C49" w:rsidRPr="00226B8E" w14:paraId="541F7352" w14:textId="77777777">
        <w:trPr>
          <w:trHeight w:val="323"/>
        </w:trPr>
        <w:tc>
          <w:tcPr>
            <w:tcW w:w="1308" w:type="dxa"/>
            <w:tcBorders>
              <w:right w:val="single" w:sz="48" w:space="0" w:color="FFFFFF" w:themeColor="background1"/>
            </w:tcBorders>
          </w:tcPr>
          <w:p w14:paraId="4CCAF5D8" w14:textId="77777777" w:rsidR="003B1C49" w:rsidRPr="00A22895" w:rsidRDefault="003B1C49">
            <w:pPr>
              <w:pStyle w:val="BodyCopy"/>
              <w:jc w:val="center"/>
              <w:rPr>
                <w:rStyle w:val="UpdatedThisYear"/>
                <w:sz w:val="18"/>
                <w:szCs w:val="18"/>
              </w:rPr>
            </w:pPr>
            <w:r w:rsidRPr="00A22895">
              <w:rPr>
                <w:rStyle w:val="UpdatedThisYear"/>
                <w:sz w:val="18"/>
                <w:szCs w:val="18"/>
              </w:rPr>
              <w:lastRenderedPageBreak/>
              <w:t>2030</w:t>
            </w:r>
          </w:p>
        </w:tc>
        <w:tc>
          <w:tcPr>
            <w:tcW w:w="2054" w:type="dxa"/>
            <w:tcBorders>
              <w:left w:val="single" w:sz="48" w:space="0" w:color="FFFFFF" w:themeColor="background1"/>
              <w:right w:val="single" w:sz="48" w:space="0" w:color="FFFFFF" w:themeColor="background1"/>
            </w:tcBorders>
          </w:tcPr>
          <w:p w14:paraId="21462DEC"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1C5C7108"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2168FF86" w14:textId="77777777" w:rsidR="003B1C49" w:rsidRPr="00226B8E" w:rsidRDefault="003B1C49">
            <w:pPr>
              <w:pStyle w:val="BodyCopy"/>
              <w:rPr>
                <w:sz w:val="18"/>
                <w:szCs w:val="18"/>
              </w:rPr>
            </w:pPr>
          </w:p>
        </w:tc>
      </w:tr>
      <w:tr w:rsidR="003B1C49" w:rsidRPr="00226B8E" w14:paraId="21DE05D7" w14:textId="77777777">
        <w:trPr>
          <w:trHeight w:val="337"/>
        </w:trPr>
        <w:tc>
          <w:tcPr>
            <w:tcW w:w="1308" w:type="dxa"/>
            <w:tcBorders>
              <w:right w:val="single" w:sz="48" w:space="0" w:color="FFFFFF" w:themeColor="background1"/>
            </w:tcBorders>
          </w:tcPr>
          <w:p w14:paraId="5598011B" w14:textId="77777777" w:rsidR="003B1C49" w:rsidRPr="00A22895" w:rsidRDefault="003B1C49">
            <w:pPr>
              <w:pStyle w:val="BodyCopy"/>
              <w:jc w:val="center"/>
              <w:rPr>
                <w:rStyle w:val="UpdatedThisYear"/>
                <w:sz w:val="18"/>
                <w:szCs w:val="18"/>
              </w:rPr>
            </w:pPr>
            <w:r w:rsidRPr="00A22895">
              <w:rPr>
                <w:rStyle w:val="UpdatedThisYear"/>
                <w:sz w:val="18"/>
                <w:szCs w:val="18"/>
              </w:rPr>
              <w:t>2031</w:t>
            </w:r>
          </w:p>
        </w:tc>
        <w:tc>
          <w:tcPr>
            <w:tcW w:w="2054" w:type="dxa"/>
            <w:tcBorders>
              <w:left w:val="single" w:sz="48" w:space="0" w:color="FFFFFF" w:themeColor="background1"/>
              <w:right w:val="single" w:sz="48" w:space="0" w:color="FFFFFF" w:themeColor="background1"/>
            </w:tcBorders>
          </w:tcPr>
          <w:p w14:paraId="436F4D5D"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1FF7B97C"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7D939592" w14:textId="77777777" w:rsidR="003B1C49" w:rsidRPr="00226B8E" w:rsidRDefault="003B1C49">
            <w:pPr>
              <w:pStyle w:val="BodyCopy"/>
              <w:rPr>
                <w:sz w:val="18"/>
                <w:szCs w:val="18"/>
              </w:rPr>
            </w:pPr>
          </w:p>
        </w:tc>
      </w:tr>
      <w:tr w:rsidR="003B1C49" w:rsidRPr="00226B8E" w14:paraId="1F7AF349" w14:textId="77777777">
        <w:trPr>
          <w:trHeight w:val="323"/>
        </w:trPr>
        <w:tc>
          <w:tcPr>
            <w:tcW w:w="1308" w:type="dxa"/>
            <w:tcBorders>
              <w:right w:val="single" w:sz="48" w:space="0" w:color="FFFFFF" w:themeColor="background1"/>
            </w:tcBorders>
          </w:tcPr>
          <w:p w14:paraId="5D92D010" w14:textId="77777777" w:rsidR="003B1C49" w:rsidRPr="00226B8E" w:rsidRDefault="003B1C49">
            <w:pPr>
              <w:pStyle w:val="BodyCopy"/>
              <w:jc w:val="center"/>
              <w:rPr>
                <w:sz w:val="18"/>
                <w:szCs w:val="18"/>
              </w:rPr>
            </w:pPr>
            <w:r>
              <w:rPr>
                <w:sz w:val="18"/>
                <w:szCs w:val="18"/>
              </w:rPr>
              <w:t>Thereafter</w:t>
            </w:r>
          </w:p>
        </w:tc>
        <w:tc>
          <w:tcPr>
            <w:tcW w:w="2054" w:type="dxa"/>
            <w:tcBorders>
              <w:left w:val="single" w:sz="48" w:space="0" w:color="FFFFFF" w:themeColor="background1"/>
              <w:right w:val="single" w:sz="48" w:space="0" w:color="FFFFFF" w:themeColor="background1"/>
            </w:tcBorders>
          </w:tcPr>
          <w:p w14:paraId="6444D02D"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3EF32A6F" w14:textId="77777777" w:rsidR="003B1C49" w:rsidRPr="00226B8E" w:rsidRDefault="003B1C49">
            <w:pPr>
              <w:pStyle w:val="BodyCopy"/>
              <w:rPr>
                <w:sz w:val="18"/>
                <w:szCs w:val="18"/>
              </w:rPr>
            </w:pPr>
          </w:p>
        </w:tc>
        <w:tc>
          <w:tcPr>
            <w:tcW w:w="2054" w:type="dxa"/>
            <w:tcBorders>
              <w:left w:val="single" w:sz="48" w:space="0" w:color="FFFFFF" w:themeColor="background1"/>
              <w:right w:val="single" w:sz="48" w:space="0" w:color="FFFFFF" w:themeColor="background1"/>
            </w:tcBorders>
          </w:tcPr>
          <w:p w14:paraId="11AFC73C" w14:textId="77777777" w:rsidR="003B1C49" w:rsidRPr="00226B8E" w:rsidRDefault="003B1C49">
            <w:pPr>
              <w:pStyle w:val="BodyCopy"/>
              <w:rPr>
                <w:sz w:val="18"/>
                <w:szCs w:val="18"/>
              </w:rPr>
            </w:pPr>
          </w:p>
        </w:tc>
      </w:tr>
    </w:tbl>
    <w:p w14:paraId="4AB9C2E4" w14:textId="77777777" w:rsidR="00D25EAF" w:rsidRPr="001E2511" w:rsidRDefault="00D25EAF" w:rsidP="00D25EAF">
      <w:pPr>
        <w:pStyle w:val="Heading3"/>
        <w:rPr>
          <w:sz w:val="28"/>
          <w:szCs w:val="28"/>
        </w:rPr>
      </w:pPr>
      <w:r w:rsidRPr="001E2511">
        <w:rPr>
          <w:sz w:val="28"/>
          <w:szCs w:val="28"/>
        </w:rPr>
        <w:t>Actuarial assumptions</w:t>
      </w:r>
    </w:p>
    <w:p w14:paraId="07EF3333" w14:textId="6898D895" w:rsidR="00470DDD" w:rsidRDefault="00D25EAF" w:rsidP="009D7286">
      <w:pPr>
        <w:pStyle w:val="BodyCopy"/>
      </w:pPr>
      <w:r w:rsidRPr="00D25EAF">
        <w:t>The significant actuarial assumptions used to measure the total pension/OPEB liability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6480"/>
      </w:tblGrid>
      <w:tr w:rsidR="00DE423D" w:rsidRPr="00226B8E" w14:paraId="1881C71F" w14:textId="77777777">
        <w:trPr>
          <w:trHeight w:val="163"/>
          <w:tblHeader/>
        </w:trPr>
        <w:tc>
          <w:tcPr>
            <w:tcW w:w="3600" w:type="dxa"/>
            <w:vAlign w:val="bottom"/>
          </w:tcPr>
          <w:p w14:paraId="486AE11C" w14:textId="77777777" w:rsidR="00DE423D" w:rsidRPr="00226B8E" w:rsidRDefault="00DE423D">
            <w:pPr>
              <w:pStyle w:val="BodyCopy"/>
              <w:rPr>
                <w:b/>
                <w:bCs/>
                <w:sz w:val="18"/>
                <w:szCs w:val="18"/>
              </w:rPr>
            </w:pPr>
            <w:r>
              <w:rPr>
                <w:b/>
                <w:bCs/>
                <w:sz w:val="18"/>
                <w:szCs w:val="18"/>
              </w:rPr>
              <w:t>ASRS</w:t>
            </w:r>
          </w:p>
        </w:tc>
        <w:tc>
          <w:tcPr>
            <w:tcW w:w="6480" w:type="dxa"/>
            <w:vAlign w:val="bottom"/>
          </w:tcPr>
          <w:p w14:paraId="474AB801" w14:textId="77777777" w:rsidR="00DE423D" w:rsidRPr="00226B8E" w:rsidRDefault="00DE423D">
            <w:pPr>
              <w:pStyle w:val="BodyCopy"/>
              <w:jc w:val="center"/>
              <w:rPr>
                <w:b/>
                <w:bCs/>
                <w:sz w:val="18"/>
                <w:szCs w:val="18"/>
              </w:rPr>
            </w:pPr>
          </w:p>
        </w:tc>
      </w:tr>
      <w:tr w:rsidR="00DE423D" w:rsidRPr="00226B8E" w14:paraId="7483A662" w14:textId="77777777">
        <w:trPr>
          <w:trHeight w:val="353"/>
        </w:trPr>
        <w:tc>
          <w:tcPr>
            <w:tcW w:w="3600" w:type="dxa"/>
            <w:tcBorders>
              <w:left w:val="single" w:sz="48" w:space="0" w:color="FFFFFF" w:themeColor="background1"/>
              <w:right w:val="single" w:sz="48" w:space="0" w:color="FFFFFF" w:themeColor="background1"/>
            </w:tcBorders>
          </w:tcPr>
          <w:p w14:paraId="45C0B20C" w14:textId="77777777" w:rsidR="00DE423D" w:rsidRPr="00226B8E" w:rsidRDefault="00DE423D">
            <w:pPr>
              <w:pStyle w:val="BodyCopy"/>
              <w:rPr>
                <w:sz w:val="18"/>
                <w:szCs w:val="18"/>
              </w:rPr>
            </w:pPr>
            <w:r w:rsidRPr="009F6577">
              <w:rPr>
                <w:sz w:val="18"/>
                <w:szCs w:val="18"/>
              </w:rPr>
              <w:t>Actuarial valuation date</w:t>
            </w:r>
          </w:p>
        </w:tc>
        <w:tc>
          <w:tcPr>
            <w:tcW w:w="6480" w:type="dxa"/>
            <w:tcBorders>
              <w:left w:val="single" w:sz="48" w:space="0" w:color="FFFFFF" w:themeColor="background1"/>
              <w:right w:val="single" w:sz="48" w:space="0" w:color="FFFFFF" w:themeColor="background1"/>
            </w:tcBorders>
          </w:tcPr>
          <w:p w14:paraId="0C7B62A2" w14:textId="77777777" w:rsidR="00DE423D" w:rsidRPr="00226B8E" w:rsidRDefault="00DE423D">
            <w:pPr>
              <w:pStyle w:val="BodyCopy"/>
              <w:rPr>
                <w:sz w:val="18"/>
                <w:szCs w:val="18"/>
              </w:rPr>
            </w:pPr>
            <w:r w:rsidRPr="009F6577">
              <w:rPr>
                <w:sz w:val="18"/>
                <w:szCs w:val="18"/>
              </w:rPr>
              <w:t xml:space="preserve">June 30, </w:t>
            </w:r>
            <w:r w:rsidRPr="00A22895">
              <w:rPr>
                <w:rStyle w:val="UpdatedThisYear"/>
                <w:sz w:val="18"/>
                <w:szCs w:val="18"/>
              </w:rPr>
              <w:t>202</w:t>
            </w:r>
            <w:r>
              <w:rPr>
                <w:rStyle w:val="UpdatedThisYear"/>
                <w:sz w:val="18"/>
                <w:szCs w:val="18"/>
              </w:rPr>
              <w:t>4</w:t>
            </w:r>
          </w:p>
        </w:tc>
      </w:tr>
      <w:tr w:rsidR="00DE423D" w:rsidRPr="00226B8E" w14:paraId="34B7220E" w14:textId="77777777">
        <w:trPr>
          <w:trHeight w:val="353"/>
        </w:trPr>
        <w:tc>
          <w:tcPr>
            <w:tcW w:w="3600" w:type="dxa"/>
            <w:tcBorders>
              <w:left w:val="single" w:sz="48" w:space="0" w:color="FFFFFF" w:themeColor="background1"/>
              <w:right w:val="single" w:sz="48" w:space="0" w:color="FFFFFF" w:themeColor="background1"/>
            </w:tcBorders>
          </w:tcPr>
          <w:p w14:paraId="7992ED04" w14:textId="77777777" w:rsidR="00DE423D" w:rsidRPr="004113E6" w:rsidRDefault="00DE423D">
            <w:pPr>
              <w:pStyle w:val="BodyCopy"/>
              <w:rPr>
                <w:sz w:val="18"/>
                <w:szCs w:val="18"/>
              </w:rPr>
            </w:pPr>
            <w:r w:rsidRPr="009F6577">
              <w:rPr>
                <w:sz w:val="18"/>
                <w:szCs w:val="18"/>
              </w:rPr>
              <w:t>Actuarial roll forward date</w:t>
            </w:r>
          </w:p>
        </w:tc>
        <w:tc>
          <w:tcPr>
            <w:tcW w:w="6480" w:type="dxa"/>
            <w:tcBorders>
              <w:left w:val="single" w:sz="48" w:space="0" w:color="FFFFFF" w:themeColor="background1"/>
              <w:right w:val="single" w:sz="48" w:space="0" w:color="FFFFFF" w:themeColor="background1"/>
            </w:tcBorders>
          </w:tcPr>
          <w:p w14:paraId="149BB68E" w14:textId="77777777" w:rsidR="00DE423D" w:rsidRPr="00226B8E" w:rsidRDefault="00DE423D">
            <w:pPr>
              <w:pStyle w:val="BodyCopy"/>
              <w:rPr>
                <w:sz w:val="18"/>
                <w:szCs w:val="18"/>
              </w:rPr>
            </w:pPr>
            <w:r w:rsidRPr="009F6577">
              <w:rPr>
                <w:sz w:val="18"/>
                <w:szCs w:val="18"/>
              </w:rPr>
              <w:t xml:space="preserve">June 30, </w:t>
            </w:r>
            <w:r w:rsidRPr="007575F0">
              <w:rPr>
                <w:rStyle w:val="UpdatedThisYear"/>
                <w:sz w:val="18"/>
                <w:szCs w:val="18"/>
              </w:rPr>
              <w:t>2025</w:t>
            </w:r>
          </w:p>
        </w:tc>
      </w:tr>
      <w:tr w:rsidR="00DE423D" w:rsidRPr="00226B8E" w14:paraId="5D4AD151" w14:textId="77777777">
        <w:trPr>
          <w:trHeight w:val="353"/>
        </w:trPr>
        <w:tc>
          <w:tcPr>
            <w:tcW w:w="3600" w:type="dxa"/>
            <w:tcBorders>
              <w:left w:val="single" w:sz="48" w:space="0" w:color="FFFFFF" w:themeColor="background1"/>
              <w:right w:val="single" w:sz="48" w:space="0" w:color="FFFFFF" w:themeColor="background1"/>
            </w:tcBorders>
          </w:tcPr>
          <w:p w14:paraId="70A23CF6" w14:textId="77777777" w:rsidR="00DE423D" w:rsidRPr="004113E6" w:rsidRDefault="00DE423D">
            <w:pPr>
              <w:pStyle w:val="BodyCopy"/>
              <w:rPr>
                <w:sz w:val="18"/>
                <w:szCs w:val="18"/>
              </w:rPr>
            </w:pPr>
            <w:r w:rsidRPr="002D246F">
              <w:rPr>
                <w:sz w:val="18"/>
                <w:szCs w:val="18"/>
              </w:rPr>
              <w:t>Actuarial cost method</w:t>
            </w:r>
          </w:p>
        </w:tc>
        <w:tc>
          <w:tcPr>
            <w:tcW w:w="6480" w:type="dxa"/>
            <w:tcBorders>
              <w:left w:val="single" w:sz="48" w:space="0" w:color="FFFFFF" w:themeColor="background1"/>
              <w:right w:val="single" w:sz="48" w:space="0" w:color="FFFFFF" w:themeColor="background1"/>
            </w:tcBorders>
          </w:tcPr>
          <w:p w14:paraId="1B09AD52" w14:textId="77777777" w:rsidR="00DE423D" w:rsidRPr="00226B8E" w:rsidRDefault="00DE423D">
            <w:pPr>
              <w:pStyle w:val="BodyCopy"/>
              <w:rPr>
                <w:sz w:val="18"/>
                <w:szCs w:val="18"/>
              </w:rPr>
            </w:pPr>
            <w:r w:rsidRPr="002D246F">
              <w:rPr>
                <w:sz w:val="18"/>
                <w:szCs w:val="18"/>
              </w:rPr>
              <w:t>Entry age normal</w:t>
            </w:r>
          </w:p>
        </w:tc>
      </w:tr>
      <w:tr w:rsidR="00DE423D" w:rsidRPr="00226B8E" w14:paraId="1067DD8D" w14:textId="77777777">
        <w:trPr>
          <w:trHeight w:val="353"/>
        </w:trPr>
        <w:tc>
          <w:tcPr>
            <w:tcW w:w="3600" w:type="dxa"/>
            <w:tcBorders>
              <w:left w:val="single" w:sz="48" w:space="0" w:color="FFFFFF" w:themeColor="background1"/>
              <w:right w:val="single" w:sz="48" w:space="0" w:color="FFFFFF" w:themeColor="background1"/>
            </w:tcBorders>
          </w:tcPr>
          <w:p w14:paraId="1A4D08EA" w14:textId="77777777" w:rsidR="00DE423D" w:rsidRPr="002D246F" w:rsidRDefault="00DE423D">
            <w:pPr>
              <w:pStyle w:val="BodyCopy"/>
              <w:rPr>
                <w:sz w:val="18"/>
                <w:szCs w:val="18"/>
              </w:rPr>
            </w:pPr>
            <w:r w:rsidRPr="00AB0ED6">
              <w:rPr>
                <w:sz w:val="18"/>
                <w:szCs w:val="18"/>
              </w:rPr>
              <w:t>Investment rate of return</w:t>
            </w:r>
          </w:p>
        </w:tc>
        <w:tc>
          <w:tcPr>
            <w:tcW w:w="6480" w:type="dxa"/>
            <w:tcBorders>
              <w:left w:val="single" w:sz="48" w:space="0" w:color="FFFFFF" w:themeColor="background1"/>
              <w:right w:val="single" w:sz="48" w:space="0" w:color="FFFFFF" w:themeColor="background1"/>
            </w:tcBorders>
          </w:tcPr>
          <w:p w14:paraId="185BAF7C" w14:textId="77777777" w:rsidR="00DE423D" w:rsidRPr="002D246F" w:rsidRDefault="00DE423D">
            <w:pPr>
              <w:pStyle w:val="BodyCopy"/>
              <w:rPr>
                <w:sz w:val="18"/>
                <w:szCs w:val="18"/>
              </w:rPr>
            </w:pPr>
            <w:r w:rsidRPr="00AB0ED6">
              <w:rPr>
                <w:sz w:val="18"/>
                <w:szCs w:val="18"/>
              </w:rPr>
              <w:t>7.0%</w:t>
            </w:r>
          </w:p>
        </w:tc>
      </w:tr>
      <w:tr w:rsidR="00DE423D" w:rsidRPr="00226B8E" w14:paraId="5C33AAB1" w14:textId="77777777">
        <w:trPr>
          <w:trHeight w:val="353"/>
        </w:trPr>
        <w:tc>
          <w:tcPr>
            <w:tcW w:w="3600" w:type="dxa"/>
            <w:tcBorders>
              <w:left w:val="single" w:sz="48" w:space="0" w:color="FFFFFF" w:themeColor="background1"/>
              <w:right w:val="single" w:sz="48" w:space="0" w:color="FFFFFF" w:themeColor="background1"/>
            </w:tcBorders>
          </w:tcPr>
          <w:p w14:paraId="7BAB11DB" w14:textId="77777777" w:rsidR="00DE423D" w:rsidRPr="002D246F" w:rsidRDefault="00DE423D">
            <w:pPr>
              <w:pStyle w:val="BodyCopy"/>
              <w:rPr>
                <w:sz w:val="18"/>
                <w:szCs w:val="18"/>
              </w:rPr>
            </w:pPr>
            <w:r w:rsidRPr="00AB0ED6">
              <w:rPr>
                <w:sz w:val="18"/>
                <w:szCs w:val="18"/>
              </w:rPr>
              <w:t>Projected salary increases</w:t>
            </w:r>
          </w:p>
        </w:tc>
        <w:tc>
          <w:tcPr>
            <w:tcW w:w="6480" w:type="dxa"/>
            <w:tcBorders>
              <w:left w:val="single" w:sz="48" w:space="0" w:color="FFFFFF" w:themeColor="background1"/>
              <w:right w:val="single" w:sz="48" w:space="0" w:color="FFFFFF" w:themeColor="background1"/>
            </w:tcBorders>
          </w:tcPr>
          <w:p w14:paraId="6CD90221" w14:textId="77777777" w:rsidR="00DE423D" w:rsidRPr="007575F0" w:rsidRDefault="00DE423D">
            <w:pPr>
              <w:pStyle w:val="BodyCopy"/>
              <w:rPr>
                <w:sz w:val="18"/>
                <w:szCs w:val="18"/>
              </w:rPr>
            </w:pPr>
            <w:r w:rsidRPr="007575F0">
              <w:rPr>
                <w:rStyle w:val="UpdatedThisYear"/>
                <w:sz w:val="18"/>
                <w:szCs w:val="18"/>
              </w:rPr>
              <w:t>3.0-8.4%</w:t>
            </w:r>
          </w:p>
        </w:tc>
      </w:tr>
      <w:tr w:rsidR="00DE423D" w:rsidRPr="00226B8E" w14:paraId="66690664" w14:textId="77777777">
        <w:trPr>
          <w:trHeight w:val="353"/>
        </w:trPr>
        <w:tc>
          <w:tcPr>
            <w:tcW w:w="3600" w:type="dxa"/>
            <w:tcBorders>
              <w:left w:val="single" w:sz="48" w:space="0" w:color="FFFFFF" w:themeColor="background1"/>
              <w:right w:val="single" w:sz="48" w:space="0" w:color="FFFFFF" w:themeColor="background1"/>
            </w:tcBorders>
          </w:tcPr>
          <w:p w14:paraId="45282822" w14:textId="77777777" w:rsidR="00DE423D" w:rsidRPr="002D246F" w:rsidRDefault="00DE423D">
            <w:pPr>
              <w:pStyle w:val="BodyCopy"/>
              <w:rPr>
                <w:sz w:val="18"/>
                <w:szCs w:val="18"/>
              </w:rPr>
            </w:pPr>
            <w:r w:rsidRPr="00AB0ED6">
              <w:rPr>
                <w:sz w:val="18"/>
                <w:szCs w:val="18"/>
              </w:rPr>
              <w:t>Inflation</w:t>
            </w:r>
          </w:p>
        </w:tc>
        <w:tc>
          <w:tcPr>
            <w:tcW w:w="6480" w:type="dxa"/>
            <w:tcBorders>
              <w:left w:val="single" w:sz="48" w:space="0" w:color="FFFFFF" w:themeColor="background1"/>
              <w:right w:val="single" w:sz="48" w:space="0" w:color="FFFFFF" w:themeColor="background1"/>
            </w:tcBorders>
          </w:tcPr>
          <w:p w14:paraId="30988668" w14:textId="77777777" w:rsidR="00DE423D" w:rsidRPr="007575F0" w:rsidRDefault="00DE423D">
            <w:pPr>
              <w:pStyle w:val="BodyCopy"/>
              <w:rPr>
                <w:sz w:val="18"/>
                <w:szCs w:val="18"/>
              </w:rPr>
            </w:pPr>
            <w:r w:rsidRPr="007575F0">
              <w:rPr>
                <w:rStyle w:val="UpdatedThisYear"/>
                <w:sz w:val="18"/>
                <w:szCs w:val="18"/>
              </w:rPr>
              <w:t>2.4%</w:t>
            </w:r>
          </w:p>
        </w:tc>
      </w:tr>
      <w:tr w:rsidR="00DE423D" w:rsidRPr="00226B8E" w14:paraId="5502E8D9" w14:textId="77777777">
        <w:trPr>
          <w:trHeight w:val="353"/>
        </w:trPr>
        <w:tc>
          <w:tcPr>
            <w:tcW w:w="3600" w:type="dxa"/>
            <w:tcBorders>
              <w:left w:val="single" w:sz="48" w:space="0" w:color="FFFFFF" w:themeColor="background1"/>
              <w:right w:val="single" w:sz="48" w:space="0" w:color="FFFFFF" w:themeColor="background1"/>
            </w:tcBorders>
          </w:tcPr>
          <w:p w14:paraId="66271686" w14:textId="77777777" w:rsidR="00DE423D" w:rsidRPr="00AB0ED6" w:rsidRDefault="00DE423D">
            <w:pPr>
              <w:pStyle w:val="BodyCopy"/>
              <w:rPr>
                <w:sz w:val="18"/>
                <w:szCs w:val="18"/>
              </w:rPr>
            </w:pPr>
            <w:r w:rsidRPr="00AB0ED6">
              <w:rPr>
                <w:sz w:val="18"/>
                <w:szCs w:val="18"/>
              </w:rPr>
              <w:t>Permanent benefit increase</w:t>
            </w:r>
          </w:p>
        </w:tc>
        <w:tc>
          <w:tcPr>
            <w:tcW w:w="6480" w:type="dxa"/>
            <w:tcBorders>
              <w:left w:val="single" w:sz="48" w:space="0" w:color="FFFFFF" w:themeColor="background1"/>
              <w:right w:val="single" w:sz="48" w:space="0" w:color="FFFFFF" w:themeColor="background1"/>
            </w:tcBorders>
          </w:tcPr>
          <w:p w14:paraId="0497F79D" w14:textId="77777777" w:rsidR="00DE423D" w:rsidRPr="00AB0ED6" w:rsidRDefault="00DE423D">
            <w:pPr>
              <w:pStyle w:val="BodyCopy"/>
              <w:rPr>
                <w:sz w:val="18"/>
                <w:szCs w:val="18"/>
              </w:rPr>
            </w:pPr>
            <w:proofErr w:type="gramStart"/>
            <w:r w:rsidRPr="00AB0ED6">
              <w:rPr>
                <w:sz w:val="18"/>
                <w:szCs w:val="18"/>
              </w:rPr>
              <w:t>Included for</w:t>
            </w:r>
            <w:proofErr w:type="gramEnd"/>
            <w:r w:rsidRPr="00AB0ED6">
              <w:rPr>
                <w:sz w:val="18"/>
                <w:szCs w:val="18"/>
              </w:rPr>
              <w:t xml:space="preserve"> pensions/not applicable for OPEB</w:t>
            </w:r>
          </w:p>
        </w:tc>
      </w:tr>
      <w:tr w:rsidR="00DE423D" w:rsidRPr="00226B8E" w14:paraId="20A26CE5" w14:textId="77777777">
        <w:trPr>
          <w:trHeight w:val="353"/>
        </w:trPr>
        <w:tc>
          <w:tcPr>
            <w:tcW w:w="3600" w:type="dxa"/>
            <w:tcBorders>
              <w:left w:val="single" w:sz="48" w:space="0" w:color="FFFFFF" w:themeColor="background1"/>
              <w:right w:val="single" w:sz="48" w:space="0" w:color="FFFFFF" w:themeColor="background1"/>
            </w:tcBorders>
          </w:tcPr>
          <w:p w14:paraId="6BABAA1E" w14:textId="77777777" w:rsidR="00DE423D" w:rsidRPr="00AB0ED6" w:rsidRDefault="00DE423D">
            <w:pPr>
              <w:pStyle w:val="BodyCopy"/>
              <w:rPr>
                <w:sz w:val="18"/>
                <w:szCs w:val="18"/>
              </w:rPr>
            </w:pPr>
            <w:r w:rsidRPr="00AB0ED6">
              <w:rPr>
                <w:sz w:val="18"/>
                <w:szCs w:val="18"/>
              </w:rPr>
              <w:t>Mortality rates</w:t>
            </w:r>
          </w:p>
        </w:tc>
        <w:tc>
          <w:tcPr>
            <w:tcW w:w="6480" w:type="dxa"/>
            <w:tcBorders>
              <w:left w:val="single" w:sz="48" w:space="0" w:color="FFFFFF" w:themeColor="background1"/>
              <w:right w:val="single" w:sz="48" w:space="0" w:color="FFFFFF" w:themeColor="background1"/>
            </w:tcBorders>
          </w:tcPr>
          <w:p w14:paraId="33AA2035" w14:textId="77777777" w:rsidR="00DE423D" w:rsidRPr="00AB0ED6" w:rsidRDefault="00DE423D">
            <w:pPr>
              <w:pStyle w:val="BodyCopy"/>
              <w:rPr>
                <w:sz w:val="18"/>
                <w:szCs w:val="18"/>
              </w:rPr>
            </w:pPr>
            <w:r w:rsidRPr="00AB0ED6">
              <w:rPr>
                <w:sz w:val="18"/>
                <w:szCs w:val="18"/>
              </w:rPr>
              <w:t>2017 SRA Scale U-MP for pensions and health insurance premium benefit</w:t>
            </w:r>
          </w:p>
        </w:tc>
      </w:tr>
      <w:tr w:rsidR="00DE423D" w:rsidRPr="00226B8E" w14:paraId="10F397F0" w14:textId="77777777">
        <w:trPr>
          <w:trHeight w:val="353"/>
        </w:trPr>
        <w:tc>
          <w:tcPr>
            <w:tcW w:w="3600" w:type="dxa"/>
            <w:tcBorders>
              <w:left w:val="single" w:sz="48" w:space="0" w:color="FFFFFF" w:themeColor="background1"/>
              <w:right w:val="single" w:sz="48" w:space="0" w:color="FFFFFF" w:themeColor="background1"/>
            </w:tcBorders>
          </w:tcPr>
          <w:p w14:paraId="1238464A" w14:textId="77777777" w:rsidR="00DE423D" w:rsidRPr="00AB0ED6" w:rsidRDefault="00DE423D">
            <w:pPr>
              <w:pStyle w:val="BodyCopy"/>
              <w:rPr>
                <w:sz w:val="18"/>
                <w:szCs w:val="18"/>
              </w:rPr>
            </w:pPr>
            <w:r w:rsidRPr="00AB0ED6">
              <w:rPr>
                <w:sz w:val="18"/>
                <w:szCs w:val="18"/>
              </w:rPr>
              <w:t>Recovery rates</w:t>
            </w:r>
          </w:p>
        </w:tc>
        <w:tc>
          <w:tcPr>
            <w:tcW w:w="6480" w:type="dxa"/>
            <w:tcBorders>
              <w:left w:val="single" w:sz="48" w:space="0" w:color="FFFFFF" w:themeColor="background1"/>
              <w:right w:val="single" w:sz="48" w:space="0" w:color="FFFFFF" w:themeColor="background1"/>
            </w:tcBorders>
          </w:tcPr>
          <w:p w14:paraId="13ED4819" w14:textId="77777777" w:rsidR="00DE423D" w:rsidRPr="00AB0ED6" w:rsidRDefault="00DE423D">
            <w:pPr>
              <w:pStyle w:val="BodyCopy"/>
              <w:rPr>
                <w:sz w:val="18"/>
                <w:szCs w:val="18"/>
              </w:rPr>
            </w:pPr>
            <w:r w:rsidRPr="00AB0ED6">
              <w:rPr>
                <w:sz w:val="18"/>
                <w:szCs w:val="18"/>
              </w:rPr>
              <w:t>2012 GLDT for long-term disability</w:t>
            </w:r>
          </w:p>
        </w:tc>
      </w:tr>
      <w:tr w:rsidR="00DE423D" w:rsidRPr="00226B8E" w14:paraId="201D0173" w14:textId="77777777">
        <w:trPr>
          <w:trHeight w:val="353"/>
        </w:trPr>
        <w:tc>
          <w:tcPr>
            <w:tcW w:w="3600" w:type="dxa"/>
            <w:tcBorders>
              <w:left w:val="single" w:sz="48" w:space="0" w:color="FFFFFF" w:themeColor="background1"/>
              <w:right w:val="single" w:sz="48" w:space="0" w:color="FFFFFF" w:themeColor="background1"/>
            </w:tcBorders>
          </w:tcPr>
          <w:p w14:paraId="6C189625" w14:textId="77777777" w:rsidR="00DE423D" w:rsidRPr="00AB0ED6" w:rsidRDefault="00DE423D">
            <w:pPr>
              <w:pStyle w:val="BodyCopy"/>
              <w:rPr>
                <w:sz w:val="18"/>
                <w:szCs w:val="18"/>
              </w:rPr>
            </w:pPr>
            <w:r w:rsidRPr="00AB0ED6">
              <w:rPr>
                <w:sz w:val="18"/>
                <w:szCs w:val="18"/>
              </w:rPr>
              <w:t>Healthcare cost trend rate</w:t>
            </w:r>
          </w:p>
        </w:tc>
        <w:tc>
          <w:tcPr>
            <w:tcW w:w="6480" w:type="dxa"/>
            <w:tcBorders>
              <w:left w:val="single" w:sz="48" w:space="0" w:color="FFFFFF" w:themeColor="background1"/>
              <w:right w:val="single" w:sz="48" w:space="0" w:color="FFFFFF" w:themeColor="background1"/>
            </w:tcBorders>
          </w:tcPr>
          <w:p w14:paraId="0644FFFB" w14:textId="77777777" w:rsidR="00DE423D" w:rsidRPr="00AB0ED6" w:rsidRDefault="00DE423D">
            <w:pPr>
              <w:pStyle w:val="BodyCopy"/>
              <w:rPr>
                <w:sz w:val="18"/>
                <w:szCs w:val="18"/>
              </w:rPr>
            </w:pPr>
            <w:r w:rsidRPr="00AB0ED6">
              <w:rPr>
                <w:sz w:val="18"/>
                <w:szCs w:val="18"/>
              </w:rPr>
              <w:t>Not applicable</w:t>
            </w:r>
          </w:p>
        </w:tc>
      </w:tr>
    </w:tbl>
    <w:p w14:paraId="400D38C4" w14:textId="77777777" w:rsidR="00AC32CC" w:rsidRDefault="00AC32CC" w:rsidP="00BE0731">
      <w:pPr>
        <w:pStyle w:val="BodyCopy"/>
        <w:spacing w:before="240"/>
      </w:pPr>
      <w:r>
        <w:t xml:space="preserve">Actuarial assumptions used in </w:t>
      </w:r>
      <w:proofErr w:type="gramStart"/>
      <w:r>
        <w:t>the June</w:t>
      </w:r>
      <w:proofErr w:type="gramEnd"/>
      <w:r>
        <w:t xml:space="preserve"> 30, </w:t>
      </w:r>
      <w:r w:rsidRPr="00AC32CC">
        <w:rPr>
          <w:rStyle w:val="UpdatedThisYear"/>
        </w:rPr>
        <w:t>2024</w:t>
      </w:r>
      <w:r>
        <w:t xml:space="preserve">, valuation were based on the results of an actuarial experience study for the 5-year period ended June 30, </w:t>
      </w:r>
      <w:r w:rsidRPr="00AC32CC">
        <w:rPr>
          <w:rStyle w:val="UpdatedThisYear"/>
        </w:rPr>
        <w:t>2024</w:t>
      </w:r>
      <w:r>
        <w:t>.</w:t>
      </w:r>
    </w:p>
    <w:p w14:paraId="249377E2" w14:textId="56479E9A" w:rsidR="00DE423D" w:rsidRDefault="00AC32CC" w:rsidP="00C75218">
      <w:pPr>
        <w:pStyle w:val="BodyCopy"/>
        <w:spacing w:after="240"/>
      </w:pPr>
      <w:r>
        <w:t xml:space="preserve">The long-term expected rate of return on ASRS plan investments was determined to be 7.0 percent using a building-block method in which best-estimate ranges of expected future real rates of return (expected returns, net of plan investment expense and inflation) are developed for each major asset class. These ranges are combined to produce the long-term expected rate of return by </w:t>
      </w:r>
      <w:proofErr w:type="gramStart"/>
      <w:r>
        <w:t>weighting</w:t>
      </w:r>
      <w:proofErr w:type="gramEnd"/>
      <w:r>
        <w:t xml:space="preserve"> the expected future real rates of return by the target asset allocation percentage. The target allocation and best estimates of geometric real rates of return for each major asset class are summarized in the following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430"/>
        <w:gridCol w:w="4590"/>
      </w:tblGrid>
      <w:tr w:rsidR="00BD37DD" w:rsidRPr="00226B8E" w14:paraId="5169B83D" w14:textId="77777777">
        <w:trPr>
          <w:trHeight w:val="163"/>
          <w:tblHeader/>
        </w:trPr>
        <w:tc>
          <w:tcPr>
            <w:tcW w:w="3060" w:type="dxa"/>
            <w:vAlign w:val="bottom"/>
          </w:tcPr>
          <w:p w14:paraId="6C3CCB4F" w14:textId="77777777" w:rsidR="00BD37DD" w:rsidRPr="00226B8E" w:rsidRDefault="00BD37DD">
            <w:pPr>
              <w:pStyle w:val="BodyCopy"/>
              <w:jc w:val="center"/>
              <w:rPr>
                <w:b/>
                <w:bCs/>
                <w:sz w:val="18"/>
                <w:szCs w:val="18"/>
              </w:rPr>
            </w:pPr>
            <w:r w:rsidRPr="001603C8">
              <w:rPr>
                <w:b/>
                <w:bCs/>
                <w:sz w:val="18"/>
                <w:szCs w:val="18"/>
              </w:rPr>
              <w:t>ASRS</w:t>
            </w:r>
            <w:r>
              <w:rPr>
                <w:b/>
                <w:bCs/>
                <w:sz w:val="18"/>
                <w:szCs w:val="18"/>
              </w:rPr>
              <w:t xml:space="preserve"> asset class</w:t>
            </w:r>
          </w:p>
        </w:tc>
        <w:tc>
          <w:tcPr>
            <w:tcW w:w="2430" w:type="dxa"/>
            <w:vAlign w:val="bottom"/>
          </w:tcPr>
          <w:p w14:paraId="73507BD3" w14:textId="77777777" w:rsidR="00BD37DD" w:rsidRPr="00226B8E" w:rsidRDefault="00BD37DD">
            <w:pPr>
              <w:pStyle w:val="BodyCopy"/>
              <w:jc w:val="center"/>
              <w:rPr>
                <w:b/>
                <w:bCs/>
                <w:sz w:val="18"/>
                <w:szCs w:val="18"/>
              </w:rPr>
            </w:pPr>
            <w:r w:rsidRPr="00F32BE4">
              <w:rPr>
                <w:b/>
                <w:bCs/>
                <w:sz w:val="18"/>
                <w:szCs w:val="18"/>
              </w:rPr>
              <w:t>Target allocation</w:t>
            </w:r>
          </w:p>
        </w:tc>
        <w:tc>
          <w:tcPr>
            <w:tcW w:w="4590" w:type="dxa"/>
            <w:vAlign w:val="bottom"/>
          </w:tcPr>
          <w:p w14:paraId="71AB3DAB" w14:textId="77777777" w:rsidR="00BD37DD" w:rsidRPr="00226B8E" w:rsidRDefault="00BD37DD">
            <w:pPr>
              <w:pStyle w:val="BodyCopy"/>
              <w:jc w:val="center"/>
              <w:rPr>
                <w:b/>
                <w:bCs/>
                <w:sz w:val="18"/>
                <w:szCs w:val="18"/>
              </w:rPr>
            </w:pPr>
            <w:r w:rsidRPr="00F32BE4">
              <w:rPr>
                <w:b/>
                <w:bCs/>
                <w:sz w:val="18"/>
                <w:szCs w:val="18"/>
              </w:rPr>
              <w:t>Long-term expected geometric real rate of return</w:t>
            </w:r>
          </w:p>
        </w:tc>
      </w:tr>
      <w:tr w:rsidR="00BD37DD" w:rsidRPr="00226B8E" w14:paraId="5F9E909B" w14:textId="77777777">
        <w:trPr>
          <w:trHeight w:val="353"/>
        </w:trPr>
        <w:tc>
          <w:tcPr>
            <w:tcW w:w="3060" w:type="dxa"/>
            <w:tcBorders>
              <w:left w:val="single" w:sz="48" w:space="0" w:color="FFFFFF" w:themeColor="background1"/>
              <w:right w:val="single" w:sz="48" w:space="0" w:color="FFFFFF" w:themeColor="background1"/>
            </w:tcBorders>
          </w:tcPr>
          <w:p w14:paraId="5FCDE462" w14:textId="77777777" w:rsidR="00BD37DD" w:rsidRPr="00226B8E" w:rsidRDefault="00BD37DD">
            <w:pPr>
              <w:pStyle w:val="BodyCopy"/>
              <w:rPr>
                <w:sz w:val="18"/>
                <w:szCs w:val="18"/>
              </w:rPr>
            </w:pPr>
            <w:r w:rsidRPr="00F32BE4">
              <w:rPr>
                <w:sz w:val="18"/>
                <w:szCs w:val="18"/>
              </w:rPr>
              <w:t>Public equity</w:t>
            </w:r>
          </w:p>
        </w:tc>
        <w:tc>
          <w:tcPr>
            <w:tcW w:w="2430" w:type="dxa"/>
            <w:tcBorders>
              <w:left w:val="single" w:sz="48" w:space="0" w:color="FFFFFF" w:themeColor="background1"/>
              <w:right w:val="single" w:sz="48" w:space="0" w:color="FFFFFF" w:themeColor="background1"/>
            </w:tcBorders>
          </w:tcPr>
          <w:p w14:paraId="78BF76D7" w14:textId="77777777" w:rsidR="00BD37DD" w:rsidRPr="00226B8E" w:rsidRDefault="00BD37DD">
            <w:pPr>
              <w:pStyle w:val="BodyCopy"/>
              <w:jc w:val="center"/>
              <w:rPr>
                <w:sz w:val="18"/>
                <w:szCs w:val="18"/>
              </w:rPr>
            </w:pPr>
            <w:r w:rsidRPr="00F32BE4">
              <w:rPr>
                <w:sz w:val="18"/>
                <w:szCs w:val="18"/>
              </w:rPr>
              <w:t>44%</w:t>
            </w:r>
          </w:p>
        </w:tc>
        <w:tc>
          <w:tcPr>
            <w:tcW w:w="4590" w:type="dxa"/>
            <w:tcBorders>
              <w:left w:val="single" w:sz="48" w:space="0" w:color="FFFFFF" w:themeColor="background1"/>
            </w:tcBorders>
          </w:tcPr>
          <w:p w14:paraId="643EFDE1" w14:textId="77777777" w:rsidR="00BD37DD" w:rsidRPr="00226B8E" w:rsidRDefault="00BD37DD">
            <w:pPr>
              <w:pStyle w:val="BodyCopy"/>
              <w:jc w:val="center"/>
              <w:rPr>
                <w:sz w:val="18"/>
                <w:szCs w:val="18"/>
              </w:rPr>
            </w:pPr>
            <w:r w:rsidRPr="00F32BE4">
              <w:rPr>
                <w:sz w:val="18"/>
                <w:szCs w:val="18"/>
              </w:rPr>
              <w:t>4.48%</w:t>
            </w:r>
          </w:p>
        </w:tc>
      </w:tr>
      <w:tr w:rsidR="00BD37DD" w:rsidRPr="00226B8E" w14:paraId="0D3F4404" w14:textId="77777777">
        <w:trPr>
          <w:trHeight w:val="353"/>
        </w:trPr>
        <w:tc>
          <w:tcPr>
            <w:tcW w:w="3060" w:type="dxa"/>
            <w:tcBorders>
              <w:left w:val="single" w:sz="48" w:space="0" w:color="FFFFFF" w:themeColor="background1"/>
              <w:right w:val="single" w:sz="48" w:space="0" w:color="FFFFFF" w:themeColor="background1"/>
            </w:tcBorders>
          </w:tcPr>
          <w:p w14:paraId="611E6B6A" w14:textId="77777777" w:rsidR="00BD37DD" w:rsidRPr="004113E6" w:rsidRDefault="00BD37DD">
            <w:pPr>
              <w:pStyle w:val="BodyCopy"/>
              <w:rPr>
                <w:sz w:val="18"/>
                <w:szCs w:val="18"/>
              </w:rPr>
            </w:pPr>
            <w:r w:rsidRPr="00F32BE4">
              <w:rPr>
                <w:sz w:val="18"/>
                <w:szCs w:val="18"/>
              </w:rPr>
              <w:t>Credit</w:t>
            </w:r>
          </w:p>
        </w:tc>
        <w:tc>
          <w:tcPr>
            <w:tcW w:w="2430" w:type="dxa"/>
            <w:tcBorders>
              <w:left w:val="single" w:sz="48" w:space="0" w:color="FFFFFF" w:themeColor="background1"/>
              <w:right w:val="single" w:sz="48" w:space="0" w:color="FFFFFF" w:themeColor="background1"/>
            </w:tcBorders>
          </w:tcPr>
          <w:p w14:paraId="670BAAEE" w14:textId="77777777" w:rsidR="00BD37DD" w:rsidRPr="00226B8E" w:rsidRDefault="00BD37DD">
            <w:pPr>
              <w:pStyle w:val="BodyCopy"/>
              <w:jc w:val="center"/>
              <w:rPr>
                <w:sz w:val="18"/>
                <w:szCs w:val="18"/>
              </w:rPr>
            </w:pPr>
            <w:r w:rsidRPr="00F32BE4">
              <w:rPr>
                <w:sz w:val="18"/>
                <w:szCs w:val="18"/>
              </w:rPr>
              <w:t>23%</w:t>
            </w:r>
          </w:p>
        </w:tc>
        <w:tc>
          <w:tcPr>
            <w:tcW w:w="4590" w:type="dxa"/>
            <w:tcBorders>
              <w:left w:val="single" w:sz="48" w:space="0" w:color="FFFFFF" w:themeColor="background1"/>
            </w:tcBorders>
          </w:tcPr>
          <w:p w14:paraId="45A95C1B" w14:textId="77777777" w:rsidR="00BD37DD" w:rsidRPr="00226B8E" w:rsidRDefault="00BD37DD">
            <w:pPr>
              <w:pStyle w:val="BodyCopy"/>
              <w:jc w:val="center"/>
              <w:rPr>
                <w:sz w:val="18"/>
                <w:szCs w:val="18"/>
              </w:rPr>
            </w:pPr>
            <w:r w:rsidRPr="00F32BE4">
              <w:rPr>
                <w:sz w:val="18"/>
                <w:szCs w:val="18"/>
              </w:rPr>
              <w:t>4.40%</w:t>
            </w:r>
          </w:p>
        </w:tc>
      </w:tr>
      <w:tr w:rsidR="00BD37DD" w:rsidRPr="00226B8E" w14:paraId="4C46A410" w14:textId="77777777">
        <w:trPr>
          <w:trHeight w:val="353"/>
        </w:trPr>
        <w:tc>
          <w:tcPr>
            <w:tcW w:w="3060" w:type="dxa"/>
            <w:tcBorders>
              <w:left w:val="single" w:sz="48" w:space="0" w:color="FFFFFF" w:themeColor="background1"/>
              <w:right w:val="single" w:sz="48" w:space="0" w:color="FFFFFF" w:themeColor="background1"/>
            </w:tcBorders>
          </w:tcPr>
          <w:p w14:paraId="4F20F683" w14:textId="77777777" w:rsidR="00BD37DD" w:rsidRPr="004113E6" w:rsidRDefault="00BD37DD">
            <w:pPr>
              <w:pStyle w:val="BodyCopy"/>
              <w:rPr>
                <w:sz w:val="18"/>
                <w:szCs w:val="18"/>
              </w:rPr>
            </w:pPr>
            <w:r w:rsidRPr="00F32BE4">
              <w:rPr>
                <w:sz w:val="18"/>
                <w:szCs w:val="18"/>
              </w:rPr>
              <w:t>Real estate</w:t>
            </w:r>
          </w:p>
        </w:tc>
        <w:tc>
          <w:tcPr>
            <w:tcW w:w="2430" w:type="dxa"/>
            <w:tcBorders>
              <w:left w:val="single" w:sz="48" w:space="0" w:color="FFFFFF" w:themeColor="background1"/>
              <w:right w:val="single" w:sz="48" w:space="0" w:color="FFFFFF" w:themeColor="background1"/>
            </w:tcBorders>
          </w:tcPr>
          <w:p w14:paraId="3E9DEE1C" w14:textId="77777777" w:rsidR="00BD37DD" w:rsidRPr="00226B8E" w:rsidRDefault="00BD37DD">
            <w:pPr>
              <w:pStyle w:val="BodyCopy"/>
              <w:jc w:val="center"/>
              <w:rPr>
                <w:sz w:val="18"/>
                <w:szCs w:val="18"/>
              </w:rPr>
            </w:pPr>
            <w:r w:rsidRPr="00F32BE4">
              <w:rPr>
                <w:sz w:val="18"/>
                <w:szCs w:val="18"/>
              </w:rPr>
              <w:t>17%</w:t>
            </w:r>
          </w:p>
        </w:tc>
        <w:tc>
          <w:tcPr>
            <w:tcW w:w="4590" w:type="dxa"/>
            <w:tcBorders>
              <w:left w:val="single" w:sz="48" w:space="0" w:color="FFFFFF" w:themeColor="background1"/>
            </w:tcBorders>
          </w:tcPr>
          <w:p w14:paraId="4BC47EF0" w14:textId="77777777" w:rsidR="00BD37DD" w:rsidRPr="00226B8E" w:rsidRDefault="00BD37DD">
            <w:pPr>
              <w:pStyle w:val="BodyCopy"/>
              <w:jc w:val="center"/>
              <w:rPr>
                <w:sz w:val="18"/>
                <w:szCs w:val="18"/>
              </w:rPr>
            </w:pPr>
            <w:r w:rsidRPr="00F32BE4">
              <w:rPr>
                <w:sz w:val="18"/>
                <w:szCs w:val="18"/>
              </w:rPr>
              <w:t>6.05%</w:t>
            </w:r>
          </w:p>
        </w:tc>
      </w:tr>
      <w:tr w:rsidR="00BD37DD" w:rsidRPr="00226B8E" w14:paraId="5A6BCE9E" w14:textId="77777777">
        <w:trPr>
          <w:trHeight w:val="353"/>
        </w:trPr>
        <w:tc>
          <w:tcPr>
            <w:tcW w:w="3060" w:type="dxa"/>
            <w:tcBorders>
              <w:left w:val="single" w:sz="48" w:space="0" w:color="FFFFFF" w:themeColor="background1"/>
              <w:right w:val="single" w:sz="48" w:space="0" w:color="FFFFFF" w:themeColor="background1"/>
            </w:tcBorders>
          </w:tcPr>
          <w:p w14:paraId="4D10E2B6" w14:textId="77777777" w:rsidR="00BD37DD" w:rsidRPr="001603C8" w:rsidRDefault="00BD37DD">
            <w:pPr>
              <w:pStyle w:val="BodyCopy"/>
              <w:rPr>
                <w:sz w:val="18"/>
                <w:szCs w:val="18"/>
              </w:rPr>
            </w:pPr>
            <w:r w:rsidRPr="00F32BE4">
              <w:rPr>
                <w:sz w:val="18"/>
                <w:szCs w:val="18"/>
              </w:rPr>
              <w:lastRenderedPageBreak/>
              <w:t>Private equity</w:t>
            </w:r>
          </w:p>
        </w:tc>
        <w:tc>
          <w:tcPr>
            <w:tcW w:w="2430" w:type="dxa"/>
            <w:tcBorders>
              <w:left w:val="single" w:sz="48" w:space="0" w:color="FFFFFF" w:themeColor="background1"/>
              <w:right w:val="single" w:sz="48" w:space="0" w:color="FFFFFF" w:themeColor="background1"/>
            </w:tcBorders>
          </w:tcPr>
          <w:p w14:paraId="1BD64559" w14:textId="77777777" w:rsidR="00BD37DD" w:rsidRPr="00226B8E" w:rsidRDefault="00BD37DD">
            <w:pPr>
              <w:pStyle w:val="BodyCopy"/>
              <w:jc w:val="center"/>
              <w:rPr>
                <w:sz w:val="18"/>
                <w:szCs w:val="18"/>
              </w:rPr>
            </w:pPr>
            <w:r w:rsidRPr="00F32BE4">
              <w:rPr>
                <w:sz w:val="18"/>
                <w:szCs w:val="18"/>
              </w:rPr>
              <w:t>10%</w:t>
            </w:r>
          </w:p>
        </w:tc>
        <w:tc>
          <w:tcPr>
            <w:tcW w:w="4590" w:type="dxa"/>
            <w:tcBorders>
              <w:left w:val="single" w:sz="48" w:space="0" w:color="FFFFFF" w:themeColor="background1"/>
            </w:tcBorders>
          </w:tcPr>
          <w:p w14:paraId="062F2A06" w14:textId="77777777" w:rsidR="00BD37DD" w:rsidRPr="00226B8E" w:rsidRDefault="00BD37DD">
            <w:pPr>
              <w:pStyle w:val="BodyCopy"/>
              <w:jc w:val="center"/>
              <w:rPr>
                <w:sz w:val="18"/>
                <w:szCs w:val="18"/>
              </w:rPr>
            </w:pPr>
            <w:r w:rsidRPr="00F32BE4">
              <w:rPr>
                <w:sz w:val="18"/>
                <w:szCs w:val="18"/>
              </w:rPr>
              <w:t>6.11%</w:t>
            </w:r>
          </w:p>
        </w:tc>
      </w:tr>
      <w:tr w:rsidR="00BD37DD" w:rsidRPr="00226B8E" w14:paraId="5F73B885" w14:textId="77777777">
        <w:trPr>
          <w:trHeight w:val="353"/>
        </w:trPr>
        <w:tc>
          <w:tcPr>
            <w:tcW w:w="3060" w:type="dxa"/>
            <w:tcBorders>
              <w:left w:val="single" w:sz="48" w:space="0" w:color="FFFFFF" w:themeColor="background1"/>
              <w:right w:val="single" w:sz="48" w:space="0" w:color="FFFFFF" w:themeColor="background1"/>
            </w:tcBorders>
          </w:tcPr>
          <w:p w14:paraId="74E26434" w14:textId="77777777" w:rsidR="00BD37DD" w:rsidRPr="001603C8" w:rsidRDefault="00BD37DD">
            <w:pPr>
              <w:pStyle w:val="BodyCopy"/>
              <w:rPr>
                <w:sz w:val="18"/>
                <w:szCs w:val="18"/>
              </w:rPr>
            </w:pPr>
            <w:r w:rsidRPr="00F32BE4">
              <w:rPr>
                <w:sz w:val="18"/>
                <w:szCs w:val="18"/>
              </w:rPr>
              <w:t>Interest rate sensitive</w:t>
            </w:r>
          </w:p>
        </w:tc>
        <w:tc>
          <w:tcPr>
            <w:tcW w:w="2430" w:type="dxa"/>
            <w:tcBorders>
              <w:left w:val="single" w:sz="48" w:space="0" w:color="FFFFFF" w:themeColor="background1"/>
              <w:right w:val="single" w:sz="48" w:space="0" w:color="FFFFFF" w:themeColor="background1"/>
            </w:tcBorders>
          </w:tcPr>
          <w:p w14:paraId="2C2B12CE" w14:textId="77777777" w:rsidR="00BD37DD" w:rsidRPr="00226B8E" w:rsidRDefault="00BD37DD">
            <w:pPr>
              <w:pStyle w:val="BodyCopy"/>
              <w:jc w:val="center"/>
              <w:rPr>
                <w:sz w:val="18"/>
                <w:szCs w:val="18"/>
              </w:rPr>
            </w:pPr>
            <w:r w:rsidRPr="00F32BE4">
              <w:rPr>
                <w:sz w:val="18"/>
                <w:szCs w:val="18"/>
              </w:rPr>
              <w:t>6%</w:t>
            </w:r>
          </w:p>
        </w:tc>
        <w:tc>
          <w:tcPr>
            <w:tcW w:w="4590" w:type="dxa"/>
            <w:tcBorders>
              <w:left w:val="single" w:sz="48" w:space="0" w:color="FFFFFF" w:themeColor="background1"/>
            </w:tcBorders>
          </w:tcPr>
          <w:p w14:paraId="0B7D42AE" w14:textId="77777777" w:rsidR="00BD37DD" w:rsidRPr="00226B8E" w:rsidRDefault="00BD37DD">
            <w:pPr>
              <w:pStyle w:val="BodyCopy"/>
              <w:jc w:val="center"/>
              <w:rPr>
                <w:sz w:val="18"/>
                <w:szCs w:val="18"/>
              </w:rPr>
            </w:pPr>
            <w:r w:rsidRPr="00F32BE4">
              <w:rPr>
                <w:sz w:val="18"/>
                <w:szCs w:val="18"/>
              </w:rPr>
              <w:t>(</w:t>
            </w:r>
            <w:proofErr w:type="gramStart"/>
            <w:r w:rsidRPr="00F32BE4">
              <w:rPr>
                <w:sz w:val="18"/>
                <w:szCs w:val="18"/>
              </w:rPr>
              <w:t>0.45)%</w:t>
            </w:r>
            <w:proofErr w:type="gramEnd"/>
          </w:p>
        </w:tc>
      </w:tr>
      <w:tr w:rsidR="00BD37DD" w:rsidRPr="00226B8E" w14:paraId="3BDFBB3E" w14:textId="77777777">
        <w:trPr>
          <w:trHeight w:val="353"/>
        </w:trPr>
        <w:tc>
          <w:tcPr>
            <w:tcW w:w="3060" w:type="dxa"/>
            <w:tcBorders>
              <w:left w:val="single" w:sz="48" w:space="0" w:color="FFFFFF" w:themeColor="background1"/>
              <w:right w:val="single" w:sz="48" w:space="0" w:color="FFFFFF" w:themeColor="background1"/>
            </w:tcBorders>
          </w:tcPr>
          <w:p w14:paraId="757A9FB4" w14:textId="77777777" w:rsidR="00BD37DD" w:rsidRPr="001603C8" w:rsidRDefault="00BD37DD">
            <w:pPr>
              <w:pStyle w:val="BodyCopy"/>
              <w:rPr>
                <w:sz w:val="18"/>
                <w:szCs w:val="18"/>
              </w:rPr>
            </w:pPr>
            <w:r w:rsidRPr="00F32BE4">
              <w:rPr>
                <w:sz w:val="18"/>
                <w:szCs w:val="18"/>
              </w:rPr>
              <w:t>Total</w:t>
            </w:r>
          </w:p>
        </w:tc>
        <w:tc>
          <w:tcPr>
            <w:tcW w:w="2430" w:type="dxa"/>
            <w:tcBorders>
              <w:left w:val="single" w:sz="48" w:space="0" w:color="FFFFFF" w:themeColor="background1"/>
              <w:right w:val="single" w:sz="48" w:space="0" w:color="FFFFFF" w:themeColor="background1"/>
            </w:tcBorders>
          </w:tcPr>
          <w:p w14:paraId="7C4DB0FA" w14:textId="77777777" w:rsidR="00BD37DD" w:rsidRPr="00226B8E" w:rsidRDefault="00BD37DD">
            <w:pPr>
              <w:pStyle w:val="BodyCopy"/>
              <w:jc w:val="center"/>
              <w:rPr>
                <w:sz w:val="18"/>
                <w:szCs w:val="18"/>
              </w:rPr>
            </w:pPr>
            <w:r w:rsidRPr="00F32BE4">
              <w:rPr>
                <w:sz w:val="18"/>
                <w:szCs w:val="18"/>
              </w:rPr>
              <w:t>100%</w:t>
            </w:r>
          </w:p>
        </w:tc>
        <w:tc>
          <w:tcPr>
            <w:tcW w:w="4590" w:type="dxa"/>
            <w:tcBorders>
              <w:left w:val="single" w:sz="48" w:space="0" w:color="FFFFFF" w:themeColor="background1"/>
            </w:tcBorders>
          </w:tcPr>
          <w:p w14:paraId="4B8B58F0" w14:textId="77777777" w:rsidR="00BD37DD" w:rsidRPr="00226B8E" w:rsidRDefault="00BD37DD">
            <w:pPr>
              <w:pStyle w:val="BodyCopy"/>
              <w:jc w:val="center"/>
              <w:rPr>
                <w:sz w:val="18"/>
                <w:szCs w:val="18"/>
              </w:rPr>
            </w:pPr>
          </w:p>
        </w:tc>
      </w:tr>
    </w:tbl>
    <w:p w14:paraId="4BDD41EC" w14:textId="77777777" w:rsidR="00AD3097" w:rsidRPr="001E2511" w:rsidRDefault="00AD3097" w:rsidP="00AD3097">
      <w:pPr>
        <w:pStyle w:val="Heading3"/>
        <w:rPr>
          <w:sz w:val="28"/>
          <w:szCs w:val="28"/>
        </w:rPr>
      </w:pPr>
      <w:r w:rsidRPr="001E2511">
        <w:rPr>
          <w:sz w:val="28"/>
          <w:szCs w:val="28"/>
        </w:rPr>
        <w:t>Discount rate</w:t>
      </w:r>
    </w:p>
    <w:p w14:paraId="67A8CB99" w14:textId="10D1635B" w:rsidR="00AD3097" w:rsidRDefault="00AD3097" w:rsidP="00AD3097">
      <w:pPr>
        <w:pStyle w:val="BodyCopy"/>
      </w:pPr>
      <w:proofErr w:type="gramStart"/>
      <w:r>
        <w:t>At</w:t>
      </w:r>
      <w:proofErr w:type="gramEnd"/>
      <w:r>
        <w:t xml:space="preserve"> June 30, </w:t>
      </w:r>
      <w:r w:rsidRPr="00AD3097">
        <w:rPr>
          <w:rStyle w:val="UpdatedThisYear"/>
        </w:rPr>
        <w:t>2025</w:t>
      </w:r>
      <w:r>
        <w:t>, the discount rate used to measure the ASRS total pension/OPEB liability was 7.0 percent. The projection of cash flows used to determine the discount rate assumed that contributions from participating employers will be made based on the actuarially determined rates based on the ASRS Board’s funding policy, which establishes the contractually required rate under Arizona statute. Based on those assumptions, the plans’ fiduciary net position was projected to be available to make all projected future benefit payments of current plan members. Therefore, the long-term expected rate of return on plan investments was applied to all periods of projected benefit payments to determine the total pension/OPEB liability.</w:t>
      </w:r>
    </w:p>
    <w:p w14:paraId="312E08D1" w14:textId="77777777" w:rsidR="00AD3097" w:rsidRPr="001E2511" w:rsidRDefault="00AD3097" w:rsidP="00AD3097">
      <w:pPr>
        <w:pStyle w:val="Heading3"/>
        <w:rPr>
          <w:sz w:val="28"/>
          <w:szCs w:val="28"/>
        </w:rPr>
      </w:pPr>
      <w:r w:rsidRPr="001E2511">
        <w:rPr>
          <w:sz w:val="28"/>
          <w:szCs w:val="28"/>
        </w:rPr>
        <w:t>Sensitivity of the District’s proportionate share of the ASRS net pension/OPEB (asset) liability to changes in the discount rate</w:t>
      </w:r>
    </w:p>
    <w:p w14:paraId="5CAF3C5D" w14:textId="7F8A9FAF" w:rsidR="00AC32CC" w:rsidRDefault="00AD3097" w:rsidP="00AD3097">
      <w:pPr>
        <w:pStyle w:val="BodyCopy"/>
      </w:pPr>
      <w:r>
        <w:t xml:space="preserve">The following table presents the District’s proportionate share of the net pension/OPEB (asset) liability calculated using the discount rate of 7.0 percent, as well as what the District’s proportionate share of the net pension/OPEB (asset) liability would be if it were calculated using a discount rate that is 1 percentage point lower (6.0 percent) or 1 percentage point higher (8.0 percent) than the current rate: </w:t>
      </w:r>
      <w:r w:rsidRPr="00AD3097">
        <w:rPr>
          <w:rStyle w:val="Placeholder"/>
        </w:rPr>
        <w:t>[Source: ASRS schedule of pension amounts by employer]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980"/>
        <w:gridCol w:w="1980"/>
        <w:gridCol w:w="1980"/>
      </w:tblGrid>
      <w:tr w:rsidR="008231D9" w:rsidRPr="00226B8E" w14:paraId="0B9E9D1B" w14:textId="77777777">
        <w:trPr>
          <w:trHeight w:val="163"/>
          <w:tblHeader/>
        </w:trPr>
        <w:tc>
          <w:tcPr>
            <w:tcW w:w="4050" w:type="dxa"/>
            <w:vAlign w:val="bottom"/>
          </w:tcPr>
          <w:p w14:paraId="387472C7" w14:textId="5EE1084F" w:rsidR="008231D9" w:rsidRPr="00226B8E" w:rsidRDefault="008231D9">
            <w:pPr>
              <w:pStyle w:val="BodyCopy"/>
              <w:jc w:val="center"/>
              <w:rPr>
                <w:b/>
                <w:bCs/>
                <w:sz w:val="18"/>
                <w:szCs w:val="18"/>
              </w:rPr>
            </w:pPr>
            <w:r>
              <w:rPr>
                <w:b/>
                <w:bCs/>
                <w:sz w:val="18"/>
                <w:szCs w:val="18"/>
              </w:rPr>
              <w:t xml:space="preserve">ASRS </w:t>
            </w:r>
            <w:r>
              <w:rPr>
                <w:b/>
                <w:bCs/>
                <w:sz w:val="18"/>
                <w:szCs w:val="18"/>
              </w:rPr>
              <w:br/>
            </w:r>
            <w:proofErr w:type="spellStart"/>
            <w:r>
              <w:rPr>
                <w:b/>
                <w:bCs/>
                <w:sz w:val="18"/>
                <w:szCs w:val="18"/>
              </w:rPr>
              <w:t>Districts</w:t>
            </w:r>
            <w:r w:rsidRPr="00331DA0">
              <w:rPr>
                <w:b/>
                <w:bCs/>
                <w:sz w:val="18"/>
                <w:szCs w:val="18"/>
              </w:rPr>
              <w:t>’s</w:t>
            </w:r>
            <w:proofErr w:type="spellEnd"/>
            <w:r w:rsidRPr="00331DA0">
              <w:rPr>
                <w:b/>
                <w:bCs/>
                <w:sz w:val="18"/>
                <w:szCs w:val="18"/>
              </w:rPr>
              <w:t xml:space="preserve"> proportionate share of the</w:t>
            </w:r>
          </w:p>
        </w:tc>
        <w:tc>
          <w:tcPr>
            <w:tcW w:w="1980" w:type="dxa"/>
            <w:vAlign w:val="bottom"/>
          </w:tcPr>
          <w:p w14:paraId="6664172E" w14:textId="77777777" w:rsidR="008231D9" w:rsidRPr="00226B8E" w:rsidRDefault="008231D9">
            <w:pPr>
              <w:pStyle w:val="BodyCopy"/>
              <w:jc w:val="center"/>
              <w:rPr>
                <w:b/>
                <w:bCs/>
                <w:sz w:val="18"/>
                <w:szCs w:val="18"/>
              </w:rPr>
            </w:pPr>
            <w:r w:rsidRPr="00331DA0">
              <w:rPr>
                <w:b/>
                <w:bCs/>
                <w:sz w:val="18"/>
                <w:szCs w:val="18"/>
              </w:rPr>
              <w:t xml:space="preserve">1% Decrease </w:t>
            </w:r>
            <w:r>
              <w:rPr>
                <w:b/>
                <w:bCs/>
                <w:sz w:val="18"/>
                <w:szCs w:val="18"/>
              </w:rPr>
              <w:br/>
            </w:r>
            <w:r w:rsidRPr="00331DA0">
              <w:rPr>
                <w:b/>
                <w:bCs/>
                <w:sz w:val="18"/>
                <w:szCs w:val="18"/>
              </w:rPr>
              <w:t>(6.0%)</w:t>
            </w:r>
          </w:p>
        </w:tc>
        <w:tc>
          <w:tcPr>
            <w:tcW w:w="1980" w:type="dxa"/>
          </w:tcPr>
          <w:p w14:paraId="28DA2637" w14:textId="77777777" w:rsidR="008231D9" w:rsidRPr="00C93776" w:rsidRDefault="008231D9">
            <w:pPr>
              <w:pStyle w:val="BodyCopy"/>
              <w:jc w:val="center"/>
              <w:rPr>
                <w:b/>
                <w:bCs/>
                <w:sz w:val="18"/>
                <w:szCs w:val="18"/>
              </w:rPr>
            </w:pPr>
            <w:r w:rsidRPr="00331DA0">
              <w:rPr>
                <w:b/>
                <w:bCs/>
                <w:sz w:val="18"/>
                <w:szCs w:val="18"/>
              </w:rPr>
              <w:t>Current discount rate (7.0%)</w:t>
            </w:r>
          </w:p>
        </w:tc>
        <w:tc>
          <w:tcPr>
            <w:tcW w:w="1980" w:type="dxa"/>
          </w:tcPr>
          <w:p w14:paraId="53F8D20A" w14:textId="77777777" w:rsidR="008231D9" w:rsidRPr="00C93776" w:rsidRDefault="008231D9">
            <w:pPr>
              <w:pStyle w:val="BodyCopy"/>
              <w:jc w:val="center"/>
              <w:rPr>
                <w:b/>
                <w:bCs/>
                <w:sz w:val="18"/>
                <w:szCs w:val="18"/>
              </w:rPr>
            </w:pPr>
            <w:r w:rsidRPr="00331DA0">
              <w:rPr>
                <w:b/>
                <w:bCs/>
                <w:sz w:val="18"/>
                <w:szCs w:val="18"/>
              </w:rPr>
              <w:t xml:space="preserve">1% Increase </w:t>
            </w:r>
            <w:r>
              <w:rPr>
                <w:b/>
                <w:bCs/>
                <w:sz w:val="18"/>
                <w:szCs w:val="18"/>
              </w:rPr>
              <w:br/>
            </w:r>
            <w:r w:rsidRPr="00331DA0">
              <w:rPr>
                <w:b/>
                <w:bCs/>
                <w:sz w:val="18"/>
                <w:szCs w:val="18"/>
              </w:rPr>
              <w:t>(8.0%)</w:t>
            </w:r>
          </w:p>
        </w:tc>
      </w:tr>
      <w:tr w:rsidR="008231D9" w:rsidRPr="00226B8E" w14:paraId="6A8FF0F9" w14:textId="77777777">
        <w:trPr>
          <w:trHeight w:val="353"/>
        </w:trPr>
        <w:tc>
          <w:tcPr>
            <w:tcW w:w="4050" w:type="dxa"/>
            <w:tcBorders>
              <w:left w:val="single" w:sz="48" w:space="0" w:color="FFFFFF" w:themeColor="background1"/>
              <w:right w:val="single" w:sz="48" w:space="0" w:color="FFFFFF" w:themeColor="background1"/>
            </w:tcBorders>
          </w:tcPr>
          <w:p w14:paraId="5EFDD59F" w14:textId="77777777" w:rsidR="008231D9" w:rsidRPr="00226B8E" w:rsidRDefault="008231D9">
            <w:pPr>
              <w:pStyle w:val="BodyCopy"/>
              <w:rPr>
                <w:sz w:val="18"/>
                <w:szCs w:val="18"/>
              </w:rPr>
            </w:pPr>
            <w:r w:rsidRPr="00331DA0">
              <w:rPr>
                <w:sz w:val="18"/>
                <w:szCs w:val="18"/>
              </w:rPr>
              <w:t>Net pension liability</w:t>
            </w:r>
          </w:p>
        </w:tc>
        <w:tc>
          <w:tcPr>
            <w:tcW w:w="1980" w:type="dxa"/>
            <w:tcBorders>
              <w:left w:val="single" w:sz="48" w:space="0" w:color="FFFFFF" w:themeColor="background1"/>
              <w:right w:val="single" w:sz="48" w:space="0" w:color="FFFFFF" w:themeColor="background1"/>
            </w:tcBorders>
          </w:tcPr>
          <w:p w14:paraId="4AF9132C" w14:textId="77777777" w:rsidR="008231D9" w:rsidRPr="00226B8E" w:rsidRDefault="008231D9">
            <w:pPr>
              <w:pStyle w:val="BodyCopy"/>
              <w:rPr>
                <w:sz w:val="18"/>
                <w:szCs w:val="18"/>
              </w:rPr>
            </w:pPr>
            <w:r>
              <w:rPr>
                <w:sz w:val="18"/>
                <w:szCs w:val="18"/>
              </w:rPr>
              <w:t>$</w:t>
            </w:r>
          </w:p>
        </w:tc>
        <w:tc>
          <w:tcPr>
            <w:tcW w:w="1980" w:type="dxa"/>
            <w:tcBorders>
              <w:left w:val="single" w:sz="48" w:space="0" w:color="FFFFFF" w:themeColor="background1"/>
              <w:right w:val="single" w:sz="48" w:space="0" w:color="FFFFFF" w:themeColor="background1"/>
            </w:tcBorders>
          </w:tcPr>
          <w:p w14:paraId="506153BA" w14:textId="77777777" w:rsidR="008231D9" w:rsidRPr="00226B8E" w:rsidRDefault="008231D9">
            <w:pPr>
              <w:pStyle w:val="BodyCopy"/>
              <w:rPr>
                <w:sz w:val="18"/>
                <w:szCs w:val="18"/>
              </w:rPr>
            </w:pPr>
            <w:r>
              <w:rPr>
                <w:sz w:val="18"/>
                <w:szCs w:val="18"/>
              </w:rPr>
              <w:t>$</w:t>
            </w:r>
          </w:p>
        </w:tc>
        <w:tc>
          <w:tcPr>
            <w:tcW w:w="1980" w:type="dxa"/>
            <w:tcBorders>
              <w:left w:val="single" w:sz="48" w:space="0" w:color="FFFFFF" w:themeColor="background1"/>
              <w:right w:val="single" w:sz="48" w:space="0" w:color="FFFFFF" w:themeColor="background1"/>
            </w:tcBorders>
          </w:tcPr>
          <w:p w14:paraId="40D5F11E" w14:textId="77777777" w:rsidR="008231D9" w:rsidRPr="00226B8E" w:rsidRDefault="008231D9">
            <w:pPr>
              <w:pStyle w:val="BodyCopy"/>
              <w:rPr>
                <w:sz w:val="18"/>
                <w:szCs w:val="18"/>
              </w:rPr>
            </w:pPr>
            <w:r>
              <w:rPr>
                <w:sz w:val="18"/>
                <w:szCs w:val="18"/>
              </w:rPr>
              <w:t>$</w:t>
            </w:r>
          </w:p>
        </w:tc>
      </w:tr>
      <w:tr w:rsidR="008231D9" w:rsidRPr="00226B8E" w14:paraId="40B164C3" w14:textId="77777777">
        <w:trPr>
          <w:trHeight w:val="353"/>
        </w:trPr>
        <w:tc>
          <w:tcPr>
            <w:tcW w:w="4050" w:type="dxa"/>
            <w:tcBorders>
              <w:left w:val="single" w:sz="48" w:space="0" w:color="FFFFFF" w:themeColor="background1"/>
              <w:right w:val="single" w:sz="48" w:space="0" w:color="FFFFFF" w:themeColor="background1"/>
            </w:tcBorders>
          </w:tcPr>
          <w:p w14:paraId="2F1C81EF" w14:textId="77777777" w:rsidR="008231D9" w:rsidRPr="004113E6" w:rsidRDefault="008231D9">
            <w:pPr>
              <w:pStyle w:val="BodyCopy"/>
              <w:rPr>
                <w:sz w:val="18"/>
                <w:szCs w:val="18"/>
              </w:rPr>
            </w:pPr>
            <w:r w:rsidRPr="00331DA0">
              <w:rPr>
                <w:sz w:val="18"/>
                <w:szCs w:val="18"/>
              </w:rPr>
              <w:t>Net insurance premium benefit liability (asset)</w:t>
            </w:r>
          </w:p>
        </w:tc>
        <w:tc>
          <w:tcPr>
            <w:tcW w:w="1980" w:type="dxa"/>
            <w:tcBorders>
              <w:left w:val="single" w:sz="48" w:space="0" w:color="FFFFFF" w:themeColor="background1"/>
              <w:right w:val="single" w:sz="48" w:space="0" w:color="FFFFFF" w:themeColor="background1"/>
            </w:tcBorders>
          </w:tcPr>
          <w:p w14:paraId="73B182DD" w14:textId="77777777" w:rsidR="008231D9" w:rsidRPr="00226B8E" w:rsidRDefault="008231D9">
            <w:pPr>
              <w:pStyle w:val="BodyCopy"/>
              <w:rPr>
                <w:sz w:val="18"/>
                <w:szCs w:val="18"/>
              </w:rPr>
            </w:pPr>
          </w:p>
        </w:tc>
        <w:tc>
          <w:tcPr>
            <w:tcW w:w="1980" w:type="dxa"/>
            <w:tcBorders>
              <w:left w:val="single" w:sz="48" w:space="0" w:color="FFFFFF" w:themeColor="background1"/>
              <w:right w:val="single" w:sz="48" w:space="0" w:color="FFFFFF" w:themeColor="background1"/>
            </w:tcBorders>
          </w:tcPr>
          <w:p w14:paraId="7BF65EB4" w14:textId="77777777" w:rsidR="008231D9" w:rsidRPr="00226B8E" w:rsidRDefault="008231D9">
            <w:pPr>
              <w:pStyle w:val="BodyCopy"/>
              <w:rPr>
                <w:sz w:val="18"/>
                <w:szCs w:val="18"/>
              </w:rPr>
            </w:pPr>
          </w:p>
        </w:tc>
        <w:tc>
          <w:tcPr>
            <w:tcW w:w="1980" w:type="dxa"/>
            <w:tcBorders>
              <w:left w:val="single" w:sz="48" w:space="0" w:color="FFFFFF" w:themeColor="background1"/>
              <w:right w:val="single" w:sz="48" w:space="0" w:color="FFFFFF" w:themeColor="background1"/>
            </w:tcBorders>
          </w:tcPr>
          <w:p w14:paraId="359C1A80" w14:textId="77777777" w:rsidR="008231D9" w:rsidRPr="00226B8E" w:rsidRDefault="008231D9">
            <w:pPr>
              <w:pStyle w:val="BodyCopy"/>
              <w:rPr>
                <w:sz w:val="18"/>
                <w:szCs w:val="18"/>
              </w:rPr>
            </w:pPr>
          </w:p>
        </w:tc>
      </w:tr>
      <w:tr w:rsidR="008231D9" w:rsidRPr="00226B8E" w14:paraId="50DF4062" w14:textId="77777777">
        <w:trPr>
          <w:trHeight w:val="353"/>
        </w:trPr>
        <w:tc>
          <w:tcPr>
            <w:tcW w:w="4050" w:type="dxa"/>
            <w:tcBorders>
              <w:left w:val="single" w:sz="48" w:space="0" w:color="FFFFFF" w:themeColor="background1"/>
              <w:right w:val="single" w:sz="48" w:space="0" w:color="FFFFFF" w:themeColor="background1"/>
            </w:tcBorders>
          </w:tcPr>
          <w:p w14:paraId="70735285" w14:textId="77777777" w:rsidR="008231D9" w:rsidRPr="004113E6" w:rsidRDefault="008231D9">
            <w:pPr>
              <w:pStyle w:val="BodyCopy"/>
              <w:rPr>
                <w:sz w:val="18"/>
                <w:szCs w:val="18"/>
              </w:rPr>
            </w:pPr>
            <w:r w:rsidRPr="00331DA0">
              <w:rPr>
                <w:sz w:val="18"/>
                <w:szCs w:val="18"/>
              </w:rPr>
              <w:t>Net long-term disability liability</w:t>
            </w:r>
          </w:p>
        </w:tc>
        <w:tc>
          <w:tcPr>
            <w:tcW w:w="1980" w:type="dxa"/>
            <w:tcBorders>
              <w:left w:val="single" w:sz="48" w:space="0" w:color="FFFFFF" w:themeColor="background1"/>
              <w:right w:val="single" w:sz="48" w:space="0" w:color="FFFFFF" w:themeColor="background1"/>
            </w:tcBorders>
          </w:tcPr>
          <w:p w14:paraId="1331B5AD" w14:textId="77777777" w:rsidR="008231D9" w:rsidRPr="00226B8E" w:rsidRDefault="008231D9">
            <w:pPr>
              <w:pStyle w:val="BodyCopy"/>
              <w:rPr>
                <w:sz w:val="18"/>
                <w:szCs w:val="18"/>
              </w:rPr>
            </w:pPr>
          </w:p>
        </w:tc>
        <w:tc>
          <w:tcPr>
            <w:tcW w:w="1980" w:type="dxa"/>
            <w:tcBorders>
              <w:left w:val="single" w:sz="48" w:space="0" w:color="FFFFFF" w:themeColor="background1"/>
              <w:right w:val="single" w:sz="48" w:space="0" w:color="FFFFFF" w:themeColor="background1"/>
            </w:tcBorders>
          </w:tcPr>
          <w:p w14:paraId="75135CFA" w14:textId="77777777" w:rsidR="008231D9" w:rsidRPr="00226B8E" w:rsidRDefault="008231D9">
            <w:pPr>
              <w:pStyle w:val="BodyCopy"/>
              <w:rPr>
                <w:sz w:val="18"/>
                <w:szCs w:val="18"/>
              </w:rPr>
            </w:pPr>
          </w:p>
        </w:tc>
        <w:tc>
          <w:tcPr>
            <w:tcW w:w="1980" w:type="dxa"/>
            <w:tcBorders>
              <w:left w:val="single" w:sz="48" w:space="0" w:color="FFFFFF" w:themeColor="background1"/>
              <w:right w:val="single" w:sz="48" w:space="0" w:color="FFFFFF" w:themeColor="background1"/>
            </w:tcBorders>
          </w:tcPr>
          <w:p w14:paraId="02E2C654" w14:textId="77777777" w:rsidR="008231D9" w:rsidRPr="00226B8E" w:rsidRDefault="008231D9">
            <w:pPr>
              <w:pStyle w:val="BodyCopy"/>
              <w:rPr>
                <w:sz w:val="18"/>
                <w:szCs w:val="18"/>
              </w:rPr>
            </w:pPr>
          </w:p>
        </w:tc>
      </w:tr>
    </w:tbl>
    <w:p w14:paraId="38A4EDE0" w14:textId="77777777" w:rsidR="00B70289" w:rsidRPr="001E2511" w:rsidRDefault="00B70289" w:rsidP="00B70289">
      <w:pPr>
        <w:pStyle w:val="Heading3"/>
        <w:rPr>
          <w:sz w:val="28"/>
          <w:szCs w:val="28"/>
        </w:rPr>
      </w:pPr>
      <w:r w:rsidRPr="001E2511">
        <w:rPr>
          <w:sz w:val="28"/>
          <w:szCs w:val="28"/>
        </w:rPr>
        <w:t>Plan fiduciary net position</w:t>
      </w:r>
    </w:p>
    <w:p w14:paraId="7AD6B433" w14:textId="20214D73" w:rsidR="00B70289" w:rsidRDefault="00B70289" w:rsidP="00B70289">
      <w:pPr>
        <w:pStyle w:val="BodyCopy"/>
      </w:pPr>
      <w:r>
        <w:t>Detailed information about the plans’ fiduciary net position is available in the separately issued ASRS financial report.</w:t>
      </w:r>
    </w:p>
    <w:p w14:paraId="127A2FAE" w14:textId="77777777" w:rsidR="00B70289" w:rsidRPr="001E2511" w:rsidRDefault="00B70289" w:rsidP="00B70289">
      <w:pPr>
        <w:pStyle w:val="Heading3"/>
        <w:rPr>
          <w:sz w:val="28"/>
          <w:szCs w:val="28"/>
        </w:rPr>
      </w:pPr>
      <w:r w:rsidRPr="001E2511">
        <w:rPr>
          <w:sz w:val="28"/>
          <w:szCs w:val="28"/>
        </w:rPr>
        <w:lastRenderedPageBreak/>
        <w:t>Contributions payable</w:t>
      </w:r>
    </w:p>
    <w:p w14:paraId="6476AE5B" w14:textId="6FB52954" w:rsidR="00AD3097" w:rsidRDefault="00B70289" w:rsidP="00B70289">
      <w:pPr>
        <w:pStyle w:val="BodyCopy"/>
      </w:pPr>
      <w:r>
        <w:t>The District’s accrued payroll and employee benefits included $</w:t>
      </w:r>
      <w:r w:rsidRPr="00B70289">
        <w:rPr>
          <w:rStyle w:val="Placeholder"/>
        </w:rPr>
        <w:t>[XX]</w:t>
      </w:r>
      <w:r>
        <w:t xml:space="preserve"> of outstanding pension and OPEB contribution amounts payable to ASRS for the year ended June 30, </w:t>
      </w:r>
      <w:r w:rsidRPr="00B70289">
        <w:rPr>
          <w:rStyle w:val="UpdatedThisYear"/>
        </w:rPr>
        <w:t>2026</w:t>
      </w:r>
      <w:r>
        <w:t xml:space="preserve">. </w:t>
      </w:r>
      <w:r w:rsidRPr="00B70289">
        <w:rPr>
          <w:rStyle w:val="Placeholder"/>
        </w:rPr>
        <w:t>[If the District reported other payables to ASRS for pensions or OPEB at fiscal year-end, the District should disclose the payable amount, significant terms related to the payable, and a description of what gave rise to the payable.]</w:t>
      </w:r>
    </w:p>
    <w:p w14:paraId="7CB06C97" w14:textId="0625A185" w:rsidR="00687DCF" w:rsidRDefault="0002560A" w:rsidP="00687DCF">
      <w:pPr>
        <w:pStyle w:val="Heading2"/>
      </w:pPr>
      <w:r>
        <w:t xml:space="preserve">Note </w:t>
      </w:r>
      <w:r w:rsidRPr="0002560A">
        <w:rPr>
          <w:rStyle w:val="Placeholder"/>
          <w:b/>
          <w:bCs/>
          <w:sz w:val="32"/>
          <w:szCs w:val="36"/>
        </w:rPr>
        <w:t>[X]</w:t>
      </w:r>
      <w:r w:rsidR="00E06EB1">
        <w:t xml:space="preserve"> – </w:t>
      </w:r>
      <w:r w:rsidR="00687DCF">
        <w:t>Operating expenses</w:t>
      </w:r>
    </w:p>
    <w:p w14:paraId="1742CE13" w14:textId="77777777" w:rsidR="00687DCF" w:rsidRDefault="00687DCF" w:rsidP="00687DCF">
      <w:pPr>
        <w:pStyle w:val="BodyCopy"/>
      </w:pPr>
      <w:r>
        <w:t>The District’s operating expenses are presented by functional classification in the statement of revenues, expenses, and changes in net position—primary government. The operating expenses can also be classified into the following: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800"/>
      </w:tblGrid>
      <w:tr w:rsidR="009C2E4F" w:rsidRPr="005437B0" w14:paraId="1805CE53" w14:textId="77777777">
        <w:tc>
          <w:tcPr>
            <w:tcW w:w="5760" w:type="dxa"/>
          </w:tcPr>
          <w:p w14:paraId="29A16D30" w14:textId="7FFEC10C" w:rsidR="009C2E4F" w:rsidRPr="005437B0" w:rsidRDefault="009C2E4F" w:rsidP="009C2E4F">
            <w:pPr>
              <w:pStyle w:val="TableBody"/>
            </w:pPr>
            <w:r w:rsidRPr="009C2E4F">
              <w:t>Personal services</w:t>
            </w:r>
            <w:r w:rsidRPr="009C2E4F">
              <w:tab/>
            </w:r>
          </w:p>
        </w:tc>
        <w:tc>
          <w:tcPr>
            <w:tcW w:w="1800" w:type="dxa"/>
          </w:tcPr>
          <w:p w14:paraId="30E68EEC" w14:textId="77777777" w:rsidR="009C2E4F" w:rsidRPr="005437B0" w:rsidRDefault="009C2E4F">
            <w:pPr>
              <w:pStyle w:val="BodyCopy"/>
              <w:rPr>
                <w:sz w:val="18"/>
                <w:szCs w:val="18"/>
              </w:rPr>
            </w:pPr>
          </w:p>
        </w:tc>
      </w:tr>
      <w:tr w:rsidR="009C2E4F" w:rsidRPr="005437B0" w14:paraId="06540733" w14:textId="77777777">
        <w:tc>
          <w:tcPr>
            <w:tcW w:w="5760" w:type="dxa"/>
          </w:tcPr>
          <w:p w14:paraId="40D80FCC" w14:textId="3A5F5C55" w:rsidR="009C2E4F" w:rsidRPr="005437B0" w:rsidRDefault="009C2E4F" w:rsidP="009C2E4F">
            <w:pPr>
              <w:pStyle w:val="TableBody"/>
            </w:pPr>
            <w:r w:rsidRPr="009C2E4F">
              <w:t>Contract services</w:t>
            </w:r>
            <w:r w:rsidRPr="009C2E4F">
              <w:tab/>
            </w:r>
          </w:p>
        </w:tc>
        <w:tc>
          <w:tcPr>
            <w:tcW w:w="1800" w:type="dxa"/>
          </w:tcPr>
          <w:p w14:paraId="3BE2C95F" w14:textId="77777777" w:rsidR="009C2E4F" w:rsidRPr="005437B0" w:rsidRDefault="009C2E4F">
            <w:pPr>
              <w:pStyle w:val="BodyCopy"/>
              <w:rPr>
                <w:sz w:val="18"/>
                <w:szCs w:val="18"/>
              </w:rPr>
            </w:pPr>
          </w:p>
        </w:tc>
      </w:tr>
      <w:tr w:rsidR="009C2E4F" w:rsidRPr="005437B0" w14:paraId="5B0711A4" w14:textId="77777777">
        <w:tc>
          <w:tcPr>
            <w:tcW w:w="5760" w:type="dxa"/>
          </w:tcPr>
          <w:p w14:paraId="772DCDD0" w14:textId="16952F25" w:rsidR="009C2E4F" w:rsidRPr="005437B0" w:rsidRDefault="009C2E4F" w:rsidP="009C2E4F">
            <w:pPr>
              <w:pStyle w:val="TableBody"/>
            </w:pPr>
            <w:r w:rsidRPr="009C2E4F">
              <w:t>Supplies and other services</w:t>
            </w:r>
            <w:r w:rsidRPr="009C2E4F">
              <w:tab/>
            </w:r>
          </w:p>
        </w:tc>
        <w:tc>
          <w:tcPr>
            <w:tcW w:w="1800" w:type="dxa"/>
          </w:tcPr>
          <w:p w14:paraId="333D8AEA" w14:textId="77777777" w:rsidR="009C2E4F" w:rsidRPr="005437B0" w:rsidRDefault="009C2E4F">
            <w:pPr>
              <w:pStyle w:val="BodyCopy"/>
              <w:rPr>
                <w:sz w:val="18"/>
                <w:szCs w:val="18"/>
              </w:rPr>
            </w:pPr>
          </w:p>
        </w:tc>
      </w:tr>
      <w:tr w:rsidR="009C2E4F" w:rsidRPr="005437B0" w14:paraId="354910D1" w14:textId="77777777">
        <w:tc>
          <w:tcPr>
            <w:tcW w:w="5760" w:type="dxa"/>
          </w:tcPr>
          <w:p w14:paraId="393CAA3A" w14:textId="4034D4AB" w:rsidR="009C2E4F" w:rsidRPr="005437B0" w:rsidRDefault="009C2E4F" w:rsidP="009C2E4F">
            <w:pPr>
              <w:pStyle w:val="TableBody"/>
            </w:pPr>
            <w:r w:rsidRPr="009C2E4F">
              <w:t>Communications and utilities</w:t>
            </w:r>
            <w:r w:rsidRPr="009C2E4F">
              <w:tab/>
            </w:r>
          </w:p>
        </w:tc>
        <w:tc>
          <w:tcPr>
            <w:tcW w:w="1800" w:type="dxa"/>
          </w:tcPr>
          <w:p w14:paraId="675B5141" w14:textId="77777777" w:rsidR="009C2E4F" w:rsidRPr="005437B0" w:rsidRDefault="009C2E4F">
            <w:pPr>
              <w:pStyle w:val="BodyCopy"/>
              <w:rPr>
                <w:sz w:val="18"/>
                <w:szCs w:val="18"/>
              </w:rPr>
            </w:pPr>
          </w:p>
        </w:tc>
      </w:tr>
      <w:tr w:rsidR="009C2E4F" w:rsidRPr="005437B0" w14:paraId="5D83E911" w14:textId="77777777">
        <w:tc>
          <w:tcPr>
            <w:tcW w:w="5760" w:type="dxa"/>
          </w:tcPr>
          <w:p w14:paraId="64596632" w14:textId="68570958" w:rsidR="009C2E4F" w:rsidRPr="009C2E4F" w:rsidRDefault="009C2E4F" w:rsidP="009C2E4F">
            <w:pPr>
              <w:pStyle w:val="TableBody"/>
            </w:pPr>
            <w:r w:rsidRPr="009C2E4F">
              <w:t>Scholarships</w:t>
            </w:r>
          </w:p>
        </w:tc>
        <w:tc>
          <w:tcPr>
            <w:tcW w:w="1800" w:type="dxa"/>
          </w:tcPr>
          <w:p w14:paraId="54B276C9" w14:textId="77777777" w:rsidR="009C2E4F" w:rsidRPr="005437B0" w:rsidRDefault="009C2E4F">
            <w:pPr>
              <w:pStyle w:val="BodyCopy"/>
              <w:rPr>
                <w:sz w:val="18"/>
                <w:szCs w:val="18"/>
              </w:rPr>
            </w:pPr>
          </w:p>
        </w:tc>
      </w:tr>
      <w:tr w:rsidR="009C2E4F" w:rsidRPr="005437B0" w14:paraId="32606F2C" w14:textId="77777777">
        <w:tc>
          <w:tcPr>
            <w:tcW w:w="5760" w:type="dxa"/>
          </w:tcPr>
          <w:p w14:paraId="2891082B" w14:textId="0DA9EBAE" w:rsidR="009C2E4F" w:rsidRPr="009C2E4F" w:rsidRDefault="009C2E4F" w:rsidP="009C2E4F">
            <w:pPr>
              <w:pStyle w:val="TableBody"/>
            </w:pPr>
            <w:r w:rsidRPr="009C2E4F">
              <w:t>Depreciation/amortization</w:t>
            </w:r>
            <w:r w:rsidRPr="009C2E4F">
              <w:tab/>
            </w:r>
          </w:p>
        </w:tc>
        <w:tc>
          <w:tcPr>
            <w:tcW w:w="1800" w:type="dxa"/>
          </w:tcPr>
          <w:p w14:paraId="5EF32F0A" w14:textId="77777777" w:rsidR="009C2E4F" w:rsidRPr="005437B0" w:rsidRDefault="009C2E4F">
            <w:pPr>
              <w:pStyle w:val="BodyCopy"/>
              <w:rPr>
                <w:sz w:val="18"/>
                <w:szCs w:val="18"/>
              </w:rPr>
            </w:pPr>
          </w:p>
        </w:tc>
      </w:tr>
      <w:tr w:rsidR="009C2E4F" w:rsidRPr="005437B0" w14:paraId="4C093980" w14:textId="77777777">
        <w:tc>
          <w:tcPr>
            <w:tcW w:w="5760" w:type="dxa"/>
          </w:tcPr>
          <w:p w14:paraId="31C910C8" w14:textId="143033B7" w:rsidR="009C2E4F" w:rsidRPr="005437B0" w:rsidRDefault="009C2E4F" w:rsidP="009C2E4F">
            <w:pPr>
              <w:pStyle w:val="TableBody"/>
            </w:pPr>
            <w:r w:rsidRPr="009C2E4F">
              <w:t>Other</w:t>
            </w:r>
          </w:p>
        </w:tc>
        <w:tc>
          <w:tcPr>
            <w:tcW w:w="1800" w:type="dxa"/>
            <w:tcBorders>
              <w:bottom w:val="single" w:sz="4" w:space="0" w:color="auto"/>
            </w:tcBorders>
          </w:tcPr>
          <w:p w14:paraId="09959F34" w14:textId="77777777" w:rsidR="009C2E4F" w:rsidRPr="005437B0" w:rsidRDefault="009C2E4F">
            <w:pPr>
              <w:pStyle w:val="BodyCopy"/>
              <w:rPr>
                <w:sz w:val="18"/>
                <w:szCs w:val="18"/>
              </w:rPr>
            </w:pPr>
          </w:p>
        </w:tc>
      </w:tr>
      <w:tr w:rsidR="009C2E4F" w:rsidRPr="005437B0" w14:paraId="7B9A0D24" w14:textId="77777777">
        <w:tc>
          <w:tcPr>
            <w:tcW w:w="5760" w:type="dxa"/>
          </w:tcPr>
          <w:p w14:paraId="18EFB267" w14:textId="48369122" w:rsidR="009C2E4F" w:rsidRPr="005437B0" w:rsidRDefault="009C2E4F" w:rsidP="009C2E4F">
            <w:pPr>
              <w:pStyle w:val="TableBody"/>
              <w:ind w:left="250"/>
            </w:pPr>
            <w:r>
              <w:t>Total</w:t>
            </w:r>
          </w:p>
        </w:tc>
        <w:tc>
          <w:tcPr>
            <w:tcW w:w="1800" w:type="dxa"/>
            <w:tcBorders>
              <w:top w:val="single" w:sz="4" w:space="0" w:color="auto"/>
              <w:bottom w:val="single" w:sz="4" w:space="0" w:color="auto"/>
            </w:tcBorders>
          </w:tcPr>
          <w:p w14:paraId="3E9BD729" w14:textId="77777777" w:rsidR="009C2E4F" w:rsidRPr="005437B0" w:rsidRDefault="009C2E4F">
            <w:pPr>
              <w:pStyle w:val="BodyCopy"/>
              <w:rPr>
                <w:sz w:val="18"/>
                <w:szCs w:val="18"/>
              </w:rPr>
            </w:pPr>
          </w:p>
        </w:tc>
      </w:tr>
    </w:tbl>
    <w:p w14:paraId="676711B2" w14:textId="1C297F60" w:rsidR="00361EE6" w:rsidRDefault="0002560A" w:rsidP="00361EE6">
      <w:pPr>
        <w:pStyle w:val="Heading2"/>
      </w:pPr>
      <w:r>
        <w:t xml:space="preserve">Note </w:t>
      </w:r>
      <w:r w:rsidRPr="0002560A">
        <w:rPr>
          <w:rStyle w:val="Placeholder"/>
          <w:b/>
          <w:bCs/>
          <w:sz w:val="32"/>
          <w:szCs w:val="36"/>
        </w:rPr>
        <w:t>[X]</w:t>
      </w:r>
      <w:r w:rsidR="00E06EB1">
        <w:t xml:space="preserve"> – </w:t>
      </w:r>
      <w:r w:rsidR="00361EE6">
        <w:t>Concentrations and constraints</w:t>
      </w:r>
    </w:p>
    <w:p w14:paraId="27978331" w14:textId="77777777" w:rsidR="00361EE6" w:rsidRDefault="00361EE6" w:rsidP="004200A4">
      <w:pPr>
        <w:pStyle w:val="UserInstructionSections"/>
      </w:pPr>
      <w:r>
        <w:t>User instructions:</w:t>
      </w:r>
    </w:p>
    <w:p w14:paraId="781ED571" w14:textId="09EB6BE9" w:rsidR="00361EE6" w:rsidRDefault="00361EE6" w:rsidP="004200A4">
      <w:pPr>
        <w:pStyle w:val="UserInstructions"/>
      </w:pPr>
      <w:r>
        <w:t>Required disclosures (</w:t>
      </w:r>
      <w:r w:rsidRPr="00F37CE5">
        <w:rPr>
          <w:i/>
          <w:iCs/>
        </w:rPr>
        <w:t>GASB Statement No. 102, paragraph 9</w:t>
      </w:r>
      <w:r>
        <w:t xml:space="preserve">. Illustrative examples can be found in </w:t>
      </w:r>
      <w:r w:rsidRPr="00F37CE5">
        <w:rPr>
          <w:i/>
          <w:iCs/>
        </w:rPr>
        <w:t>GASB Statement No. 102, Appendix C</w:t>
      </w:r>
      <w:r w:rsidRPr="00F37CE5">
        <w:t>.)</w:t>
      </w:r>
    </w:p>
    <w:p w14:paraId="51EF52F3" w14:textId="77777777" w:rsidR="00361EE6" w:rsidRDefault="00361EE6" w:rsidP="004200A4">
      <w:pPr>
        <w:pStyle w:val="UserInstructions"/>
      </w:pPr>
      <w:r>
        <w:t xml:space="preserve">For each concentration or constraint that meets ALL the disclosure criteria described in </w:t>
      </w:r>
      <w:r w:rsidRPr="00F37CE5">
        <w:rPr>
          <w:i/>
          <w:iCs/>
        </w:rPr>
        <w:t>GASB Statement No. 102, paragraph 7</w:t>
      </w:r>
      <w:r>
        <w:t xml:space="preserve">, the District should disclose the information required by subparagraphs (a)–(c) below. The District should provide information in sufficient detail to enable financial statement users to understand the nature of the circumstances disclosed and the District’s vulnerability to the risk of a substantial impact associated with the concentration or constraint. The disclosures should be made in accordance with the general principles outlined in </w:t>
      </w:r>
      <w:r w:rsidRPr="00F37CE5">
        <w:rPr>
          <w:i/>
          <w:iCs/>
        </w:rPr>
        <w:t>GASB Statement No. 102, paragraph 8</w:t>
      </w:r>
      <w:r>
        <w:t xml:space="preserve">, and should include descriptions of the following: </w:t>
      </w:r>
    </w:p>
    <w:p w14:paraId="654E1AB4" w14:textId="77777777" w:rsidR="00361EE6" w:rsidRDefault="00361EE6" w:rsidP="004200A4">
      <w:pPr>
        <w:pStyle w:val="UserIntructionBulletsL2"/>
      </w:pPr>
      <w:r>
        <w:lastRenderedPageBreak/>
        <w:t>a</w:t>
      </w:r>
      <w:proofErr w:type="gramStart"/>
      <w:r>
        <w:t>.</w:t>
      </w:r>
      <w:r>
        <w:tab/>
        <w:t>The concentration</w:t>
      </w:r>
      <w:proofErr w:type="gramEnd"/>
      <w:r>
        <w:t xml:space="preserve"> or constraint.</w:t>
      </w:r>
    </w:p>
    <w:p w14:paraId="006350D9" w14:textId="77777777" w:rsidR="00361EE6" w:rsidRDefault="00361EE6" w:rsidP="004200A4">
      <w:pPr>
        <w:pStyle w:val="UserIntructionBulletsL2"/>
      </w:pPr>
      <w:r>
        <w:t>b.</w:t>
      </w:r>
      <w:r>
        <w:tab/>
        <w:t xml:space="preserve">Each event associated with </w:t>
      </w:r>
      <w:proofErr w:type="gramStart"/>
      <w:r>
        <w:t>the concentration</w:t>
      </w:r>
      <w:proofErr w:type="gramEnd"/>
      <w:r>
        <w:t xml:space="preserve"> or constraint that could cause a substantial impact if the event had occurred or had begun to occur prior to the issuance of the financial statements.</w:t>
      </w:r>
    </w:p>
    <w:p w14:paraId="67316425" w14:textId="7D21460E" w:rsidR="00687DCF" w:rsidRDefault="00361EE6" w:rsidP="004200A4">
      <w:pPr>
        <w:pStyle w:val="UserIntructionBulletsL2"/>
      </w:pPr>
      <w:r>
        <w:t>c.</w:t>
      </w:r>
      <w:r>
        <w:tab/>
        <w:t>Actions taken by the District prior to the issuance of the financial statements to mitigate the risk.</w:t>
      </w:r>
    </w:p>
    <w:p w14:paraId="14CF5294" w14:textId="24E270AA" w:rsidR="00BC1971" w:rsidRPr="00BC1971" w:rsidRDefault="0002560A" w:rsidP="00BC1971">
      <w:pPr>
        <w:pStyle w:val="Heading2"/>
        <w:rPr>
          <w:rStyle w:val="UpdatedThisYear"/>
        </w:rPr>
      </w:pPr>
      <w:r w:rsidRPr="0002560A">
        <w:rPr>
          <w:highlight w:val="yellow"/>
        </w:rPr>
        <w:t xml:space="preserve">Note </w:t>
      </w:r>
      <w:r w:rsidRPr="0002560A">
        <w:rPr>
          <w:rStyle w:val="Placeholder"/>
          <w:b/>
          <w:bCs/>
          <w:sz w:val="32"/>
          <w:szCs w:val="36"/>
          <w:highlight w:val="yellow"/>
        </w:rPr>
        <w:t>[X]</w:t>
      </w:r>
      <w:r w:rsidR="00E06EB1">
        <w:t xml:space="preserve"> – </w:t>
      </w:r>
      <w:r w:rsidR="00BC1971" w:rsidRPr="00BC1971">
        <w:rPr>
          <w:rStyle w:val="UpdatedThisYear"/>
        </w:rPr>
        <w:t>Unusual or infrequent items</w:t>
      </w:r>
    </w:p>
    <w:p w14:paraId="0DDE7D88" w14:textId="77777777" w:rsidR="00BC1971" w:rsidRDefault="00BC1971" w:rsidP="00BC1971">
      <w:pPr>
        <w:pStyle w:val="UserInstructionSections"/>
        <w:rPr>
          <w:rStyle w:val="UpdatedThisYear"/>
        </w:rPr>
      </w:pPr>
      <w:r>
        <w:rPr>
          <w:rStyle w:val="UpdatedThisYear"/>
        </w:rPr>
        <w:t>User instructions:</w:t>
      </w:r>
    </w:p>
    <w:p w14:paraId="3CC2E0CC" w14:textId="327D597A" w:rsidR="004200A4" w:rsidRPr="00BC1971" w:rsidRDefault="00BC1971" w:rsidP="00BC1971">
      <w:pPr>
        <w:pStyle w:val="UserInstructions"/>
        <w:rPr>
          <w:rStyle w:val="UpdatedThisYear"/>
        </w:rPr>
      </w:pPr>
      <w:r w:rsidRPr="00BC1971">
        <w:rPr>
          <w:rStyle w:val="UpdatedThisYear"/>
        </w:rPr>
        <w:t>The District should disclose the program, function, or identifiable activity to which an unusual or infrequent item is related, if applicable, and whether that item is within the control of management. (</w:t>
      </w:r>
      <w:r w:rsidRPr="003E6775">
        <w:rPr>
          <w:rStyle w:val="UpdatedThisYear"/>
          <w:i/>
          <w:iCs/>
        </w:rPr>
        <w:t>GASB Statement No. 103, paragraph 10</w:t>
      </w:r>
      <w:r w:rsidRPr="00BC1971">
        <w:rPr>
          <w:rStyle w:val="UpdatedThisYear"/>
        </w:rPr>
        <w:t>)</w:t>
      </w:r>
    </w:p>
    <w:p w14:paraId="59A62E90" w14:textId="62FEF2B6" w:rsidR="000C4674" w:rsidRDefault="0002560A" w:rsidP="000C4674">
      <w:pPr>
        <w:pStyle w:val="Heading2"/>
      </w:pPr>
      <w:r>
        <w:t xml:space="preserve">Note </w:t>
      </w:r>
      <w:r w:rsidRPr="0002560A">
        <w:rPr>
          <w:rStyle w:val="Placeholder"/>
          <w:b/>
          <w:bCs/>
          <w:sz w:val="32"/>
          <w:szCs w:val="36"/>
        </w:rPr>
        <w:t>[X]</w:t>
      </w:r>
      <w:r w:rsidR="00E06EB1">
        <w:t xml:space="preserve"> – </w:t>
      </w:r>
      <w:r w:rsidR="000C4674">
        <w:t>Other disclosures</w:t>
      </w:r>
    </w:p>
    <w:p w14:paraId="2CD5D455" w14:textId="77777777" w:rsidR="000C4674" w:rsidRDefault="000C4674" w:rsidP="000C4674">
      <w:pPr>
        <w:pStyle w:val="UserInstructionSections"/>
      </w:pPr>
      <w:r>
        <w:t>User instructions:</w:t>
      </w:r>
    </w:p>
    <w:p w14:paraId="48267707" w14:textId="51A472D2" w:rsidR="00B70289" w:rsidRDefault="000C4674" w:rsidP="000C4674">
      <w:pPr>
        <w:pStyle w:val="UserInstructions"/>
      </w:pPr>
      <w:r>
        <w:t>If the District had related organizations (</w:t>
      </w:r>
      <w:r w:rsidRPr="003E6775">
        <w:rPr>
          <w:i/>
          <w:iCs/>
        </w:rPr>
        <w:t>GASB Cod. §2600, paragraph 128</w:t>
      </w:r>
      <w:r>
        <w:t>); joint ventures or jointly governed organizations (</w:t>
      </w:r>
      <w:r w:rsidRPr="003E6775">
        <w:rPr>
          <w:i/>
          <w:iCs/>
        </w:rPr>
        <w:t>GASB Cod. §J50</w:t>
      </w:r>
      <w:r>
        <w:t xml:space="preserve">); related-party transactions or going </w:t>
      </w:r>
      <w:proofErr w:type="gramStart"/>
      <w:r>
        <w:t>concern</w:t>
      </w:r>
      <w:proofErr w:type="gramEnd"/>
      <w:r>
        <w:t xml:space="preserve"> considerations (</w:t>
      </w:r>
      <w:r w:rsidRPr="003E6775">
        <w:rPr>
          <w:i/>
          <w:iCs/>
        </w:rPr>
        <w:t>GASB Cod. §2250</w:t>
      </w:r>
      <w:r>
        <w:t>); donor-restricted endowments (</w:t>
      </w:r>
      <w:r w:rsidRPr="003E6775">
        <w:rPr>
          <w:i/>
          <w:iCs/>
        </w:rPr>
        <w:t>GASB Cod. §2300</w:t>
      </w:r>
      <w:r>
        <w:t>); significant contingencies (</w:t>
      </w:r>
      <w:r w:rsidRPr="003E6775">
        <w:rPr>
          <w:i/>
          <w:iCs/>
        </w:rPr>
        <w:t>GASB Cod. §§1500 and C50</w:t>
      </w:r>
      <w:r>
        <w:t>); significant subsequent events (</w:t>
      </w:r>
      <w:r w:rsidRPr="003E6775">
        <w:rPr>
          <w:i/>
          <w:iCs/>
        </w:rPr>
        <w:t>GASB Cod. §§2250, 2300, and C50</w:t>
      </w:r>
      <w:r>
        <w:t>); or restricted assets obscured by aggregation, disclose the details here. Also, see the financial statement disclosure checklist for a list of other disclosures that may apply.</w:t>
      </w:r>
    </w:p>
    <w:p w14:paraId="598E25F1" w14:textId="77777777" w:rsidR="00C75218" w:rsidRDefault="00C75218">
      <w:pPr>
        <w:rPr>
          <w:rFonts w:ascii="Arial" w:eastAsiaTheme="majorEastAsia" w:hAnsi="Arial" w:cstheme="majorBidi"/>
          <w:b/>
          <w:color w:val="000000" w:themeColor="text1"/>
          <w:sz w:val="32"/>
          <w:szCs w:val="28"/>
        </w:rPr>
      </w:pPr>
      <w:r>
        <w:br w:type="page"/>
      </w:r>
    </w:p>
    <w:p w14:paraId="45AFDB30" w14:textId="77C18141" w:rsidR="002E3147" w:rsidRDefault="002E3147" w:rsidP="002E3147">
      <w:pPr>
        <w:pStyle w:val="Heading2"/>
      </w:pPr>
      <w:r>
        <w:lastRenderedPageBreak/>
        <w:t xml:space="preserve">Note </w:t>
      </w:r>
      <w:r w:rsidR="0002560A" w:rsidRPr="0002560A">
        <w:rPr>
          <w:rStyle w:val="Placeholder"/>
          <w:b/>
          <w:bCs/>
          <w:sz w:val="32"/>
          <w:szCs w:val="36"/>
        </w:rPr>
        <w:t>[X]</w:t>
      </w:r>
      <w:r w:rsidR="00E06EB1">
        <w:t xml:space="preserve"> – </w:t>
      </w:r>
      <w:r>
        <w:t>Discretely presented component unit disclosures</w:t>
      </w:r>
    </w:p>
    <w:p w14:paraId="3EE730DB" w14:textId="7878D5AE" w:rsidR="002E3147" w:rsidRPr="002E3147" w:rsidRDefault="002E3147" w:rsidP="002E3147">
      <w:pPr>
        <w:pStyle w:val="UserInstructionSections"/>
      </w:pPr>
      <w:r>
        <w:t>User instructions:</w:t>
      </w:r>
    </w:p>
    <w:p w14:paraId="06789350" w14:textId="77777777" w:rsidR="002E3147" w:rsidRDefault="002E3147" w:rsidP="002E3147">
      <w:pPr>
        <w:pStyle w:val="UserInstructions"/>
      </w:pPr>
      <w:r>
        <w:t xml:space="preserve">The District must include those disclosures of the discretely presented component unit that are essential to the fair presentation of the District’s basic financial statements. Determining which discretely presented component unit disclosures are essential to fair presentation is a matter of professional judgment and a consideration of the nature and significance of the component unit’s relationship to the District. See </w:t>
      </w:r>
      <w:r w:rsidRPr="003E6775">
        <w:rPr>
          <w:i/>
          <w:iCs/>
        </w:rPr>
        <w:t>GASB Statement No. 61, paragraph 11</w:t>
      </w:r>
      <w:r>
        <w:t>, for disclosure requirements.</w:t>
      </w:r>
    </w:p>
    <w:p w14:paraId="5AB8137E" w14:textId="77777777" w:rsidR="002E3147" w:rsidRDefault="002E3147" w:rsidP="002E3147">
      <w:pPr>
        <w:pStyle w:val="UserInstructions"/>
      </w:pPr>
      <w:r>
        <w:t xml:space="preserve">The District should segregate discretely presented component unit disclosures from disclosures relating to the District. The District can accomplish this by presenting component unit information after the district information for each relevant disclosure or by presenting the component unit’s disclosures after the District’s disclosures. </w:t>
      </w:r>
      <w:r w:rsidRPr="003E6775">
        <w:rPr>
          <w:i/>
          <w:iCs/>
        </w:rPr>
        <w:t>GASB Implementation Guide No. 2015-1, question 4.39.6</w:t>
      </w:r>
      <w:r>
        <w:t>.</w:t>
      </w:r>
    </w:p>
    <w:p w14:paraId="62D0A1C9" w14:textId="77777777" w:rsidR="002E3147" w:rsidRDefault="002E3147" w:rsidP="002E3147">
      <w:pPr>
        <w:pStyle w:val="UserInstructions"/>
      </w:pPr>
      <w:r w:rsidRPr="003E6775">
        <w:rPr>
          <w:i/>
          <w:iCs/>
        </w:rPr>
        <w:t>GASB Statement No. 103</w:t>
      </w:r>
      <w:r>
        <w:t xml:space="preserve"> eliminated the option of presenting condensed financial statements of major component units in the notes to the District’s financial statements.  Rather, the District is required to display major discretely presented component unit financial statements separately in the District’s financial statements. Determination that a component unit is “major” should be based on the nature and significance of its relationship to the primary government. (</w:t>
      </w:r>
      <w:r w:rsidRPr="003E6775">
        <w:rPr>
          <w:i/>
          <w:iCs/>
        </w:rPr>
        <w:t xml:space="preserve">GASB Statement No. 61, paragraph 7, </w:t>
      </w:r>
      <w:r w:rsidRPr="003E6775">
        <w:t>and</w:t>
      </w:r>
      <w:r w:rsidRPr="003E6775">
        <w:rPr>
          <w:i/>
          <w:iCs/>
        </w:rPr>
        <w:t xml:space="preserve"> GASB Cod. §2600.108</w:t>
      </w:r>
      <w:r>
        <w:t>). The reporting requirements may be satisfied by one of the following (</w:t>
      </w:r>
      <w:r w:rsidRPr="003E6775">
        <w:rPr>
          <w:i/>
          <w:iCs/>
        </w:rPr>
        <w:t>GASB Statement No. 103, paragraph 15</w:t>
      </w:r>
      <w:r>
        <w:t>):</w:t>
      </w:r>
    </w:p>
    <w:p w14:paraId="78DB9420" w14:textId="5A3F7E1D" w:rsidR="002E3147" w:rsidRDefault="002E3147" w:rsidP="002E3147">
      <w:pPr>
        <w:pStyle w:val="UserInstructionBullets"/>
      </w:pPr>
      <w:r>
        <w:t>Presenting each major component unit in a separate column in the District’s statements of net position and activities.</w:t>
      </w:r>
    </w:p>
    <w:p w14:paraId="1ACE9659" w14:textId="0168BF5D" w:rsidR="002E3147" w:rsidRDefault="002E3147" w:rsidP="002E3147">
      <w:pPr>
        <w:pStyle w:val="UserInstructionBullets"/>
      </w:pPr>
      <w:r>
        <w:t>Including combining statements of major component units in the basic financial statements after the District’s statements.</w:t>
      </w:r>
    </w:p>
    <w:p w14:paraId="026A9E97" w14:textId="77777777" w:rsidR="002E3147" w:rsidRDefault="002E3147" w:rsidP="002E3147">
      <w:pPr>
        <w:pStyle w:val="UserInstructions"/>
      </w:pPr>
      <w:r>
        <w:t>Nonmajor component units should be aggregated in a single column. A combining statement for the nonmajor component units is not required but may be presented as supplementary information. (</w:t>
      </w:r>
      <w:r w:rsidRPr="003E6775">
        <w:rPr>
          <w:i/>
          <w:iCs/>
        </w:rPr>
        <w:t>GASB Statement No. 34, paragraph 126, footnote 50,</w:t>
      </w:r>
      <w:r>
        <w:t xml:space="preserve"> and </w:t>
      </w:r>
      <w:r w:rsidRPr="003E6775">
        <w:rPr>
          <w:i/>
          <w:iCs/>
        </w:rPr>
        <w:t>GASB Statement No. 61, paragraph 7</w:t>
      </w:r>
      <w:r>
        <w:t>)</w:t>
      </w:r>
    </w:p>
    <w:p w14:paraId="6C4EBAB8" w14:textId="4F52BA8E" w:rsidR="000C4674" w:rsidRPr="00097B3F" w:rsidRDefault="002E3147" w:rsidP="002E3147">
      <w:pPr>
        <w:pStyle w:val="UserInstructions"/>
      </w:pPr>
      <w:r>
        <w:t xml:space="preserve">Further, the notes to the financial statements should disclose, for each major component unit, the nature and </w:t>
      </w:r>
      <w:proofErr w:type="gramStart"/>
      <w:r>
        <w:t>amount</w:t>
      </w:r>
      <w:proofErr w:type="gramEnd"/>
      <w:r>
        <w:t xml:space="preserve"> of significant transactions with the primary government and other component units.</w:t>
      </w:r>
    </w:p>
    <w:sectPr w:rsidR="000C4674" w:rsidRPr="00097B3F" w:rsidSect="00672B7F">
      <w:headerReference w:type="default" r:id="rId11"/>
      <w:pgSz w:w="12240" w:h="15840"/>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E7BF6" w14:textId="77777777" w:rsidR="00703949" w:rsidRDefault="00703949" w:rsidP="004B0D0B">
      <w:pPr>
        <w:spacing w:after="0" w:line="240" w:lineRule="auto"/>
      </w:pPr>
      <w:r>
        <w:separator/>
      </w:r>
    </w:p>
  </w:endnote>
  <w:endnote w:type="continuationSeparator" w:id="0">
    <w:p w14:paraId="665F0C11" w14:textId="77777777" w:rsidR="00703949" w:rsidRDefault="00703949"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8067C" w14:textId="77777777" w:rsidR="00703949" w:rsidRDefault="00703949" w:rsidP="004B0D0B">
      <w:pPr>
        <w:spacing w:after="0" w:line="240" w:lineRule="auto"/>
      </w:pPr>
      <w:r>
        <w:separator/>
      </w:r>
    </w:p>
  </w:footnote>
  <w:footnote w:type="continuationSeparator" w:id="0">
    <w:p w14:paraId="40D16C9E" w14:textId="77777777" w:rsidR="00703949" w:rsidRDefault="00703949" w:rsidP="004B0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AEC7" w14:textId="473C3408" w:rsidR="00C61EC0" w:rsidRPr="00C61EC0" w:rsidRDefault="00AD08C2" w:rsidP="00AD08C2">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9367B1">
      <w:rPr>
        <w:rStyle w:val="Placeholder"/>
      </w:rPr>
      <w:br/>
    </w:r>
    <w:r w:rsidR="00C95CEC">
      <w:t>Notes to f</w:t>
    </w:r>
    <w:r w:rsidR="00C61EC0">
      <w:t>inancial</w:t>
    </w:r>
    <w:r w:rsidR="00C61EC0" w:rsidRPr="00934BA6">
      <w:t xml:space="preserve"> statements</w:t>
    </w:r>
    <w:r w:rsidR="00C61EC0">
      <w:br/>
    </w:r>
    <w:r w:rsidR="00C61EC0" w:rsidRPr="00934BA6">
      <w:t xml:space="preserve">June 30, </w:t>
    </w:r>
    <w:r w:rsidR="00C61EC0" w:rsidRPr="00934BA6">
      <w:rPr>
        <w:highlight w:val="yellow"/>
      </w:rPr>
      <w:t>20</w:t>
    </w:r>
    <w:r w:rsidR="00C61EC0">
      <w:rPr>
        <w:highlight w:val="yellow"/>
      </w:rPr>
      <w:t>26</w:t>
    </w:r>
    <w:r w:rsidR="00C61EC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39DE4916"/>
    <w:multiLevelType w:val="multilevel"/>
    <w:tmpl w:val="7216531E"/>
    <w:styleLink w:val="Style1"/>
    <w:lvl w:ilvl="0">
      <w:start w:val="1"/>
      <w:numFmt w:val="decimal"/>
      <w:lvlText w:val="%1."/>
      <w:lvlJc w:val="left"/>
      <w:pPr>
        <w:ind w:left="2163" w:hanging="435"/>
      </w:pPr>
      <w:rPr>
        <w:rFonts w:hint="default"/>
      </w:rPr>
    </w:lvl>
    <w:lvl w:ilvl="1">
      <w:start w:val="1"/>
      <w:numFmt w:val="lowerLetter"/>
      <w:lvlText w:val="(%2)"/>
      <w:lvlJc w:val="left"/>
      <w:pPr>
        <w:ind w:left="2808" w:hanging="360"/>
      </w:pPr>
      <w:rPr>
        <w:rFonts w:hint="default"/>
      </w:rPr>
    </w:lvl>
    <w:lvl w:ilvl="2">
      <w:start w:val="1"/>
      <w:numFmt w:val="none"/>
      <w:lvlText w:val=""/>
      <w:lvlJc w:val="right"/>
      <w:pPr>
        <w:ind w:left="3528" w:hanging="180"/>
      </w:pPr>
      <w:rPr>
        <w:rFonts w:hint="default"/>
      </w:rPr>
    </w:lvl>
    <w:lvl w:ilvl="3">
      <w:start w:val="1"/>
      <w:numFmt w:val="none"/>
      <w:lvlText w:val=""/>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4" w15:restartNumberingAfterBreak="0">
    <w:nsid w:val="3AC31351"/>
    <w:multiLevelType w:val="multilevel"/>
    <w:tmpl w:val="A692DCF8"/>
    <w:lvl w:ilvl="0">
      <w:start w:val="1"/>
      <w:numFmt w:val="lowerLetter"/>
      <w:lvlText w:val="%1."/>
      <w:lvlJc w:val="left"/>
      <w:pPr>
        <w:tabs>
          <w:tab w:val="num" w:pos="720"/>
        </w:tabs>
        <w:ind w:left="720" w:hanging="360"/>
      </w:pPr>
      <w:rPr>
        <w:rFonts w:ascii="Roboto" w:eastAsia="Times New Roman" w:hAnsi="Roboto" w:cs="Times New Roman"/>
      </w:rPr>
    </w:lvl>
    <w:lvl w:ilvl="1">
      <w:start w:val="1"/>
      <w:numFmt w:val="decimal"/>
      <w:lvlText w:val="(%2)"/>
      <w:lvlJc w:val="left"/>
      <w:pPr>
        <w:tabs>
          <w:tab w:val="num" w:pos="1440"/>
        </w:tabs>
        <w:ind w:left="1440" w:hanging="360"/>
      </w:pPr>
      <w:rPr>
        <w:rFonts w:ascii="Roboto" w:eastAsia="Times New Roman" w:hAnsi="Roboto"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BE47F7"/>
    <w:multiLevelType w:val="multilevel"/>
    <w:tmpl w:val="7216531E"/>
    <w:numStyleLink w:val="Style1"/>
  </w:abstractNum>
  <w:abstractNum w:abstractNumId="6" w15:restartNumberingAfterBreak="0">
    <w:nsid w:val="5ADE3F1A"/>
    <w:multiLevelType w:val="multilevel"/>
    <w:tmpl w:val="A692DCF8"/>
    <w:lvl w:ilvl="0">
      <w:start w:val="1"/>
      <w:numFmt w:val="lowerLetter"/>
      <w:lvlText w:val="%1."/>
      <w:lvlJc w:val="left"/>
      <w:pPr>
        <w:tabs>
          <w:tab w:val="num" w:pos="720"/>
        </w:tabs>
        <w:ind w:left="720" w:hanging="360"/>
      </w:pPr>
      <w:rPr>
        <w:rFonts w:ascii="Roboto" w:eastAsia="Times New Roman" w:hAnsi="Roboto" w:cs="Times New Roman"/>
      </w:rPr>
    </w:lvl>
    <w:lvl w:ilvl="1">
      <w:start w:val="1"/>
      <w:numFmt w:val="decimal"/>
      <w:lvlText w:val="(%2)"/>
      <w:lvlJc w:val="left"/>
      <w:pPr>
        <w:tabs>
          <w:tab w:val="num" w:pos="1440"/>
        </w:tabs>
        <w:ind w:left="1440" w:hanging="360"/>
      </w:pPr>
      <w:rPr>
        <w:rFonts w:ascii="Roboto" w:eastAsia="Times New Roman" w:hAnsi="Roboto"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FB7D87"/>
    <w:multiLevelType w:val="hybridMultilevel"/>
    <w:tmpl w:val="CCE4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7474C4"/>
    <w:multiLevelType w:val="hybridMultilevel"/>
    <w:tmpl w:val="3E4A2E40"/>
    <w:lvl w:ilvl="0" w:tplc="DFD219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626D5C"/>
    <w:multiLevelType w:val="multilevel"/>
    <w:tmpl w:val="733EB67C"/>
    <w:styleLink w:val="Style2"/>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73288816">
    <w:abstractNumId w:val="1"/>
  </w:num>
  <w:num w:numId="2" w16cid:durableId="823592386">
    <w:abstractNumId w:val="0"/>
  </w:num>
  <w:num w:numId="3" w16cid:durableId="1578322843">
    <w:abstractNumId w:val="2"/>
  </w:num>
  <w:num w:numId="4" w16cid:durableId="1561670485">
    <w:abstractNumId w:val="7"/>
  </w:num>
  <w:num w:numId="5" w16cid:durableId="61878898">
    <w:abstractNumId w:val="8"/>
  </w:num>
  <w:num w:numId="6" w16cid:durableId="2115048818">
    <w:abstractNumId w:val="5"/>
  </w:num>
  <w:num w:numId="7" w16cid:durableId="416900910">
    <w:abstractNumId w:val="3"/>
  </w:num>
  <w:num w:numId="8" w16cid:durableId="869270347">
    <w:abstractNumId w:val="9"/>
  </w:num>
  <w:num w:numId="9" w16cid:durableId="1472166114">
    <w:abstractNumId w:val="4"/>
  </w:num>
  <w:num w:numId="10" w16cid:durableId="27938519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75"/>
    <w:rsid w:val="00001635"/>
    <w:rsid w:val="00001CCC"/>
    <w:rsid w:val="000032B8"/>
    <w:rsid w:val="00003E57"/>
    <w:rsid w:val="000137B5"/>
    <w:rsid w:val="00016862"/>
    <w:rsid w:val="00024432"/>
    <w:rsid w:val="000253D6"/>
    <w:rsid w:val="0002560A"/>
    <w:rsid w:val="0002570A"/>
    <w:rsid w:val="000257F0"/>
    <w:rsid w:val="00030A0F"/>
    <w:rsid w:val="00031DA7"/>
    <w:rsid w:val="00035521"/>
    <w:rsid w:val="000358DC"/>
    <w:rsid w:val="00036FAD"/>
    <w:rsid w:val="00040100"/>
    <w:rsid w:val="00042A58"/>
    <w:rsid w:val="00045366"/>
    <w:rsid w:val="00045A81"/>
    <w:rsid w:val="00051222"/>
    <w:rsid w:val="0005283F"/>
    <w:rsid w:val="00054B55"/>
    <w:rsid w:val="00056A11"/>
    <w:rsid w:val="00056B70"/>
    <w:rsid w:val="00062B6A"/>
    <w:rsid w:val="000638B2"/>
    <w:rsid w:val="000706A9"/>
    <w:rsid w:val="0007557C"/>
    <w:rsid w:val="00076A9B"/>
    <w:rsid w:val="00076FCF"/>
    <w:rsid w:val="00077D18"/>
    <w:rsid w:val="00077D7E"/>
    <w:rsid w:val="00082ED8"/>
    <w:rsid w:val="000844EF"/>
    <w:rsid w:val="0008467F"/>
    <w:rsid w:val="000864DC"/>
    <w:rsid w:val="00090A45"/>
    <w:rsid w:val="00090B03"/>
    <w:rsid w:val="00093040"/>
    <w:rsid w:val="00093360"/>
    <w:rsid w:val="000939A9"/>
    <w:rsid w:val="00094FAD"/>
    <w:rsid w:val="00097676"/>
    <w:rsid w:val="00097B3F"/>
    <w:rsid w:val="000A10C1"/>
    <w:rsid w:val="000A3123"/>
    <w:rsid w:val="000A4E41"/>
    <w:rsid w:val="000A6204"/>
    <w:rsid w:val="000A7697"/>
    <w:rsid w:val="000B4AEE"/>
    <w:rsid w:val="000B68D9"/>
    <w:rsid w:val="000C37A7"/>
    <w:rsid w:val="000C4674"/>
    <w:rsid w:val="000C4B28"/>
    <w:rsid w:val="000C5A10"/>
    <w:rsid w:val="000D04C2"/>
    <w:rsid w:val="000D208A"/>
    <w:rsid w:val="000D32C6"/>
    <w:rsid w:val="000D412A"/>
    <w:rsid w:val="000E2AAC"/>
    <w:rsid w:val="000E3BF9"/>
    <w:rsid w:val="000E64CE"/>
    <w:rsid w:val="000E7B7F"/>
    <w:rsid w:val="000F5146"/>
    <w:rsid w:val="00100F4F"/>
    <w:rsid w:val="0010365F"/>
    <w:rsid w:val="0010581A"/>
    <w:rsid w:val="00107523"/>
    <w:rsid w:val="0011150C"/>
    <w:rsid w:val="00112409"/>
    <w:rsid w:val="00115309"/>
    <w:rsid w:val="001154C1"/>
    <w:rsid w:val="001172BA"/>
    <w:rsid w:val="001218E6"/>
    <w:rsid w:val="00121CF1"/>
    <w:rsid w:val="00124295"/>
    <w:rsid w:val="00124C64"/>
    <w:rsid w:val="0012589E"/>
    <w:rsid w:val="001274F0"/>
    <w:rsid w:val="00127AE8"/>
    <w:rsid w:val="00127B45"/>
    <w:rsid w:val="00132952"/>
    <w:rsid w:val="00133AE7"/>
    <w:rsid w:val="00135960"/>
    <w:rsid w:val="00136C62"/>
    <w:rsid w:val="001451AB"/>
    <w:rsid w:val="0014583C"/>
    <w:rsid w:val="0014706E"/>
    <w:rsid w:val="001507D8"/>
    <w:rsid w:val="00150FE5"/>
    <w:rsid w:val="00152C3C"/>
    <w:rsid w:val="0015373C"/>
    <w:rsid w:val="00153D51"/>
    <w:rsid w:val="00153E05"/>
    <w:rsid w:val="001603C8"/>
    <w:rsid w:val="00163AAB"/>
    <w:rsid w:val="00164247"/>
    <w:rsid w:val="00167D11"/>
    <w:rsid w:val="001703B4"/>
    <w:rsid w:val="00174B7B"/>
    <w:rsid w:val="00176CC1"/>
    <w:rsid w:val="00181244"/>
    <w:rsid w:val="001839B7"/>
    <w:rsid w:val="00187D0D"/>
    <w:rsid w:val="0019023C"/>
    <w:rsid w:val="00190265"/>
    <w:rsid w:val="0019369D"/>
    <w:rsid w:val="00193C40"/>
    <w:rsid w:val="00193D59"/>
    <w:rsid w:val="00194084"/>
    <w:rsid w:val="0019784C"/>
    <w:rsid w:val="001A0284"/>
    <w:rsid w:val="001A0629"/>
    <w:rsid w:val="001A1129"/>
    <w:rsid w:val="001A1222"/>
    <w:rsid w:val="001A17C3"/>
    <w:rsid w:val="001A466C"/>
    <w:rsid w:val="001A4D7F"/>
    <w:rsid w:val="001A5EC0"/>
    <w:rsid w:val="001A6AF9"/>
    <w:rsid w:val="001B391A"/>
    <w:rsid w:val="001B3DA8"/>
    <w:rsid w:val="001B4971"/>
    <w:rsid w:val="001B6266"/>
    <w:rsid w:val="001C1080"/>
    <w:rsid w:val="001D11F0"/>
    <w:rsid w:val="001D15DF"/>
    <w:rsid w:val="001D645B"/>
    <w:rsid w:val="001D7A3C"/>
    <w:rsid w:val="001E2511"/>
    <w:rsid w:val="001F50AF"/>
    <w:rsid w:val="001F62D6"/>
    <w:rsid w:val="00200DF0"/>
    <w:rsid w:val="00202DF1"/>
    <w:rsid w:val="00203B7C"/>
    <w:rsid w:val="002045C4"/>
    <w:rsid w:val="0021046F"/>
    <w:rsid w:val="00211AF1"/>
    <w:rsid w:val="00216384"/>
    <w:rsid w:val="002170F9"/>
    <w:rsid w:val="0022344D"/>
    <w:rsid w:val="00223717"/>
    <w:rsid w:val="00223AC9"/>
    <w:rsid w:val="00223C75"/>
    <w:rsid w:val="00226B8E"/>
    <w:rsid w:val="00230543"/>
    <w:rsid w:val="00233B20"/>
    <w:rsid w:val="002365EF"/>
    <w:rsid w:val="00236815"/>
    <w:rsid w:val="0023721D"/>
    <w:rsid w:val="00243D13"/>
    <w:rsid w:val="002564FB"/>
    <w:rsid w:val="00257B6E"/>
    <w:rsid w:val="00261611"/>
    <w:rsid w:val="0026185F"/>
    <w:rsid w:val="00263C04"/>
    <w:rsid w:val="00263D94"/>
    <w:rsid w:val="00264B30"/>
    <w:rsid w:val="00265FF3"/>
    <w:rsid w:val="0026674B"/>
    <w:rsid w:val="002672B1"/>
    <w:rsid w:val="002677FA"/>
    <w:rsid w:val="00270E22"/>
    <w:rsid w:val="00273D05"/>
    <w:rsid w:val="00282737"/>
    <w:rsid w:val="00286670"/>
    <w:rsid w:val="00286D0C"/>
    <w:rsid w:val="00290F5F"/>
    <w:rsid w:val="0029125B"/>
    <w:rsid w:val="002913B9"/>
    <w:rsid w:val="00293683"/>
    <w:rsid w:val="0029382D"/>
    <w:rsid w:val="00294B38"/>
    <w:rsid w:val="00294D6C"/>
    <w:rsid w:val="00295599"/>
    <w:rsid w:val="0029787F"/>
    <w:rsid w:val="002A4A4A"/>
    <w:rsid w:val="002B085B"/>
    <w:rsid w:val="002B0C44"/>
    <w:rsid w:val="002B3377"/>
    <w:rsid w:val="002B5B83"/>
    <w:rsid w:val="002B6593"/>
    <w:rsid w:val="002C1894"/>
    <w:rsid w:val="002C4743"/>
    <w:rsid w:val="002C5175"/>
    <w:rsid w:val="002C6CEE"/>
    <w:rsid w:val="002D1654"/>
    <w:rsid w:val="002D1DD8"/>
    <w:rsid w:val="002D2345"/>
    <w:rsid w:val="002D246F"/>
    <w:rsid w:val="002E3147"/>
    <w:rsid w:val="002F44FF"/>
    <w:rsid w:val="00301729"/>
    <w:rsid w:val="00301B9D"/>
    <w:rsid w:val="003023FB"/>
    <w:rsid w:val="003026CE"/>
    <w:rsid w:val="003074E6"/>
    <w:rsid w:val="00310B19"/>
    <w:rsid w:val="00310BCE"/>
    <w:rsid w:val="00314070"/>
    <w:rsid w:val="0031454E"/>
    <w:rsid w:val="003147FF"/>
    <w:rsid w:val="00315718"/>
    <w:rsid w:val="00316613"/>
    <w:rsid w:val="003217BF"/>
    <w:rsid w:val="003257A2"/>
    <w:rsid w:val="00327DE0"/>
    <w:rsid w:val="0033013A"/>
    <w:rsid w:val="00330FD9"/>
    <w:rsid w:val="0033128C"/>
    <w:rsid w:val="00331DA0"/>
    <w:rsid w:val="00333EA1"/>
    <w:rsid w:val="00333F6E"/>
    <w:rsid w:val="00337C3E"/>
    <w:rsid w:val="00344F69"/>
    <w:rsid w:val="00345466"/>
    <w:rsid w:val="00347BD6"/>
    <w:rsid w:val="003508BE"/>
    <w:rsid w:val="003550F1"/>
    <w:rsid w:val="003605BD"/>
    <w:rsid w:val="00361670"/>
    <w:rsid w:val="00361EE6"/>
    <w:rsid w:val="00363A96"/>
    <w:rsid w:val="00366D54"/>
    <w:rsid w:val="00366DCA"/>
    <w:rsid w:val="003675F3"/>
    <w:rsid w:val="0037359E"/>
    <w:rsid w:val="00373AD5"/>
    <w:rsid w:val="00374801"/>
    <w:rsid w:val="00376638"/>
    <w:rsid w:val="0037773C"/>
    <w:rsid w:val="0038028F"/>
    <w:rsid w:val="0038124C"/>
    <w:rsid w:val="00384B64"/>
    <w:rsid w:val="00384CF1"/>
    <w:rsid w:val="00384EE1"/>
    <w:rsid w:val="0038594A"/>
    <w:rsid w:val="00386398"/>
    <w:rsid w:val="003A08D5"/>
    <w:rsid w:val="003A28F5"/>
    <w:rsid w:val="003A37F4"/>
    <w:rsid w:val="003A72D5"/>
    <w:rsid w:val="003B1C49"/>
    <w:rsid w:val="003C2780"/>
    <w:rsid w:val="003C33C5"/>
    <w:rsid w:val="003C3BE1"/>
    <w:rsid w:val="003C4EB2"/>
    <w:rsid w:val="003C4F94"/>
    <w:rsid w:val="003C5C0B"/>
    <w:rsid w:val="003C6FB3"/>
    <w:rsid w:val="003D216E"/>
    <w:rsid w:val="003D272A"/>
    <w:rsid w:val="003D40CD"/>
    <w:rsid w:val="003D7309"/>
    <w:rsid w:val="003E1878"/>
    <w:rsid w:val="003E1D2D"/>
    <w:rsid w:val="003E3A73"/>
    <w:rsid w:val="003E4F2B"/>
    <w:rsid w:val="003E53B9"/>
    <w:rsid w:val="003E6775"/>
    <w:rsid w:val="003E67A7"/>
    <w:rsid w:val="003F0AA7"/>
    <w:rsid w:val="003F4282"/>
    <w:rsid w:val="003F7A90"/>
    <w:rsid w:val="00401A38"/>
    <w:rsid w:val="00404D58"/>
    <w:rsid w:val="00405D0B"/>
    <w:rsid w:val="0041016D"/>
    <w:rsid w:val="004113E6"/>
    <w:rsid w:val="00414143"/>
    <w:rsid w:val="00415B37"/>
    <w:rsid w:val="00415D76"/>
    <w:rsid w:val="00417000"/>
    <w:rsid w:val="0041752C"/>
    <w:rsid w:val="00417535"/>
    <w:rsid w:val="00417886"/>
    <w:rsid w:val="004200A4"/>
    <w:rsid w:val="004216DE"/>
    <w:rsid w:val="00421D89"/>
    <w:rsid w:val="0042513E"/>
    <w:rsid w:val="00427434"/>
    <w:rsid w:val="00431232"/>
    <w:rsid w:val="004328A5"/>
    <w:rsid w:val="00433D9A"/>
    <w:rsid w:val="0043406C"/>
    <w:rsid w:val="00434AEE"/>
    <w:rsid w:val="00437C37"/>
    <w:rsid w:val="0044130C"/>
    <w:rsid w:val="00445EC9"/>
    <w:rsid w:val="0044606A"/>
    <w:rsid w:val="004464A8"/>
    <w:rsid w:val="0045091F"/>
    <w:rsid w:val="00454521"/>
    <w:rsid w:val="004560CA"/>
    <w:rsid w:val="00460532"/>
    <w:rsid w:val="004634D6"/>
    <w:rsid w:val="00465F85"/>
    <w:rsid w:val="00466D18"/>
    <w:rsid w:val="00470DDD"/>
    <w:rsid w:val="00471BE8"/>
    <w:rsid w:val="00474C30"/>
    <w:rsid w:val="00480557"/>
    <w:rsid w:val="00485D19"/>
    <w:rsid w:val="00486724"/>
    <w:rsid w:val="0048685F"/>
    <w:rsid w:val="00486D63"/>
    <w:rsid w:val="004877A5"/>
    <w:rsid w:val="00487F0F"/>
    <w:rsid w:val="00490882"/>
    <w:rsid w:val="00490CCD"/>
    <w:rsid w:val="00490D6B"/>
    <w:rsid w:val="00494526"/>
    <w:rsid w:val="00495F0F"/>
    <w:rsid w:val="00496E87"/>
    <w:rsid w:val="004A093A"/>
    <w:rsid w:val="004A1465"/>
    <w:rsid w:val="004A28D7"/>
    <w:rsid w:val="004A4A1A"/>
    <w:rsid w:val="004B02A2"/>
    <w:rsid w:val="004B0D0B"/>
    <w:rsid w:val="004B204F"/>
    <w:rsid w:val="004B2188"/>
    <w:rsid w:val="004B2CA5"/>
    <w:rsid w:val="004B3107"/>
    <w:rsid w:val="004B448B"/>
    <w:rsid w:val="004B721B"/>
    <w:rsid w:val="004C0F40"/>
    <w:rsid w:val="004C291A"/>
    <w:rsid w:val="004C30CF"/>
    <w:rsid w:val="004C3A57"/>
    <w:rsid w:val="004D01FD"/>
    <w:rsid w:val="004D08DD"/>
    <w:rsid w:val="004D64DD"/>
    <w:rsid w:val="004D6DAD"/>
    <w:rsid w:val="004D7A6F"/>
    <w:rsid w:val="004E2140"/>
    <w:rsid w:val="004E3362"/>
    <w:rsid w:val="004E3510"/>
    <w:rsid w:val="004E3E15"/>
    <w:rsid w:val="004E4796"/>
    <w:rsid w:val="004E6962"/>
    <w:rsid w:val="004F159A"/>
    <w:rsid w:val="004F5202"/>
    <w:rsid w:val="005019B7"/>
    <w:rsid w:val="00501D12"/>
    <w:rsid w:val="005055C3"/>
    <w:rsid w:val="005069EC"/>
    <w:rsid w:val="005123AA"/>
    <w:rsid w:val="0051413C"/>
    <w:rsid w:val="0051628E"/>
    <w:rsid w:val="005171D5"/>
    <w:rsid w:val="00521E7A"/>
    <w:rsid w:val="00523418"/>
    <w:rsid w:val="00523EDE"/>
    <w:rsid w:val="00524041"/>
    <w:rsid w:val="0052462F"/>
    <w:rsid w:val="005251B4"/>
    <w:rsid w:val="00525802"/>
    <w:rsid w:val="005265D9"/>
    <w:rsid w:val="00540E46"/>
    <w:rsid w:val="00541313"/>
    <w:rsid w:val="00543474"/>
    <w:rsid w:val="005437B0"/>
    <w:rsid w:val="00544FAD"/>
    <w:rsid w:val="00550A22"/>
    <w:rsid w:val="005542BB"/>
    <w:rsid w:val="00557524"/>
    <w:rsid w:val="0055797F"/>
    <w:rsid w:val="005636C8"/>
    <w:rsid w:val="00565425"/>
    <w:rsid w:val="00566EF7"/>
    <w:rsid w:val="00570C3A"/>
    <w:rsid w:val="005710E9"/>
    <w:rsid w:val="00576026"/>
    <w:rsid w:val="00576A7B"/>
    <w:rsid w:val="00576BEB"/>
    <w:rsid w:val="00583E67"/>
    <w:rsid w:val="005843CA"/>
    <w:rsid w:val="00584706"/>
    <w:rsid w:val="00584E52"/>
    <w:rsid w:val="00592B15"/>
    <w:rsid w:val="00595F8A"/>
    <w:rsid w:val="005A0437"/>
    <w:rsid w:val="005A1206"/>
    <w:rsid w:val="005A2188"/>
    <w:rsid w:val="005A234F"/>
    <w:rsid w:val="005A288F"/>
    <w:rsid w:val="005A2B3D"/>
    <w:rsid w:val="005A3659"/>
    <w:rsid w:val="005A3839"/>
    <w:rsid w:val="005A56B0"/>
    <w:rsid w:val="005A6BB7"/>
    <w:rsid w:val="005B29BC"/>
    <w:rsid w:val="005B2E9B"/>
    <w:rsid w:val="005B4DB7"/>
    <w:rsid w:val="005B4E63"/>
    <w:rsid w:val="005C251B"/>
    <w:rsid w:val="005C47BE"/>
    <w:rsid w:val="005D0FEF"/>
    <w:rsid w:val="005D17CB"/>
    <w:rsid w:val="005D2358"/>
    <w:rsid w:val="005D7AAC"/>
    <w:rsid w:val="005E2941"/>
    <w:rsid w:val="005E57CD"/>
    <w:rsid w:val="005E58CF"/>
    <w:rsid w:val="005E6882"/>
    <w:rsid w:val="005E6E99"/>
    <w:rsid w:val="005E7307"/>
    <w:rsid w:val="005E75EF"/>
    <w:rsid w:val="005F03B8"/>
    <w:rsid w:val="005F1D6E"/>
    <w:rsid w:val="005F462A"/>
    <w:rsid w:val="005F48CD"/>
    <w:rsid w:val="00600346"/>
    <w:rsid w:val="0060594C"/>
    <w:rsid w:val="00605DDD"/>
    <w:rsid w:val="00605E38"/>
    <w:rsid w:val="00607A58"/>
    <w:rsid w:val="006116BA"/>
    <w:rsid w:val="00617440"/>
    <w:rsid w:val="0062515B"/>
    <w:rsid w:val="006265B0"/>
    <w:rsid w:val="006313AA"/>
    <w:rsid w:val="0063177B"/>
    <w:rsid w:val="00634BB6"/>
    <w:rsid w:val="00637103"/>
    <w:rsid w:val="006379E3"/>
    <w:rsid w:val="00637B73"/>
    <w:rsid w:val="00643507"/>
    <w:rsid w:val="00645D7C"/>
    <w:rsid w:val="006475EE"/>
    <w:rsid w:val="00654AFB"/>
    <w:rsid w:val="006607F5"/>
    <w:rsid w:val="00662563"/>
    <w:rsid w:val="00665EC4"/>
    <w:rsid w:val="00666227"/>
    <w:rsid w:val="00666FEE"/>
    <w:rsid w:val="006705EC"/>
    <w:rsid w:val="00672B7F"/>
    <w:rsid w:val="00674A64"/>
    <w:rsid w:val="00676EF7"/>
    <w:rsid w:val="00677291"/>
    <w:rsid w:val="0067758C"/>
    <w:rsid w:val="0068758D"/>
    <w:rsid w:val="00687DCF"/>
    <w:rsid w:val="006903F5"/>
    <w:rsid w:val="006905FA"/>
    <w:rsid w:val="00690E1A"/>
    <w:rsid w:val="006933AA"/>
    <w:rsid w:val="0069505E"/>
    <w:rsid w:val="0069538B"/>
    <w:rsid w:val="00696163"/>
    <w:rsid w:val="00696C4A"/>
    <w:rsid w:val="006A30A3"/>
    <w:rsid w:val="006A562A"/>
    <w:rsid w:val="006B263E"/>
    <w:rsid w:val="006B2C22"/>
    <w:rsid w:val="006B5045"/>
    <w:rsid w:val="006B5524"/>
    <w:rsid w:val="006B5B99"/>
    <w:rsid w:val="006B7A24"/>
    <w:rsid w:val="006B7F53"/>
    <w:rsid w:val="006C4EFF"/>
    <w:rsid w:val="006D066F"/>
    <w:rsid w:val="006D372F"/>
    <w:rsid w:val="006D75EE"/>
    <w:rsid w:val="006D798C"/>
    <w:rsid w:val="006E0B8D"/>
    <w:rsid w:val="006E29D8"/>
    <w:rsid w:val="006F0FD6"/>
    <w:rsid w:val="006F3B0D"/>
    <w:rsid w:val="006F52AA"/>
    <w:rsid w:val="006F59D7"/>
    <w:rsid w:val="006F5FE1"/>
    <w:rsid w:val="006F7743"/>
    <w:rsid w:val="00703000"/>
    <w:rsid w:val="00703949"/>
    <w:rsid w:val="0070403D"/>
    <w:rsid w:val="0070754F"/>
    <w:rsid w:val="00710006"/>
    <w:rsid w:val="00716852"/>
    <w:rsid w:val="0072598D"/>
    <w:rsid w:val="007301C8"/>
    <w:rsid w:val="0073378F"/>
    <w:rsid w:val="00733835"/>
    <w:rsid w:val="00734992"/>
    <w:rsid w:val="0074271C"/>
    <w:rsid w:val="00743A2E"/>
    <w:rsid w:val="00743E77"/>
    <w:rsid w:val="007450A8"/>
    <w:rsid w:val="007463EF"/>
    <w:rsid w:val="0075057A"/>
    <w:rsid w:val="0075456D"/>
    <w:rsid w:val="00755DB6"/>
    <w:rsid w:val="00755E30"/>
    <w:rsid w:val="007575F0"/>
    <w:rsid w:val="00760C17"/>
    <w:rsid w:val="00762C68"/>
    <w:rsid w:val="0076696D"/>
    <w:rsid w:val="00770158"/>
    <w:rsid w:val="00772E3C"/>
    <w:rsid w:val="007735CF"/>
    <w:rsid w:val="00774F19"/>
    <w:rsid w:val="00774FF4"/>
    <w:rsid w:val="00775E42"/>
    <w:rsid w:val="0078189F"/>
    <w:rsid w:val="00782716"/>
    <w:rsid w:val="00793ECD"/>
    <w:rsid w:val="007A4B98"/>
    <w:rsid w:val="007A69F8"/>
    <w:rsid w:val="007A6BAE"/>
    <w:rsid w:val="007A737B"/>
    <w:rsid w:val="007B2F1E"/>
    <w:rsid w:val="007C01A0"/>
    <w:rsid w:val="007C782E"/>
    <w:rsid w:val="007D1D67"/>
    <w:rsid w:val="007D4A9D"/>
    <w:rsid w:val="007D56BD"/>
    <w:rsid w:val="007E321B"/>
    <w:rsid w:val="007E6CE7"/>
    <w:rsid w:val="007F120F"/>
    <w:rsid w:val="007F50EC"/>
    <w:rsid w:val="007F7526"/>
    <w:rsid w:val="007F7CB1"/>
    <w:rsid w:val="00802199"/>
    <w:rsid w:val="008022E9"/>
    <w:rsid w:val="008029CC"/>
    <w:rsid w:val="0080447F"/>
    <w:rsid w:val="0080465F"/>
    <w:rsid w:val="00804AD1"/>
    <w:rsid w:val="00806166"/>
    <w:rsid w:val="0080616A"/>
    <w:rsid w:val="0080644C"/>
    <w:rsid w:val="0080788E"/>
    <w:rsid w:val="008110F1"/>
    <w:rsid w:val="008166B1"/>
    <w:rsid w:val="0081782B"/>
    <w:rsid w:val="00820D44"/>
    <w:rsid w:val="008227F3"/>
    <w:rsid w:val="008231D9"/>
    <w:rsid w:val="00825089"/>
    <w:rsid w:val="00830322"/>
    <w:rsid w:val="008307AB"/>
    <w:rsid w:val="008329A4"/>
    <w:rsid w:val="008405AD"/>
    <w:rsid w:val="00841330"/>
    <w:rsid w:val="00841AEA"/>
    <w:rsid w:val="00843452"/>
    <w:rsid w:val="008527BE"/>
    <w:rsid w:val="0085396C"/>
    <w:rsid w:val="00855248"/>
    <w:rsid w:val="008557D5"/>
    <w:rsid w:val="008565FE"/>
    <w:rsid w:val="00862399"/>
    <w:rsid w:val="00862DC5"/>
    <w:rsid w:val="00863D0F"/>
    <w:rsid w:val="008668F7"/>
    <w:rsid w:val="00866A7F"/>
    <w:rsid w:val="00867CA2"/>
    <w:rsid w:val="008718A6"/>
    <w:rsid w:val="00873885"/>
    <w:rsid w:val="00874861"/>
    <w:rsid w:val="008748B2"/>
    <w:rsid w:val="00875F51"/>
    <w:rsid w:val="00876F86"/>
    <w:rsid w:val="008778D0"/>
    <w:rsid w:val="00882988"/>
    <w:rsid w:val="00884084"/>
    <w:rsid w:val="00885CD5"/>
    <w:rsid w:val="008869E3"/>
    <w:rsid w:val="00890F98"/>
    <w:rsid w:val="00891DAB"/>
    <w:rsid w:val="00894BC6"/>
    <w:rsid w:val="00894F4C"/>
    <w:rsid w:val="008A053C"/>
    <w:rsid w:val="008A0A8F"/>
    <w:rsid w:val="008A30DC"/>
    <w:rsid w:val="008A4270"/>
    <w:rsid w:val="008A5C1B"/>
    <w:rsid w:val="008A7614"/>
    <w:rsid w:val="008A76DD"/>
    <w:rsid w:val="008B1629"/>
    <w:rsid w:val="008B1727"/>
    <w:rsid w:val="008B3B5E"/>
    <w:rsid w:val="008B4D82"/>
    <w:rsid w:val="008B6A23"/>
    <w:rsid w:val="008B6CBE"/>
    <w:rsid w:val="008C06DD"/>
    <w:rsid w:val="008C18BE"/>
    <w:rsid w:val="008C4785"/>
    <w:rsid w:val="008C4B82"/>
    <w:rsid w:val="008C5075"/>
    <w:rsid w:val="008C7637"/>
    <w:rsid w:val="008D172F"/>
    <w:rsid w:val="008D3998"/>
    <w:rsid w:val="008D62A3"/>
    <w:rsid w:val="008D647D"/>
    <w:rsid w:val="008F154A"/>
    <w:rsid w:val="008F25D9"/>
    <w:rsid w:val="008F4F9B"/>
    <w:rsid w:val="008F54A8"/>
    <w:rsid w:val="008F6548"/>
    <w:rsid w:val="008F723D"/>
    <w:rsid w:val="008F7C85"/>
    <w:rsid w:val="009000F6"/>
    <w:rsid w:val="009017B5"/>
    <w:rsid w:val="0090228A"/>
    <w:rsid w:val="00903051"/>
    <w:rsid w:val="0091303F"/>
    <w:rsid w:val="009139E0"/>
    <w:rsid w:val="00915DDE"/>
    <w:rsid w:val="00922AB0"/>
    <w:rsid w:val="009239A8"/>
    <w:rsid w:val="00925080"/>
    <w:rsid w:val="0092559E"/>
    <w:rsid w:val="009256C2"/>
    <w:rsid w:val="00927F2C"/>
    <w:rsid w:val="009313A0"/>
    <w:rsid w:val="00932FFA"/>
    <w:rsid w:val="00935E8B"/>
    <w:rsid w:val="00935F6A"/>
    <w:rsid w:val="009362BA"/>
    <w:rsid w:val="009367B1"/>
    <w:rsid w:val="0093691E"/>
    <w:rsid w:val="009436B5"/>
    <w:rsid w:val="009531F8"/>
    <w:rsid w:val="0095775E"/>
    <w:rsid w:val="0096060E"/>
    <w:rsid w:val="009615A3"/>
    <w:rsid w:val="009649B6"/>
    <w:rsid w:val="00964A2E"/>
    <w:rsid w:val="00966901"/>
    <w:rsid w:val="00966F53"/>
    <w:rsid w:val="0097640A"/>
    <w:rsid w:val="00980C81"/>
    <w:rsid w:val="00980DF3"/>
    <w:rsid w:val="00981FBE"/>
    <w:rsid w:val="00982BCE"/>
    <w:rsid w:val="00987F00"/>
    <w:rsid w:val="00991CD9"/>
    <w:rsid w:val="00993E54"/>
    <w:rsid w:val="00994783"/>
    <w:rsid w:val="00994999"/>
    <w:rsid w:val="009A1E7E"/>
    <w:rsid w:val="009A2DB1"/>
    <w:rsid w:val="009A4BAF"/>
    <w:rsid w:val="009B0A86"/>
    <w:rsid w:val="009B0EA7"/>
    <w:rsid w:val="009B2CE8"/>
    <w:rsid w:val="009B33BD"/>
    <w:rsid w:val="009C15B0"/>
    <w:rsid w:val="009C2E4F"/>
    <w:rsid w:val="009C35F4"/>
    <w:rsid w:val="009C3C5C"/>
    <w:rsid w:val="009D0DBC"/>
    <w:rsid w:val="009D13A3"/>
    <w:rsid w:val="009D4891"/>
    <w:rsid w:val="009D5461"/>
    <w:rsid w:val="009D583D"/>
    <w:rsid w:val="009D7286"/>
    <w:rsid w:val="009D77D7"/>
    <w:rsid w:val="009E0CC2"/>
    <w:rsid w:val="009E37B3"/>
    <w:rsid w:val="009E443D"/>
    <w:rsid w:val="009E4E5F"/>
    <w:rsid w:val="009E6107"/>
    <w:rsid w:val="009E7CB6"/>
    <w:rsid w:val="009F052B"/>
    <w:rsid w:val="009F6577"/>
    <w:rsid w:val="00A01E17"/>
    <w:rsid w:val="00A039FC"/>
    <w:rsid w:val="00A04378"/>
    <w:rsid w:val="00A0465F"/>
    <w:rsid w:val="00A10A56"/>
    <w:rsid w:val="00A11EA8"/>
    <w:rsid w:val="00A14EDE"/>
    <w:rsid w:val="00A22895"/>
    <w:rsid w:val="00A242EA"/>
    <w:rsid w:val="00A25A68"/>
    <w:rsid w:val="00A26B82"/>
    <w:rsid w:val="00A44A47"/>
    <w:rsid w:val="00A45D88"/>
    <w:rsid w:val="00A4773D"/>
    <w:rsid w:val="00A5012C"/>
    <w:rsid w:val="00A55DE9"/>
    <w:rsid w:val="00A55E44"/>
    <w:rsid w:val="00A57DEA"/>
    <w:rsid w:val="00A61D10"/>
    <w:rsid w:val="00A62DDF"/>
    <w:rsid w:val="00A64F30"/>
    <w:rsid w:val="00A66D2B"/>
    <w:rsid w:val="00A70818"/>
    <w:rsid w:val="00A75FC3"/>
    <w:rsid w:val="00A76C77"/>
    <w:rsid w:val="00A815B2"/>
    <w:rsid w:val="00A820F2"/>
    <w:rsid w:val="00A8519E"/>
    <w:rsid w:val="00A8576B"/>
    <w:rsid w:val="00A869EB"/>
    <w:rsid w:val="00A87642"/>
    <w:rsid w:val="00A87C40"/>
    <w:rsid w:val="00A929F3"/>
    <w:rsid w:val="00A92E02"/>
    <w:rsid w:val="00A94CC8"/>
    <w:rsid w:val="00A950CB"/>
    <w:rsid w:val="00A965DA"/>
    <w:rsid w:val="00A96655"/>
    <w:rsid w:val="00A96912"/>
    <w:rsid w:val="00A97240"/>
    <w:rsid w:val="00AA152A"/>
    <w:rsid w:val="00AA23B3"/>
    <w:rsid w:val="00AB0ED6"/>
    <w:rsid w:val="00AB5752"/>
    <w:rsid w:val="00AC32CC"/>
    <w:rsid w:val="00AD08C2"/>
    <w:rsid w:val="00AD1021"/>
    <w:rsid w:val="00AD3097"/>
    <w:rsid w:val="00AD3314"/>
    <w:rsid w:val="00AD4440"/>
    <w:rsid w:val="00AD4CFA"/>
    <w:rsid w:val="00AD76CE"/>
    <w:rsid w:val="00AE0B4C"/>
    <w:rsid w:val="00AE1484"/>
    <w:rsid w:val="00AE240F"/>
    <w:rsid w:val="00AE5931"/>
    <w:rsid w:val="00AE5CF9"/>
    <w:rsid w:val="00AE7A48"/>
    <w:rsid w:val="00AF0A80"/>
    <w:rsid w:val="00AF1EF9"/>
    <w:rsid w:val="00AF29BB"/>
    <w:rsid w:val="00AF777D"/>
    <w:rsid w:val="00B00397"/>
    <w:rsid w:val="00B01E88"/>
    <w:rsid w:val="00B02553"/>
    <w:rsid w:val="00B02796"/>
    <w:rsid w:val="00B02801"/>
    <w:rsid w:val="00B0368E"/>
    <w:rsid w:val="00B03DEC"/>
    <w:rsid w:val="00B06EA2"/>
    <w:rsid w:val="00B0708A"/>
    <w:rsid w:val="00B10967"/>
    <w:rsid w:val="00B12B00"/>
    <w:rsid w:val="00B14C83"/>
    <w:rsid w:val="00B176CA"/>
    <w:rsid w:val="00B274CB"/>
    <w:rsid w:val="00B30346"/>
    <w:rsid w:val="00B32DD6"/>
    <w:rsid w:val="00B33794"/>
    <w:rsid w:val="00B33E92"/>
    <w:rsid w:val="00B37C09"/>
    <w:rsid w:val="00B37FDF"/>
    <w:rsid w:val="00B40378"/>
    <w:rsid w:val="00B42571"/>
    <w:rsid w:val="00B437B2"/>
    <w:rsid w:val="00B449C6"/>
    <w:rsid w:val="00B45BC6"/>
    <w:rsid w:val="00B46D00"/>
    <w:rsid w:val="00B46E91"/>
    <w:rsid w:val="00B47DA8"/>
    <w:rsid w:val="00B505B5"/>
    <w:rsid w:val="00B50993"/>
    <w:rsid w:val="00B54112"/>
    <w:rsid w:val="00B61EBA"/>
    <w:rsid w:val="00B62170"/>
    <w:rsid w:val="00B63C75"/>
    <w:rsid w:val="00B64AC6"/>
    <w:rsid w:val="00B70289"/>
    <w:rsid w:val="00B70BB8"/>
    <w:rsid w:val="00B71851"/>
    <w:rsid w:val="00B74FEC"/>
    <w:rsid w:val="00B77CF4"/>
    <w:rsid w:val="00B83EA8"/>
    <w:rsid w:val="00B862C5"/>
    <w:rsid w:val="00B87892"/>
    <w:rsid w:val="00B94E0B"/>
    <w:rsid w:val="00B94F2F"/>
    <w:rsid w:val="00B96A9D"/>
    <w:rsid w:val="00BA0909"/>
    <w:rsid w:val="00BA5D10"/>
    <w:rsid w:val="00BA6D08"/>
    <w:rsid w:val="00BA73F4"/>
    <w:rsid w:val="00BB07F1"/>
    <w:rsid w:val="00BB0DEB"/>
    <w:rsid w:val="00BB0E6F"/>
    <w:rsid w:val="00BB1B63"/>
    <w:rsid w:val="00BB301B"/>
    <w:rsid w:val="00BB30A6"/>
    <w:rsid w:val="00BB37EA"/>
    <w:rsid w:val="00BB67E2"/>
    <w:rsid w:val="00BB68D0"/>
    <w:rsid w:val="00BC07F1"/>
    <w:rsid w:val="00BC1571"/>
    <w:rsid w:val="00BC1971"/>
    <w:rsid w:val="00BC43AB"/>
    <w:rsid w:val="00BC544D"/>
    <w:rsid w:val="00BC59E4"/>
    <w:rsid w:val="00BC790E"/>
    <w:rsid w:val="00BD2003"/>
    <w:rsid w:val="00BD231D"/>
    <w:rsid w:val="00BD37DD"/>
    <w:rsid w:val="00BD414B"/>
    <w:rsid w:val="00BD47A1"/>
    <w:rsid w:val="00BD5796"/>
    <w:rsid w:val="00BD59F2"/>
    <w:rsid w:val="00BD63EF"/>
    <w:rsid w:val="00BE0731"/>
    <w:rsid w:val="00BE0851"/>
    <w:rsid w:val="00BE1769"/>
    <w:rsid w:val="00BE362E"/>
    <w:rsid w:val="00BF2DCA"/>
    <w:rsid w:val="00BF3202"/>
    <w:rsid w:val="00BF37DC"/>
    <w:rsid w:val="00BF683D"/>
    <w:rsid w:val="00BF6911"/>
    <w:rsid w:val="00C00472"/>
    <w:rsid w:val="00C02B68"/>
    <w:rsid w:val="00C03A03"/>
    <w:rsid w:val="00C10AEB"/>
    <w:rsid w:val="00C10BA5"/>
    <w:rsid w:val="00C11D1A"/>
    <w:rsid w:val="00C208C9"/>
    <w:rsid w:val="00C21384"/>
    <w:rsid w:val="00C25A65"/>
    <w:rsid w:val="00C30AD1"/>
    <w:rsid w:val="00C358D8"/>
    <w:rsid w:val="00C35A0A"/>
    <w:rsid w:val="00C37D4C"/>
    <w:rsid w:val="00C43836"/>
    <w:rsid w:val="00C4793C"/>
    <w:rsid w:val="00C524A0"/>
    <w:rsid w:val="00C526E1"/>
    <w:rsid w:val="00C52F8C"/>
    <w:rsid w:val="00C56305"/>
    <w:rsid w:val="00C61544"/>
    <w:rsid w:val="00C61EC0"/>
    <w:rsid w:val="00C62C82"/>
    <w:rsid w:val="00C67C4D"/>
    <w:rsid w:val="00C711CB"/>
    <w:rsid w:val="00C71518"/>
    <w:rsid w:val="00C72B7A"/>
    <w:rsid w:val="00C75218"/>
    <w:rsid w:val="00C8209B"/>
    <w:rsid w:val="00C91D84"/>
    <w:rsid w:val="00C92E2E"/>
    <w:rsid w:val="00C92FA9"/>
    <w:rsid w:val="00C93776"/>
    <w:rsid w:val="00C93970"/>
    <w:rsid w:val="00C95C8C"/>
    <w:rsid w:val="00C95CEC"/>
    <w:rsid w:val="00C96C6B"/>
    <w:rsid w:val="00C9794B"/>
    <w:rsid w:val="00C97B10"/>
    <w:rsid w:val="00CA61B1"/>
    <w:rsid w:val="00CA7257"/>
    <w:rsid w:val="00CA75CA"/>
    <w:rsid w:val="00CA7683"/>
    <w:rsid w:val="00CB176B"/>
    <w:rsid w:val="00CB2684"/>
    <w:rsid w:val="00CB623A"/>
    <w:rsid w:val="00CB7262"/>
    <w:rsid w:val="00CB7C5E"/>
    <w:rsid w:val="00CC1B4D"/>
    <w:rsid w:val="00CC1C36"/>
    <w:rsid w:val="00CC2D3E"/>
    <w:rsid w:val="00CC4C4B"/>
    <w:rsid w:val="00CD2C7A"/>
    <w:rsid w:val="00CD353B"/>
    <w:rsid w:val="00CD4BEE"/>
    <w:rsid w:val="00CE2030"/>
    <w:rsid w:val="00CE5D03"/>
    <w:rsid w:val="00CE72C0"/>
    <w:rsid w:val="00CF0D5A"/>
    <w:rsid w:val="00CF58EF"/>
    <w:rsid w:val="00CF591A"/>
    <w:rsid w:val="00CF63C0"/>
    <w:rsid w:val="00CF735A"/>
    <w:rsid w:val="00D00D27"/>
    <w:rsid w:val="00D02A10"/>
    <w:rsid w:val="00D03AA7"/>
    <w:rsid w:val="00D03D22"/>
    <w:rsid w:val="00D11B29"/>
    <w:rsid w:val="00D1420B"/>
    <w:rsid w:val="00D172F9"/>
    <w:rsid w:val="00D175B9"/>
    <w:rsid w:val="00D179B4"/>
    <w:rsid w:val="00D17FFD"/>
    <w:rsid w:val="00D20A28"/>
    <w:rsid w:val="00D25EAF"/>
    <w:rsid w:val="00D26128"/>
    <w:rsid w:val="00D2613B"/>
    <w:rsid w:val="00D26FFA"/>
    <w:rsid w:val="00D3059A"/>
    <w:rsid w:val="00D31022"/>
    <w:rsid w:val="00D341E6"/>
    <w:rsid w:val="00D351EC"/>
    <w:rsid w:val="00D3643E"/>
    <w:rsid w:val="00D40AD7"/>
    <w:rsid w:val="00D40B37"/>
    <w:rsid w:val="00D453F4"/>
    <w:rsid w:val="00D50748"/>
    <w:rsid w:val="00D52048"/>
    <w:rsid w:val="00D55D12"/>
    <w:rsid w:val="00D61834"/>
    <w:rsid w:val="00D62C54"/>
    <w:rsid w:val="00D62F79"/>
    <w:rsid w:val="00D668E8"/>
    <w:rsid w:val="00D7031E"/>
    <w:rsid w:val="00D70B51"/>
    <w:rsid w:val="00D7258C"/>
    <w:rsid w:val="00D73B2F"/>
    <w:rsid w:val="00D76B1B"/>
    <w:rsid w:val="00D76DCB"/>
    <w:rsid w:val="00D7732F"/>
    <w:rsid w:val="00D77FE9"/>
    <w:rsid w:val="00D82E11"/>
    <w:rsid w:val="00D85ECC"/>
    <w:rsid w:val="00D8677C"/>
    <w:rsid w:val="00D9119F"/>
    <w:rsid w:val="00D92C06"/>
    <w:rsid w:val="00D957C7"/>
    <w:rsid w:val="00D96DE2"/>
    <w:rsid w:val="00DA3E8A"/>
    <w:rsid w:val="00DB09A5"/>
    <w:rsid w:val="00DB5917"/>
    <w:rsid w:val="00DB73AF"/>
    <w:rsid w:val="00DB77AC"/>
    <w:rsid w:val="00DC17BC"/>
    <w:rsid w:val="00DC2B13"/>
    <w:rsid w:val="00DC46DD"/>
    <w:rsid w:val="00DC4F41"/>
    <w:rsid w:val="00DD1F9E"/>
    <w:rsid w:val="00DD342D"/>
    <w:rsid w:val="00DD4A05"/>
    <w:rsid w:val="00DD5CAB"/>
    <w:rsid w:val="00DE0452"/>
    <w:rsid w:val="00DE129A"/>
    <w:rsid w:val="00DE13AA"/>
    <w:rsid w:val="00DE1577"/>
    <w:rsid w:val="00DE3523"/>
    <w:rsid w:val="00DE423D"/>
    <w:rsid w:val="00DE6AA7"/>
    <w:rsid w:val="00DF045C"/>
    <w:rsid w:val="00DF34EE"/>
    <w:rsid w:val="00DF4BCC"/>
    <w:rsid w:val="00DF58D5"/>
    <w:rsid w:val="00DF6B14"/>
    <w:rsid w:val="00DF71DB"/>
    <w:rsid w:val="00E007F6"/>
    <w:rsid w:val="00E00ED6"/>
    <w:rsid w:val="00E032DA"/>
    <w:rsid w:val="00E06EB1"/>
    <w:rsid w:val="00E149B2"/>
    <w:rsid w:val="00E20943"/>
    <w:rsid w:val="00E24192"/>
    <w:rsid w:val="00E255C4"/>
    <w:rsid w:val="00E25CB5"/>
    <w:rsid w:val="00E27A27"/>
    <w:rsid w:val="00E310BB"/>
    <w:rsid w:val="00E32016"/>
    <w:rsid w:val="00E41FF2"/>
    <w:rsid w:val="00E428CD"/>
    <w:rsid w:val="00E435E0"/>
    <w:rsid w:val="00E43D53"/>
    <w:rsid w:val="00E43E00"/>
    <w:rsid w:val="00E4713E"/>
    <w:rsid w:val="00E502AB"/>
    <w:rsid w:val="00E516A9"/>
    <w:rsid w:val="00E5301D"/>
    <w:rsid w:val="00E5491F"/>
    <w:rsid w:val="00E55E88"/>
    <w:rsid w:val="00E56ADC"/>
    <w:rsid w:val="00E60372"/>
    <w:rsid w:val="00E634D2"/>
    <w:rsid w:val="00E63737"/>
    <w:rsid w:val="00E65272"/>
    <w:rsid w:val="00E65DA0"/>
    <w:rsid w:val="00E66394"/>
    <w:rsid w:val="00E67AC5"/>
    <w:rsid w:val="00E70471"/>
    <w:rsid w:val="00E7257E"/>
    <w:rsid w:val="00E731E4"/>
    <w:rsid w:val="00E75C8F"/>
    <w:rsid w:val="00E82E3D"/>
    <w:rsid w:val="00E93A90"/>
    <w:rsid w:val="00E97503"/>
    <w:rsid w:val="00E97CAE"/>
    <w:rsid w:val="00EA13E9"/>
    <w:rsid w:val="00EA16E1"/>
    <w:rsid w:val="00EA5560"/>
    <w:rsid w:val="00EA7659"/>
    <w:rsid w:val="00EB1264"/>
    <w:rsid w:val="00EB2785"/>
    <w:rsid w:val="00EB32AD"/>
    <w:rsid w:val="00EB7A78"/>
    <w:rsid w:val="00EB7B2D"/>
    <w:rsid w:val="00EC293D"/>
    <w:rsid w:val="00EC7DC7"/>
    <w:rsid w:val="00ED13A6"/>
    <w:rsid w:val="00ED241B"/>
    <w:rsid w:val="00ED5728"/>
    <w:rsid w:val="00ED647C"/>
    <w:rsid w:val="00EE53F1"/>
    <w:rsid w:val="00EF6403"/>
    <w:rsid w:val="00EF66A9"/>
    <w:rsid w:val="00F006A9"/>
    <w:rsid w:val="00F00DA5"/>
    <w:rsid w:val="00F033C4"/>
    <w:rsid w:val="00F03A75"/>
    <w:rsid w:val="00F03C05"/>
    <w:rsid w:val="00F07428"/>
    <w:rsid w:val="00F11289"/>
    <w:rsid w:val="00F2198F"/>
    <w:rsid w:val="00F23C4D"/>
    <w:rsid w:val="00F2627A"/>
    <w:rsid w:val="00F2640E"/>
    <w:rsid w:val="00F2697E"/>
    <w:rsid w:val="00F26C07"/>
    <w:rsid w:val="00F31E6E"/>
    <w:rsid w:val="00F32BE4"/>
    <w:rsid w:val="00F32C11"/>
    <w:rsid w:val="00F3393A"/>
    <w:rsid w:val="00F34C4E"/>
    <w:rsid w:val="00F34D42"/>
    <w:rsid w:val="00F35CBD"/>
    <w:rsid w:val="00F37CE5"/>
    <w:rsid w:val="00F43121"/>
    <w:rsid w:val="00F51623"/>
    <w:rsid w:val="00F55C16"/>
    <w:rsid w:val="00F562C4"/>
    <w:rsid w:val="00F5650E"/>
    <w:rsid w:val="00F5705B"/>
    <w:rsid w:val="00F606CF"/>
    <w:rsid w:val="00F60896"/>
    <w:rsid w:val="00F62158"/>
    <w:rsid w:val="00F65942"/>
    <w:rsid w:val="00F673B4"/>
    <w:rsid w:val="00F70297"/>
    <w:rsid w:val="00F739FE"/>
    <w:rsid w:val="00F76AE6"/>
    <w:rsid w:val="00F817F6"/>
    <w:rsid w:val="00F8332E"/>
    <w:rsid w:val="00F954F6"/>
    <w:rsid w:val="00F96157"/>
    <w:rsid w:val="00F972F1"/>
    <w:rsid w:val="00FA0371"/>
    <w:rsid w:val="00FA146B"/>
    <w:rsid w:val="00FA1991"/>
    <w:rsid w:val="00FA24FC"/>
    <w:rsid w:val="00FA51A8"/>
    <w:rsid w:val="00FA5BD5"/>
    <w:rsid w:val="00FA5EA3"/>
    <w:rsid w:val="00FB02C8"/>
    <w:rsid w:val="00FB0303"/>
    <w:rsid w:val="00FB040E"/>
    <w:rsid w:val="00FB1030"/>
    <w:rsid w:val="00FB2B37"/>
    <w:rsid w:val="00FB41FC"/>
    <w:rsid w:val="00FB4759"/>
    <w:rsid w:val="00FC05CF"/>
    <w:rsid w:val="00FC0806"/>
    <w:rsid w:val="00FC2563"/>
    <w:rsid w:val="00FC3654"/>
    <w:rsid w:val="00FC70F5"/>
    <w:rsid w:val="00FD12E3"/>
    <w:rsid w:val="00FD33F2"/>
    <w:rsid w:val="00FD4F96"/>
    <w:rsid w:val="00FD6D71"/>
    <w:rsid w:val="00FD7598"/>
    <w:rsid w:val="00FE00E7"/>
    <w:rsid w:val="00FE27B6"/>
    <w:rsid w:val="00FE369F"/>
    <w:rsid w:val="00FE4173"/>
    <w:rsid w:val="00FE5578"/>
    <w:rsid w:val="00FF3462"/>
    <w:rsid w:val="00FF6278"/>
    <w:rsid w:val="216DE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ACA44"/>
  <w15:chartTrackingRefBased/>
  <w15:docId w15:val="{894373F2-20D6-450F-A341-3E8CAAA25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820F2"/>
  </w:style>
  <w:style w:type="paragraph" w:styleId="Heading1">
    <w:name w:val="heading 1"/>
    <w:basedOn w:val="Normal"/>
    <w:next w:val="Normal"/>
    <w:link w:val="Heading1Char"/>
    <w:qFormat/>
    <w:rsid w:val="003E1D2D"/>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qFormat/>
    <w:rsid w:val="003E1D2D"/>
    <w:pPr>
      <w:keepNext/>
      <w:keepLines/>
      <w:spacing w:before="480" w:after="240" w:line="264" w:lineRule="auto"/>
      <w:outlineLvl w:val="1"/>
    </w:pPr>
    <w:rPr>
      <w:rFonts w:ascii="Arial" w:eastAsiaTheme="majorEastAsia" w:hAnsi="Arial" w:cstheme="majorBidi"/>
      <w:b/>
      <w:color w:val="000000" w:themeColor="text1"/>
      <w:sz w:val="32"/>
      <w:szCs w:val="28"/>
    </w:rPr>
  </w:style>
  <w:style w:type="paragraph" w:styleId="Heading3">
    <w:name w:val="heading 3"/>
    <w:basedOn w:val="Normal"/>
    <w:next w:val="Normal"/>
    <w:link w:val="Heading3Char"/>
    <w:qFormat/>
    <w:rsid w:val="003E1D2D"/>
    <w:pPr>
      <w:keepNext/>
      <w:keepLines/>
      <w:spacing w:before="480" w:after="240"/>
      <w:outlineLvl w:val="2"/>
    </w:pPr>
    <w:rPr>
      <w:rFonts w:ascii="Arial" w:eastAsiaTheme="majorEastAsia" w:hAnsi="Arial" w:cstheme="majorBidi"/>
      <w:b/>
      <w:color w:val="000000" w:themeColor="text1"/>
      <w:sz w:val="32"/>
      <w:szCs w:val="44"/>
    </w:rPr>
  </w:style>
  <w:style w:type="paragraph" w:styleId="Heading4">
    <w:name w:val="heading 4"/>
    <w:basedOn w:val="Normal"/>
    <w:next w:val="Normal"/>
    <w:link w:val="Heading4Char"/>
    <w:qFormat/>
    <w:rsid w:val="003E1D2D"/>
    <w:pPr>
      <w:keepNext/>
      <w:keepLines/>
      <w:spacing w:before="240" w:after="120"/>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qFormat/>
    <w:rsid w:val="003E1D2D"/>
    <w:pPr>
      <w:keepNext/>
      <w:keepLines/>
      <w:spacing w:before="240" w:after="40"/>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3E1D2D"/>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1D2D"/>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rsid w:val="003E1D2D"/>
    <w:rPr>
      <w:rFonts w:ascii="Arial" w:eastAsiaTheme="majorEastAsia" w:hAnsi="Arial" w:cstheme="majorBidi"/>
      <w:b/>
      <w:color w:val="000000" w:themeColor="text1"/>
      <w:sz w:val="32"/>
      <w:szCs w:val="28"/>
    </w:rPr>
  </w:style>
  <w:style w:type="character" w:customStyle="1" w:styleId="Heading3Char">
    <w:name w:val="Heading 3 Char"/>
    <w:basedOn w:val="DefaultParagraphFont"/>
    <w:link w:val="Heading3"/>
    <w:rsid w:val="003E1D2D"/>
    <w:rPr>
      <w:rFonts w:ascii="Arial" w:eastAsiaTheme="majorEastAsia" w:hAnsi="Arial" w:cstheme="majorBidi"/>
      <w:b/>
      <w:color w:val="000000" w:themeColor="text1"/>
      <w:sz w:val="32"/>
      <w:szCs w:val="44"/>
    </w:rPr>
  </w:style>
  <w:style w:type="character" w:customStyle="1" w:styleId="Heading4Char">
    <w:name w:val="Heading 4 Char"/>
    <w:basedOn w:val="DefaultParagraphFont"/>
    <w:link w:val="Heading4"/>
    <w:rsid w:val="003E1D2D"/>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rsid w:val="003E1D2D"/>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3E1D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3E1D2D"/>
    <w:pPr>
      <w:spacing w:after="120" w:line="264" w:lineRule="auto"/>
    </w:pPr>
    <w:rPr>
      <w:rFonts w:ascii="Arial" w:hAnsi="Arial"/>
    </w:rPr>
  </w:style>
  <w:style w:type="character" w:customStyle="1" w:styleId="BodyCopyChar">
    <w:name w:val="Body Copy Char"/>
    <w:basedOn w:val="DefaultParagraphFont"/>
    <w:link w:val="BodyCopy"/>
    <w:rsid w:val="003E1D2D"/>
    <w:rPr>
      <w:rFonts w:ascii="Arial" w:hAnsi="Arial"/>
    </w:rPr>
  </w:style>
  <w:style w:type="paragraph" w:customStyle="1" w:styleId="NumberedList">
    <w:name w:val="Numbered List"/>
    <w:basedOn w:val="ListParagraph"/>
    <w:link w:val="NumberedListChar"/>
    <w:uiPriority w:val="13"/>
    <w:qFormat/>
    <w:rsid w:val="00121CF1"/>
    <w:pPr>
      <w:numPr>
        <w:numId w:val="1"/>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rsid w:val="00592B15"/>
    <w:pPr>
      <w:spacing w:line="240" w:lineRule="auto"/>
    </w:pPr>
    <w:rPr>
      <w:sz w:val="20"/>
      <w:szCs w:val="20"/>
    </w:rPr>
  </w:style>
  <w:style w:type="character" w:customStyle="1" w:styleId="CommentTextChar">
    <w:name w:val="Comment Text Char"/>
    <w:basedOn w:val="DefaultParagraphFont"/>
    <w:link w:val="CommentText"/>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0D04C2"/>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2"/>
      </w:numPr>
      <w:ind w:left="648"/>
    </w:pPr>
    <w:rPr>
      <w:rFonts w:cs="Arial"/>
    </w:rPr>
  </w:style>
  <w:style w:type="paragraph" w:customStyle="1" w:styleId="UserInstructionSections">
    <w:name w:val="User Instruction Sections"/>
    <w:basedOn w:val="UserInstructions"/>
    <w:uiPriority w:val="2"/>
    <w:qFormat/>
    <w:rsid w:val="00FD7598"/>
    <w:pPr>
      <w:spacing w:before="360"/>
    </w:pPr>
    <w:rPr>
      <w:b/>
      <w:bCs/>
      <w:sz w:val="28"/>
    </w:rPr>
  </w:style>
  <w:style w:type="paragraph" w:customStyle="1" w:styleId="UserIntructionBulletsL2">
    <w:name w:val="User Intruction Bullets L2"/>
    <w:basedOn w:val="UserInstructionBullets"/>
    <w:uiPriority w:val="2"/>
    <w:rsid w:val="00F2198F"/>
    <w:pPr>
      <w:numPr>
        <w:numId w:val="3"/>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uiPriority w:val="3"/>
    <w:rsid w:val="00AD1021"/>
    <w:pPr>
      <w:ind w:left="1080"/>
    </w:pPr>
  </w:style>
  <w:style w:type="paragraph" w:styleId="BodyText">
    <w:name w:val="Body Text"/>
    <w:basedOn w:val="Normal"/>
    <w:link w:val="BodyTextChar"/>
    <w:qFormat/>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 w:type="table" w:styleId="TableGrid">
    <w:name w:val="Table Grid"/>
    <w:basedOn w:val="TableNormal"/>
    <w:uiPriority w:val="39"/>
    <w:rsid w:val="002C5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B46D00"/>
    <w:pPr>
      <w:numPr>
        <w:numId w:val="7"/>
      </w:numPr>
    </w:pPr>
  </w:style>
  <w:style w:type="numbering" w:customStyle="1" w:styleId="Style2">
    <w:name w:val="Style2"/>
    <w:uiPriority w:val="99"/>
    <w:rsid w:val="0012589E"/>
    <w:pPr>
      <w:numPr>
        <w:numId w:val="8"/>
      </w:numPr>
    </w:pPr>
  </w:style>
  <w:style w:type="character" w:customStyle="1" w:styleId="TablePlaceholder">
    <w:name w:val="Table Placeholder"/>
    <w:basedOn w:val="Placeholder"/>
    <w:uiPriority w:val="1"/>
    <w:rsid w:val="00966901"/>
    <w:rPr>
      <w:rFonts w:ascii="Arial" w:hAnsi="Arial"/>
      <w:b/>
      <w:bCs/>
      <w:caps w:val="0"/>
      <w:smallCaps w:val="0"/>
      <w:sz w:val="18"/>
      <w:szCs w:val="18"/>
      <w:bdr w:val="none" w:sz="0" w:space="0" w:color="auto"/>
      <w:shd w:val="clear" w:color="auto" w:fill="FFE093"/>
    </w:rPr>
  </w:style>
  <w:style w:type="paragraph" w:customStyle="1" w:styleId="TableBody">
    <w:name w:val="Table Body"/>
    <w:basedOn w:val="BodyCopy"/>
    <w:rsid w:val="003026CE"/>
    <w:rPr>
      <w:rFonts w:cs="Arial"/>
      <w:bCs/>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Props1.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customXml/itemProps2.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3.xml><?xml version="1.0" encoding="utf-8"?>
<ds:datastoreItem xmlns:ds="http://schemas.openxmlformats.org/officeDocument/2006/customXml" ds:itemID="{22233D87-23A8-424D-BC5D-26F0E37A2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27</TotalTime>
  <Pages>49</Pages>
  <Words>13498</Words>
  <Characters>76940</Characters>
  <DocSecurity>0</DocSecurity>
  <Lines>641</Lines>
  <Paragraphs>180</Paragraphs>
  <ScaleCrop>false</ScaleCrop>
  <Company/>
  <LinksUpToDate>false</LinksUpToDate>
  <CharactersWithSpaces>90258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FS Notes 2026</dc:title>
  <dc:subject/>
  <cp:keywords/>
  <dc:description/>
  <cp:lastPrinted>2026-09-11T22:43:00Z</cp:lastPrinted>
  <dcterms:created xsi:type="dcterms:W3CDTF">2026-08-28T22:38:00Z</dcterms:created>
  <dcterms:modified xsi:type="dcterms:W3CDTF">2026-09-11T22:44:00Z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